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6F35D94A"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Meeting#98-bis</w:t>
      </w:r>
      <w:r w:rsidRPr="00841BCD">
        <w:rPr>
          <w:rFonts w:ascii="Arial" w:eastAsia="SimSun" w:hAnsi="Arial"/>
          <w:b/>
          <w:sz w:val="24"/>
        </w:rPr>
        <w:t xml:space="preserve">             </w:t>
      </w:r>
      <w:r w:rsidRPr="00841BCD">
        <w:rPr>
          <w:rFonts w:ascii="Arial" w:eastAsia="SimSun" w:hAnsi="Arial"/>
          <w:b/>
          <w:bCs/>
          <w:sz w:val="24"/>
        </w:rPr>
        <w:tab/>
      </w:r>
      <w:r w:rsidR="0001050A" w:rsidRPr="0001050A">
        <w:rPr>
          <w:rFonts w:ascii="Arial" w:eastAsia="SimSun" w:hAnsi="Arial"/>
          <w:b/>
          <w:bCs/>
          <w:sz w:val="24"/>
          <w:lang w:eastAsia="ja-JP"/>
        </w:rPr>
        <w:t>R4-2104426</w:t>
      </w:r>
    </w:p>
    <w:p w14:paraId="5F26878F" w14:textId="77777777"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12</w:t>
      </w:r>
      <w:r w:rsidRPr="008A1851">
        <w:rPr>
          <w:rFonts w:ascii="Arial" w:eastAsia="SimSun" w:hAnsi="Arial"/>
          <w:b/>
          <w:sz w:val="24"/>
          <w:vertAlign w:val="superscript"/>
        </w:rPr>
        <w:t>th</w:t>
      </w:r>
      <w:r>
        <w:rPr>
          <w:rFonts w:ascii="Arial" w:eastAsia="SimSun" w:hAnsi="Arial"/>
          <w:b/>
          <w:sz w:val="24"/>
        </w:rPr>
        <w:t xml:space="preserve"> – 20</w:t>
      </w:r>
      <w:r w:rsidRPr="008A1851">
        <w:rPr>
          <w:rFonts w:ascii="Arial" w:eastAsia="SimSun" w:hAnsi="Arial"/>
          <w:b/>
          <w:sz w:val="24"/>
          <w:vertAlign w:val="superscript"/>
        </w:rPr>
        <w:t>th</w:t>
      </w:r>
      <w:r>
        <w:rPr>
          <w:rFonts w:ascii="Arial" w:eastAsia="SimSun" w:hAnsi="Arial"/>
          <w:b/>
          <w:sz w:val="24"/>
        </w:rPr>
        <w:t xml:space="preserve"> </w:t>
      </w:r>
      <w:r>
        <w:rPr>
          <w:rFonts w:eastAsia="SimSun"/>
        </w:rPr>
        <w:t xml:space="preserve"> </w:t>
      </w:r>
      <w:r>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5619E296" w:rsidR="001E41F3" w:rsidRPr="00410371" w:rsidRDefault="00FA7F06" w:rsidP="00FA7F06">
            <w:pPr>
              <w:pStyle w:val="CRCoverPage"/>
              <w:spacing w:after="0"/>
              <w:rPr>
                <w:b/>
                <w:noProof/>
                <w:sz w:val="28"/>
              </w:rPr>
            </w:pPr>
            <w:r w:rsidRPr="00FA7F06">
              <w:rPr>
                <w:b/>
                <w:noProof/>
                <w:sz w:val="28"/>
              </w:rPr>
              <w:t>38.101-</w:t>
            </w:r>
            <w:r w:rsidR="005849EA">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68A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DE593" w:rsidR="001E41F3" w:rsidRPr="00410371" w:rsidRDefault="00FA7F06" w:rsidP="00FA7F06">
            <w:pPr>
              <w:pStyle w:val="CRCoverPage"/>
              <w:spacing w:after="0"/>
              <w:rPr>
                <w:noProof/>
                <w:sz w:val="28"/>
              </w:rPr>
            </w:pPr>
            <w:r w:rsidRPr="00FA7F06">
              <w:rPr>
                <w:b/>
                <w:noProof/>
                <w:sz w:val="28"/>
              </w:rPr>
              <w:t>1</w:t>
            </w:r>
            <w:r w:rsidR="00787603">
              <w:rPr>
                <w:b/>
                <w:noProof/>
                <w:sz w:val="28"/>
              </w:rPr>
              <w:t>7</w:t>
            </w:r>
            <w:r w:rsidRPr="00FA7F06">
              <w:rPr>
                <w:b/>
                <w:noProof/>
                <w:sz w:val="28"/>
              </w:rPr>
              <w:t>.</w:t>
            </w:r>
            <w:r w:rsidR="00787603">
              <w:rPr>
                <w:b/>
                <w:noProof/>
                <w:sz w:val="28"/>
              </w:rPr>
              <w:t>1</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232CD" w:rsidR="001E41F3" w:rsidRDefault="00515A0C">
            <w:pPr>
              <w:pStyle w:val="CRCoverPage"/>
              <w:spacing w:after="0"/>
              <w:ind w:left="100"/>
              <w:rPr>
                <w:noProof/>
              </w:rPr>
            </w:pPr>
            <w:r w:rsidRPr="00515A0C">
              <w:t>draft CR to 38.101-3: DC_13-46-n261 addition of UL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B6546" w:rsidR="001E41F3" w:rsidRDefault="00FA7F06">
            <w:pPr>
              <w:pStyle w:val="CRCoverPage"/>
              <w:spacing w:after="0"/>
              <w:ind w:left="100"/>
              <w:rPr>
                <w:noProof/>
              </w:rPr>
            </w:pPr>
            <w:r>
              <w:t>Nokia</w:t>
            </w:r>
            <w:r w:rsidR="004D7C67">
              <w:t xml:space="preserve">, </w:t>
            </w:r>
            <w:r w:rsidR="005849EA">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A4EAA" w:rsidR="001E41F3" w:rsidRDefault="00787603">
            <w:pPr>
              <w:pStyle w:val="CRCoverPage"/>
              <w:spacing w:after="0"/>
              <w:ind w:left="100"/>
              <w:rPr>
                <w:noProof/>
              </w:rPr>
            </w:pPr>
            <w:r w:rsidRPr="00787603">
              <w:t>DC_R17_2BLTE_1BNR_3DL2UL-Core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03133" w:rsidR="001E41F3" w:rsidRDefault="00FA7F06">
            <w:pPr>
              <w:pStyle w:val="CRCoverPage"/>
              <w:spacing w:after="0"/>
              <w:ind w:left="100"/>
              <w:rPr>
                <w:noProof/>
              </w:rPr>
            </w:pPr>
            <w:r>
              <w:t>2021-0</w:t>
            </w:r>
            <w:r w:rsidR="00787603">
              <w:t>3</w:t>
            </w:r>
            <w:r>
              <w:t>-</w:t>
            </w:r>
            <w:r w:rsidR="00787603">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33536C" w:rsidR="001E41F3" w:rsidRDefault="00FA7F06">
            <w:pPr>
              <w:pStyle w:val="CRCoverPage"/>
              <w:spacing w:after="0"/>
              <w:ind w:left="100"/>
              <w:rPr>
                <w:noProof/>
              </w:rPr>
            </w:pPr>
            <w:r>
              <w:t>Rel-1</w:t>
            </w:r>
            <w:r w:rsidR="0078760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E0C03" w:rsidR="001E41F3" w:rsidRDefault="00787603">
            <w:pPr>
              <w:pStyle w:val="CRCoverPage"/>
              <w:spacing w:after="0"/>
              <w:ind w:left="100"/>
              <w:rPr>
                <w:noProof/>
              </w:rPr>
            </w:pPr>
            <w:r>
              <w:rPr>
                <w:noProof/>
              </w:rPr>
              <w:t xml:space="preserve">Addition of </w:t>
            </w:r>
            <w:r>
              <w:t>DC_13-46-n261</w:t>
            </w:r>
            <w:r w:rsidR="00515A0C" w:rsidRPr="00515A0C">
              <w:t xml:space="preserve"> UL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59552" w:rsidR="001E41F3" w:rsidRDefault="00787603">
            <w:pPr>
              <w:pStyle w:val="CRCoverPage"/>
              <w:spacing w:after="0"/>
              <w:ind w:left="100"/>
              <w:rPr>
                <w:noProof/>
              </w:rPr>
            </w:pPr>
            <w:r w:rsidRPr="00787603">
              <w:rPr>
                <w:noProof/>
              </w:rPr>
              <w:t>Table 5.5B.5.2-1</w:t>
            </w:r>
            <w:r>
              <w:rPr>
                <w:noProof/>
              </w:rPr>
              <w:t xml:space="preserv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80D80" w:rsidR="001E41F3" w:rsidRDefault="00515A0C">
            <w:pPr>
              <w:pStyle w:val="CRCoverPage"/>
              <w:spacing w:after="0"/>
              <w:ind w:left="100"/>
              <w:rPr>
                <w:noProof/>
              </w:rPr>
            </w:pPr>
            <w:r>
              <w:t xml:space="preserve">Some </w:t>
            </w:r>
            <w:r w:rsidRPr="00515A0C">
              <w:t>UL configurations</w:t>
            </w:r>
            <w:r w:rsidR="002E68A2">
              <w:t xml:space="preserve"> for </w:t>
            </w:r>
            <w:r w:rsidR="00787603">
              <w:t>DC_13-46-n261 not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E236D" w:rsidR="001E41F3" w:rsidRDefault="00787603">
            <w:pPr>
              <w:pStyle w:val="CRCoverPage"/>
              <w:spacing w:after="0"/>
              <w:ind w:left="100"/>
              <w:rPr>
                <w:noProof/>
              </w:rPr>
            </w:pPr>
            <w:r w:rsidRPr="00787603">
              <w:rPr>
                <w:noProof/>
              </w:rPr>
              <w:t>5.5B.5.2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65AD7C6" w14:textId="77777777" w:rsidR="00B257E9" w:rsidRDefault="002F0E8A" w:rsidP="00B257E9">
      <w:pPr>
        <w:rPr>
          <w:noProof/>
          <w:color w:val="0070C0"/>
        </w:rPr>
      </w:pPr>
      <w:r w:rsidRPr="002F0E8A">
        <w:rPr>
          <w:noProof/>
          <w:color w:val="0070C0"/>
        </w:rPr>
        <w:lastRenderedPageBreak/>
        <w:t>******************************* Start of changes ************************************</w:t>
      </w:r>
    </w:p>
    <w:p w14:paraId="4DFA71A8" w14:textId="77777777" w:rsidR="002071AE" w:rsidRPr="00EF5447" w:rsidRDefault="002071AE" w:rsidP="002071AE">
      <w:pPr>
        <w:pStyle w:val="Heading4"/>
      </w:pPr>
      <w:bookmarkStart w:id="5" w:name="_Toc21351531"/>
      <w:bookmarkStart w:id="6" w:name="_Toc29807113"/>
      <w:bookmarkStart w:id="7" w:name="_Toc36648827"/>
      <w:bookmarkStart w:id="8" w:name="_Toc36651552"/>
      <w:bookmarkStart w:id="9" w:name="_Toc37256486"/>
      <w:bookmarkStart w:id="10" w:name="_Toc37256827"/>
      <w:bookmarkStart w:id="11" w:name="_Toc45890524"/>
      <w:bookmarkStart w:id="12" w:name="_Toc45891748"/>
      <w:bookmarkStart w:id="13" w:name="_Toc45892158"/>
      <w:bookmarkStart w:id="14" w:name="_Toc45892568"/>
      <w:bookmarkStart w:id="15" w:name="_Toc52352981"/>
      <w:bookmarkStart w:id="16" w:name="_Toc53174804"/>
      <w:bookmarkStart w:id="17" w:name="_Toc61378112"/>
      <w:bookmarkStart w:id="18" w:name="_Toc61378587"/>
      <w:r w:rsidRPr="00EF5447">
        <w:lastRenderedPageBreak/>
        <w:t>5.5B.5.2</w:t>
      </w:r>
      <w:r w:rsidRPr="00EF5447">
        <w:tab/>
        <w:t>Inter-band EN-DC configurations including FR2 (three bands)</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1BE7076F" w14:textId="77777777" w:rsidR="002071AE" w:rsidRPr="00EF5447" w:rsidRDefault="002071AE" w:rsidP="002071AE">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2071AE" w:rsidRPr="00EF5447" w14:paraId="752716D2" w14:textId="77777777" w:rsidTr="008C1C13">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5E1F35" w14:textId="77777777" w:rsidR="002071AE" w:rsidRPr="00EF5447" w:rsidRDefault="002071AE" w:rsidP="008C1C13">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E02639" w14:textId="77777777" w:rsidR="002071AE" w:rsidRPr="00EF5447" w:rsidRDefault="002071AE" w:rsidP="008C1C13">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2071AE" w:rsidRPr="00EF5447" w14:paraId="04A68194"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A36661" w14:textId="77777777" w:rsidR="002071AE" w:rsidRPr="00EF5447" w:rsidRDefault="002071AE" w:rsidP="008C1C13">
            <w:pPr>
              <w:pStyle w:val="TAC"/>
              <w:rPr>
                <w:noProof/>
                <w:vertAlign w:val="superscript"/>
                <w:lang w:eastAsia="zh-CN"/>
              </w:rPr>
            </w:pPr>
            <w:r w:rsidRPr="00EF5447">
              <w:rPr>
                <w:noProof/>
                <w:lang w:eastAsia="zh-CN"/>
              </w:rPr>
              <w:t>DC_1A-3A_n257A</w:t>
            </w:r>
            <w:r w:rsidRPr="00EF5447">
              <w:rPr>
                <w:noProof/>
                <w:vertAlign w:val="superscript"/>
                <w:lang w:eastAsia="zh-CN"/>
              </w:rPr>
              <w:t>2</w:t>
            </w:r>
          </w:p>
          <w:p w14:paraId="529B8D40" w14:textId="77777777" w:rsidR="002071AE" w:rsidRPr="00EF5447" w:rsidRDefault="002071AE" w:rsidP="008C1C13">
            <w:pPr>
              <w:pStyle w:val="TAC"/>
              <w:rPr>
                <w:noProof/>
                <w:lang w:eastAsia="zh-CN"/>
              </w:rPr>
            </w:pPr>
            <w:r w:rsidRPr="00EF5447">
              <w:rPr>
                <w:noProof/>
                <w:lang w:eastAsia="zh-CN"/>
              </w:rPr>
              <w:t>DC_1A-3A_n257D</w:t>
            </w:r>
            <w:r w:rsidRPr="00EF5447">
              <w:rPr>
                <w:noProof/>
                <w:vertAlign w:val="superscript"/>
                <w:lang w:eastAsia="zh-CN"/>
              </w:rPr>
              <w:t>2</w:t>
            </w:r>
          </w:p>
          <w:p w14:paraId="3486AD63" w14:textId="77777777" w:rsidR="002071AE" w:rsidRPr="00EF5447" w:rsidRDefault="002071AE" w:rsidP="008C1C13">
            <w:pPr>
              <w:pStyle w:val="TAC"/>
              <w:rPr>
                <w:noProof/>
                <w:lang w:eastAsia="zh-CN"/>
              </w:rPr>
            </w:pPr>
            <w:r w:rsidRPr="00EF5447">
              <w:rPr>
                <w:noProof/>
                <w:lang w:eastAsia="zh-CN"/>
              </w:rPr>
              <w:t>DC_1A-3A_n257E</w:t>
            </w:r>
            <w:r w:rsidRPr="00EF5447">
              <w:rPr>
                <w:noProof/>
                <w:vertAlign w:val="superscript"/>
                <w:lang w:eastAsia="zh-CN"/>
              </w:rPr>
              <w:t>2</w:t>
            </w:r>
          </w:p>
          <w:p w14:paraId="2DB68057" w14:textId="77777777" w:rsidR="002071AE" w:rsidRPr="00EF5447" w:rsidRDefault="002071AE" w:rsidP="008C1C13">
            <w:pPr>
              <w:pStyle w:val="TAC"/>
              <w:rPr>
                <w:noProof/>
                <w:vertAlign w:val="superscript"/>
                <w:lang w:eastAsia="zh-CN"/>
              </w:rPr>
            </w:pPr>
            <w:r w:rsidRPr="00EF5447">
              <w:rPr>
                <w:noProof/>
                <w:lang w:eastAsia="zh-CN"/>
              </w:rPr>
              <w:t>DC_1A-3A_n257F</w:t>
            </w:r>
            <w:r w:rsidRPr="00EF5447">
              <w:rPr>
                <w:noProof/>
                <w:vertAlign w:val="superscript"/>
                <w:lang w:eastAsia="zh-CN"/>
              </w:rPr>
              <w:t>2</w:t>
            </w:r>
          </w:p>
          <w:p w14:paraId="4D66471F" w14:textId="77777777" w:rsidR="002071AE" w:rsidRPr="00EF5447" w:rsidRDefault="002071AE" w:rsidP="008C1C13">
            <w:pPr>
              <w:pStyle w:val="TAC"/>
              <w:rPr>
                <w:lang w:eastAsia="ja-JP"/>
              </w:rPr>
            </w:pPr>
            <w:r w:rsidRPr="00EF5447">
              <w:rPr>
                <w:lang w:eastAsia="ja-JP"/>
              </w:rPr>
              <w:t>DC_1A-3A_n257G</w:t>
            </w:r>
          </w:p>
          <w:p w14:paraId="67C34EF8" w14:textId="77777777" w:rsidR="002071AE" w:rsidRPr="00EF5447" w:rsidRDefault="002071AE" w:rsidP="008C1C13">
            <w:pPr>
              <w:pStyle w:val="TAC"/>
              <w:rPr>
                <w:lang w:eastAsia="ja-JP"/>
              </w:rPr>
            </w:pPr>
            <w:r w:rsidRPr="00EF5447">
              <w:rPr>
                <w:lang w:eastAsia="ja-JP"/>
              </w:rPr>
              <w:t>DC_1A-3A_n257H</w:t>
            </w:r>
          </w:p>
          <w:p w14:paraId="4AB970B6" w14:textId="77777777" w:rsidR="002071AE" w:rsidRPr="00EF5447" w:rsidRDefault="002071AE" w:rsidP="008C1C13">
            <w:pPr>
              <w:pStyle w:val="TAC"/>
              <w:rPr>
                <w:lang w:eastAsia="ja-JP"/>
              </w:rPr>
            </w:pPr>
            <w:r w:rsidRPr="00EF5447">
              <w:rPr>
                <w:lang w:eastAsia="ja-JP"/>
              </w:rPr>
              <w:t>DC_1A-3A_n257I</w:t>
            </w:r>
          </w:p>
          <w:p w14:paraId="4725D02E" w14:textId="77777777" w:rsidR="002071AE" w:rsidRPr="00EF5447" w:rsidRDefault="002071AE" w:rsidP="008C1C13">
            <w:pPr>
              <w:pStyle w:val="TAC"/>
              <w:rPr>
                <w:lang w:eastAsia="ja-JP"/>
              </w:rPr>
            </w:pPr>
            <w:r w:rsidRPr="00EF5447">
              <w:rPr>
                <w:lang w:eastAsia="ja-JP"/>
              </w:rPr>
              <w:t>DC_1A-3A_n257J</w:t>
            </w:r>
          </w:p>
          <w:p w14:paraId="10B05B4A" w14:textId="77777777" w:rsidR="002071AE" w:rsidRPr="00EF5447" w:rsidRDefault="002071AE" w:rsidP="008C1C13">
            <w:pPr>
              <w:pStyle w:val="TAC"/>
              <w:rPr>
                <w:lang w:eastAsia="ja-JP"/>
              </w:rPr>
            </w:pPr>
            <w:r w:rsidRPr="00EF5447">
              <w:rPr>
                <w:lang w:eastAsia="ja-JP"/>
              </w:rPr>
              <w:t>DC_1A-3A_n257K</w:t>
            </w:r>
          </w:p>
          <w:p w14:paraId="58AAF2E8" w14:textId="77777777" w:rsidR="002071AE" w:rsidRPr="00EF5447" w:rsidRDefault="002071AE" w:rsidP="008C1C13">
            <w:pPr>
              <w:pStyle w:val="TAC"/>
              <w:rPr>
                <w:lang w:eastAsia="ja-JP"/>
              </w:rPr>
            </w:pPr>
            <w:r w:rsidRPr="00EF5447">
              <w:rPr>
                <w:lang w:eastAsia="ja-JP"/>
              </w:rPr>
              <w:t>DC_1A-3A_n257L</w:t>
            </w:r>
          </w:p>
          <w:p w14:paraId="3135A3FF" w14:textId="77777777" w:rsidR="002071AE" w:rsidRPr="00EF5447" w:rsidRDefault="002071AE" w:rsidP="008C1C13">
            <w:pPr>
              <w:pStyle w:val="TAC"/>
              <w:rPr>
                <w:lang w:eastAsia="ja-JP"/>
              </w:rPr>
            </w:pPr>
            <w:r w:rsidRPr="00EF5447">
              <w:rPr>
                <w:lang w:eastAsia="ja-JP"/>
              </w:rPr>
              <w:t>DC_1A-3A_n257M</w:t>
            </w:r>
          </w:p>
          <w:p w14:paraId="71E12ED2" w14:textId="77777777" w:rsidR="002071AE" w:rsidRPr="00EF5447" w:rsidRDefault="002071AE" w:rsidP="008C1C13">
            <w:pPr>
              <w:pStyle w:val="TAC"/>
            </w:pPr>
            <w:r w:rsidRPr="00EF5447">
              <w:t>DC_1A-3C_n257A</w:t>
            </w:r>
          </w:p>
          <w:p w14:paraId="66CE2F8A" w14:textId="77777777" w:rsidR="002071AE" w:rsidRPr="00EF5447" w:rsidRDefault="002071AE" w:rsidP="008C1C13">
            <w:pPr>
              <w:pStyle w:val="TAC"/>
              <w:rPr>
                <w:lang w:eastAsia="fr-FR"/>
              </w:rPr>
            </w:pPr>
            <w:r w:rsidRPr="00EF5447">
              <w:t>DC_1A-3C_n257D</w:t>
            </w:r>
          </w:p>
          <w:p w14:paraId="0F02A7B7" w14:textId="77777777" w:rsidR="002071AE" w:rsidRPr="00EF5447" w:rsidRDefault="002071AE" w:rsidP="008C1C13">
            <w:pPr>
              <w:pStyle w:val="TAC"/>
            </w:pPr>
            <w:r w:rsidRPr="00EF5447">
              <w:t>DC_1A-3C_n257E</w:t>
            </w:r>
          </w:p>
          <w:p w14:paraId="73E8BE24" w14:textId="77777777" w:rsidR="002071AE" w:rsidRPr="00EF5447" w:rsidRDefault="002071AE" w:rsidP="008C1C13">
            <w:pPr>
              <w:pStyle w:val="TAC"/>
            </w:pPr>
            <w:r w:rsidRPr="00EF5447">
              <w:t>DC_1A-3C_n257F</w:t>
            </w:r>
          </w:p>
          <w:p w14:paraId="42D360CA" w14:textId="77777777" w:rsidR="002071AE" w:rsidRPr="00EF5447" w:rsidRDefault="002071AE" w:rsidP="008C1C13">
            <w:pPr>
              <w:pStyle w:val="TAC"/>
            </w:pPr>
            <w:r w:rsidRPr="00EF5447">
              <w:t>DC_1A-3C_n257G</w:t>
            </w:r>
          </w:p>
          <w:p w14:paraId="42350D02" w14:textId="77777777" w:rsidR="002071AE" w:rsidRPr="00EF5447" w:rsidRDefault="002071AE" w:rsidP="008C1C13">
            <w:pPr>
              <w:pStyle w:val="TAC"/>
            </w:pPr>
            <w:r w:rsidRPr="00EF5447">
              <w:t>DC_1A-3C_n257H</w:t>
            </w:r>
          </w:p>
          <w:p w14:paraId="0840E796" w14:textId="77777777" w:rsidR="002071AE" w:rsidRPr="00EF5447" w:rsidRDefault="002071AE" w:rsidP="008C1C13">
            <w:pPr>
              <w:pStyle w:val="TAC"/>
            </w:pPr>
            <w:r w:rsidRPr="00EF5447">
              <w:t>DC_1A-3C_n257I</w:t>
            </w:r>
          </w:p>
          <w:p w14:paraId="3D012183" w14:textId="77777777" w:rsidR="002071AE" w:rsidRPr="00EF5447" w:rsidRDefault="002071AE" w:rsidP="008C1C13">
            <w:pPr>
              <w:pStyle w:val="TAC"/>
            </w:pPr>
            <w:r w:rsidRPr="00EF5447">
              <w:t>DC_1A-3C_n257J</w:t>
            </w:r>
          </w:p>
          <w:p w14:paraId="6F6F6505" w14:textId="77777777" w:rsidR="002071AE" w:rsidRPr="00EF5447" w:rsidRDefault="002071AE" w:rsidP="008C1C13">
            <w:pPr>
              <w:pStyle w:val="TAC"/>
            </w:pPr>
            <w:r w:rsidRPr="00EF5447">
              <w:t>DC_1A-3C_n257K</w:t>
            </w:r>
          </w:p>
          <w:p w14:paraId="1F836721" w14:textId="77777777" w:rsidR="002071AE" w:rsidRPr="00EF5447" w:rsidRDefault="002071AE" w:rsidP="008C1C13">
            <w:pPr>
              <w:pStyle w:val="TAC"/>
            </w:pPr>
            <w:r w:rsidRPr="00EF5447">
              <w:t>DC_1A-3C_n257L</w:t>
            </w:r>
          </w:p>
          <w:p w14:paraId="0F182FA3" w14:textId="77777777" w:rsidR="002071AE" w:rsidRPr="00EF5447" w:rsidRDefault="002071AE" w:rsidP="008C1C13">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E8411B" w14:textId="77777777" w:rsidR="002071AE" w:rsidRPr="00EF5447" w:rsidRDefault="002071AE" w:rsidP="008C1C13">
            <w:pPr>
              <w:pStyle w:val="TAC"/>
              <w:rPr>
                <w:noProof/>
                <w:lang w:eastAsia="zh-CN"/>
              </w:rPr>
            </w:pPr>
            <w:r w:rsidRPr="00EF5447">
              <w:rPr>
                <w:noProof/>
                <w:lang w:eastAsia="zh-CN"/>
              </w:rPr>
              <w:t>DC_1A_n257A</w:t>
            </w:r>
          </w:p>
          <w:p w14:paraId="421667D3" w14:textId="77777777" w:rsidR="002071AE" w:rsidRPr="00EF5447" w:rsidRDefault="002071AE" w:rsidP="008C1C13">
            <w:pPr>
              <w:pStyle w:val="TAC"/>
              <w:rPr>
                <w:noProof/>
                <w:lang w:eastAsia="ja-JP"/>
              </w:rPr>
            </w:pPr>
            <w:r w:rsidRPr="00EF5447">
              <w:rPr>
                <w:noProof/>
                <w:lang w:eastAsia="zh-CN"/>
              </w:rPr>
              <w:t>DC_1A_n257</w:t>
            </w:r>
            <w:r w:rsidRPr="00EF5447">
              <w:rPr>
                <w:noProof/>
                <w:lang w:eastAsia="ja-JP"/>
              </w:rPr>
              <w:t>D</w:t>
            </w:r>
          </w:p>
          <w:p w14:paraId="7099DA46" w14:textId="77777777" w:rsidR="002071AE" w:rsidRPr="00EF5447" w:rsidRDefault="002071AE" w:rsidP="008C1C13">
            <w:pPr>
              <w:pStyle w:val="TAC"/>
              <w:rPr>
                <w:noProof/>
                <w:lang w:eastAsia="zh-CN"/>
              </w:rPr>
            </w:pPr>
            <w:r w:rsidRPr="00EF5447">
              <w:rPr>
                <w:noProof/>
                <w:lang w:eastAsia="zh-CN"/>
              </w:rPr>
              <w:t>DC_1A_n257</w:t>
            </w:r>
            <w:r w:rsidRPr="00EF5447">
              <w:rPr>
                <w:noProof/>
                <w:lang w:eastAsia="ja-JP"/>
              </w:rPr>
              <w:t>G</w:t>
            </w:r>
          </w:p>
          <w:p w14:paraId="59579A5A" w14:textId="77777777" w:rsidR="002071AE" w:rsidRPr="00EF5447" w:rsidRDefault="002071AE" w:rsidP="008C1C13">
            <w:pPr>
              <w:pStyle w:val="TAC"/>
              <w:rPr>
                <w:noProof/>
                <w:lang w:eastAsia="zh-CN"/>
              </w:rPr>
            </w:pPr>
            <w:r w:rsidRPr="00EF5447">
              <w:rPr>
                <w:noProof/>
                <w:lang w:eastAsia="zh-CN"/>
              </w:rPr>
              <w:t>DC_1A_n257</w:t>
            </w:r>
            <w:r w:rsidRPr="00EF5447">
              <w:rPr>
                <w:noProof/>
                <w:lang w:eastAsia="ja-JP"/>
              </w:rPr>
              <w:t>H</w:t>
            </w:r>
          </w:p>
          <w:p w14:paraId="10C95055" w14:textId="77777777" w:rsidR="002071AE" w:rsidRPr="00EF5447" w:rsidRDefault="002071AE" w:rsidP="008C1C13">
            <w:pPr>
              <w:pStyle w:val="TAC"/>
              <w:rPr>
                <w:noProof/>
                <w:lang w:eastAsia="ja-JP"/>
              </w:rPr>
            </w:pPr>
            <w:r w:rsidRPr="00EF5447">
              <w:rPr>
                <w:noProof/>
                <w:lang w:eastAsia="zh-CN"/>
              </w:rPr>
              <w:t>DC_1A_n257</w:t>
            </w:r>
            <w:r w:rsidRPr="00EF5447">
              <w:rPr>
                <w:noProof/>
                <w:lang w:eastAsia="ja-JP"/>
              </w:rPr>
              <w:t>I</w:t>
            </w:r>
          </w:p>
          <w:p w14:paraId="161B73FF" w14:textId="77777777" w:rsidR="002071AE" w:rsidRPr="00EF5447" w:rsidRDefault="002071AE" w:rsidP="008C1C13">
            <w:pPr>
              <w:pStyle w:val="TAC"/>
              <w:rPr>
                <w:noProof/>
                <w:lang w:eastAsia="zh-CN"/>
              </w:rPr>
            </w:pPr>
            <w:r w:rsidRPr="00EF5447">
              <w:rPr>
                <w:noProof/>
                <w:lang w:eastAsia="zh-CN"/>
              </w:rPr>
              <w:t>DC_3A_n257A</w:t>
            </w:r>
          </w:p>
          <w:p w14:paraId="363DAA12" w14:textId="77777777" w:rsidR="002071AE" w:rsidRPr="00EF5447" w:rsidRDefault="002071AE" w:rsidP="008C1C13">
            <w:pPr>
              <w:pStyle w:val="TAC"/>
              <w:rPr>
                <w:noProof/>
                <w:lang w:eastAsia="ja-JP"/>
              </w:rPr>
            </w:pPr>
            <w:r w:rsidRPr="00EF5447">
              <w:rPr>
                <w:noProof/>
                <w:lang w:eastAsia="zh-CN"/>
              </w:rPr>
              <w:t>DC_3A_n257</w:t>
            </w:r>
            <w:r w:rsidRPr="00EF5447">
              <w:rPr>
                <w:noProof/>
                <w:lang w:eastAsia="ja-JP"/>
              </w:rPr>
              <w:t>D</w:t>
            </w:r>
          </w:p>
          <w:p w14:paraId="76B2435C" w14:textId="77777777" w:rsidR="002071AE" w:rsidRPr="00EF5447" w:rsidRDefault="002071AE" w:rsidP="008C1C13">
            <w:pPr>
              <w:pStyle w:val="TAC"/>
              <w:rPr>
                <w:lang w:eastAsia="ja-JP"/>
              </w:rPr>
            </w:pPr>
            <w:r w:rsidRPr="00EF5447">
              <w:rPr>
                <w:lang w:eastAsia="ja-JP"/>
              </w:rPr>
              <w:t>DC_3A_n257G</w:t>
            </w:r>
          </w:p>
          <w:p w14:paraId="2FCF23EC" w14:textId="77777777" w:rsidR="002071AE" w:rsidRPr="00EF5447" w:rsidRDefault="002071AE" w:rsidP="008C1C13">
            <w:pPr>
              <w:pStyle w:val="TAC"/>
              <w:rPr>
                <w:lang w:eastAsia="ja-JP"/>
              </w:rPr>
            </w:pPr>
            <w:r w:rsidRPr="00EF5447">
              <w:rPr>
                <w:lang w:eastAsia="ja-JP"/>
              </w:rPr>
              <w:t>DC_3A_n257H</w:t>
            </w:r>
          </w:p>
          <w:p w14:paraId="38A1E62F" w14:textId="77777777" w:rsidR="002071AE" w:rsidRPr="00EF5447" w:rsidRDefault="002071AE" w:rsidP="008C1C13">
            <w:pPr>
              <w:pStyle w:val="TAC"/>
              <w:rPr>
                <w:lang w:eastAsia="ja-JP"/>
              </w:rPr>
            </w:pPr>
            <w:r w:rsidRPr="00EF5447">
              <w:rPr>
                <w:lang w:eastAsia="ja-JP"/>
              </w:rPr>
              <w:t>DC_3A_n257I</w:t>
            </w:r>
          </w:p>
          <w:p w14:paraId="36085D8F" w14:textId="77777777" w:rsidR="002071AE" w:rsidRPr="00EF5447" w:rsidRDefault="002071AE" w:rsidP="008C1C13">
            <w:pPr>
              <w:pStyle w:val="TAC"/>
              <w:rPr>
                <w:lang w:eastAsia="ja-JP"/>
              </w:rPr>
            </w:pPr>
            <w:r w:rsidRPr="00EF5447">
              <w:rPr>
                <w:lang w:eastAsia="ja-JP"/>
              </w:rPr>
              <w:t>DC_3A_n257J</w:t>
            </w:r>
          </w:p>
          <w:p w14:paraId="79FA1189" w14:textId="77777777" w:rsidR="002071AE" w:rsidRPr="00EF5447" w:rsidRDefault="002071AE" w:rsidP="008C1C13">
            <w:pPr>
              <w:pStyle w:val="TAC"/>
              <w:rPr>
                <w:lang w:eastAsia="ja-JP"/>
              </w:rPr>
            </w:pPr>
            <w:r w:rsidRPr="00EF5447">
              <w:rPr>
                <w:lang w:eastAsia="ja-JP"/>
              </w:rPr>
              <w:t>DC_3A_n257K</w:t>
            </w:r>
          </w:p>
          <w:p w14:paraId="097FA5C4" w14:textId="77777777" w:rsidR="002071AE" w:rsidRPr="00EF5447" w:rsidRDefault="002071AE" w:rsidP="008C1C13">
            <w:pPr>
              <w:pStyle w:val="TAC"/>
              <w:rPr>
                <w:lang w:eastAsia="ja-JP"/>
              </w:rPr>
            </w:pPr>
            <w:r w:rsidRPr="00EF5447">
              <w:rPr>
                <w:lang w:eastAsia="ja-JP"/>
              </w:rPr>
              <w:t>DC_3A_n257L</w:t>
            </w:r>
          </w:p>
          <w:p w14:paraId="01070063" w14:textId="77777777" w:rsidR="002071AE" w:rsidRPr="00EF5447" w:rsidRDefault="002071AE" w:rsidP="008C1C13">
            <w:pPr>
              <w:pStyle w:val="TAC"/>
              <w:rPr>
                <w:noProof/>
                <w:lang w:eastAsia="zh-CN"/>
              </w:rPr>
            </w:pPr>
            <w:r w:rsidRPr="00EF5447">
              <w:rPr>
                <w:lang w:eastAsia="ja-JP"/>
              </w:rPr>
              <w:t>DC_3A_n257M</w:t>
            </w:r>
          </w:p>
        </w:tc>
      </w:tr>
      <w:tr w:rsidR="002071AE" w:rsidRPr="00EF5447" w14:paraId="2B77EFDA"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C5B34F" w14:textId="77777777" w:rsidR="002071AE" w:rsidRPr="00EF5447" w:rsidRDefault="002071AE" w:rsidP="008C1C13">
            <w:pPr>
              <w:pStyle w:val="TAC"/>
              <w:rPr>
                <w:noProof/>
                <w:vertAlign w:val="superscript"/>
                <w:lang w:eastAsia="zh-CN"/>
              </w:rPr>
            </w:pPr>
            <w:r w:rsidRPr="00EF5447">
              <w:rPr>
                <w:noProof/>
                <w:lang w:eastAsia="zh-CN"/>
              </w:rPr>
              <w:t>DC_1A-5A_n257A</w:t>
            </w:r>
            <w:r w:rsidRPr="00EF5447">
              <w:rPr>
                <w:noProof/>
                <w:vertAlign w:val="superscript"/>
                <w:lang w:eastAsia="zh-CN"/>
              </w:rPr>
              <w:t>2</w:t>
            </w:r>
          </w:p>
          <w:p w14:paraId="757C8092" w14:textId="77777777" w:rsidR="002071AE" w:rsidRPr="00EF5447" w:rsidRDefault="002071AE" w:rsidP="008C1C13">
            <w:pPr>
              <w:pStyle w:val="TAC"/>
            </w:pPr>
            <w:r w:rsidRPr="00EF5447">
              <w:t>DC_1A-5A_n257D</w:t>
            </w:r>
          </w:p>
          <w:p w14:paraId="445D5BAD" w14:textId="77777777" w:rsidR="002071AE" w:rsidRPr="00EF5447" w:rsidRDefault="002071AE" w:rsidP="008C1C13">
            <w:pPr>
              <w:pStyle w:val="TAC"/>
              <w:rPr>
                <w:lang w:eastAsia="fr-FR"/>
              </w:rPr>
            </w:pPr>
            <w:r w:rsidRPr="00EF5447">
              <w:t>DC_1A-5A_n257E</w:t>
            </w:r>
          </w:p>
          <w:p w14:paraId="4C92D3E3" w14:textId="77777777" w:rsidR="002071AE" w:rsidRPr="00EF5447" w:rsidRDefault="002071AE" w:rsidP="008C1C13">
            <w:pPr>
              <w:pStyle w:val="TAC"/>
            </w:pPr>
            <w:r w:rsidRPr="00EF5447">
              <w:t>DC_1A-5A_n257F</w:t>
            </w:r>
          </w:p>
          <w:p w14:paraId="37D795B7" w14:textId="77777777" w:rsidR="002071AE" w:rsidRPr="00EF5447" w:rsidRDefault="002071AE" w:rsidP="008C1C13">
            <w:pPr>
              <w:pStyle w:val="TAC"/>
            </w:pPr>
            <w:r w:rsidRPr="00EF5447">
              <w:t>DC_1A-5A_n257G</w:t>
            </w:r>
          </w:p>
          <w:p w14:paraId="649756AF" w14:textId="77777777" w:rsidR="002071AE" w:rsidRPr="00EF5447" w:rsidRDefault="002071AE" w:rsidP="008C1C13">
            <w:pPr>
              <w:pStyle w:val="TAC"/>
            </w:pPr>
            <w:r w:rsidRPr="00EF5447">
              <w:t>DC_1A-5A_n257H</w:t>
            </w:r>
          </w:p>
          <w:p w14:paraId="1CE5632C" w14:textId="77777777" w:rsidR="002071AE" w:rsidRPr="00EF5447" w:rsidRDefault="002071AE" w:rsidP="008C1C13">
            <w:pPr>
              <w:pStyle w:val="TAC"/>
            </w:pPr>
            <w:r w:rsidRPr="00EF5447">
              <w:t>DC_1A-5A_n257I</w:t>
            </w:r>
          </w:p>
          <w:p w14:paraId="271A6288" w14:textId="77777777" w:rsidR="002071AE" w:rsidRPr="00EF5447" w:rsidRDefault="002071AE" w:rsidP="008C1C13">
            <w:pPr>
              <w:pStyle w:val="TAC"/>
            </w:pPr>
            <w:r w:rsidRPr="00EF5447">
              <w:t>DC_1A-5A_n257J</w:t>
            </w:r>
          </w:p>
          <w:p w14:paraId="3A42C330" w14:textId="77777777" w:rsidR="002071AE" w:rsidRPr="00EF5447" w:rsidRDefault="002071AE" w:rsidP="008C1C13">
            <w:pPr>
              <w:pStyle w:val="TAC"/>
            </w:pPr>
            <w:r w:rsidRPr="00EF5447">
              <w:t>DC_1A-5A_n257K</w:t>
            </w:r>
          </w:p>
          <w:p w14:paraId="2E46E2BA" w14:textId="77777777" w:rsidR="002071AE" w:rsidRPr="00EF5447" w:rsidRDefault="002071AE" w:rsidP="008C1C13">
            <w:pPr>
              <w:pStyle w:val="TAC"/>
            </w:pPr>
            <w:r w:rsidRPr="00EF5447">
              <w:t>DC_1A-5A_n257L</w:t>
            </w:r>
          </w:p>
          <w:p w14:paraId="7074CEB0" w14:textId="77777777" w:rsidR="002071AE" w:rsidRPr="00EF5447" w:rsidRDefault="002071AE" w:rsidP="008C1C13">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2A1CF7" w14:textId="77777777" w:rsidR="002071AE" w:rsidRPr="00EF5447" w:rsidRDefault="002071AE" w:rsidP="008C1C13">
            <w:pPr>
              <w:pStyle w:val="TAC"/>
              <w:rPr>
                <w:rFonts w:eastAsia="Batang"/>
                <w:noProof/>
                <w:lang w:eastAsia="zh-CN"/>
              </w:rPr>
            </w:pPr>
            <w:r w:rsidRPr="00EF5447">
              <w:rPr>
                <w:noProof/>
                <w:lang w:eastAsia="zh-CN"/>
              </w:rPr>
              <w:t>DC_1A_n257A</w:t>
            </w:r>
          </w:p>
          <w:p w14:paraId="06A60048" w14:textId="77777777" w:rsidR="002071AE" w:rsidRPr="00EF5447" w:rsidRDefault="002071AE" w:rsidP="008C1C13">
            <w:pPr>
              <w:pStyle w:val="TAC"/>
              <w:rPr>
                <w:noProof/>
                <w:color w:val="000000" w:themeColor="text1"/>
                <w:lang w:eastAsia="zh-CN"/>
              </w:rPr>
            </w:pPr>
            <w:r w:rsidRPr="00EF5447">
              <w:rPr>
                <w:noProof/>
                <w:color w:val="000000" w:themeColor="text1"/>
                <w:lang w:eastAsia="zh-CN"/>
              </w:rPr>
              <w:t>DC_1A_n257D</w:t>
            </w:r>
          </w:p>
          <w:p w14:paraId="296587C0" w14:textId="77777777" w:rsidR="002071AE" w:rsidRPr="00EF5447" w:rsidRDefault="002071AE" w:rsidP="008C1C13">
            <w:pPr>
              <w:pStyle w:val="TAC"/>
              <w:rPr>
                <w:noProof/>
                <w:color w:val="000000" w:themeColor="text1"/>
                <w:lang w:eastAsia="zh-CN"/>
              </w:rPr>
            </w:pPr>
            <w:r w:rsidRPr="00EF5447">
              <w:rPr>
                <w:noProof/>
                <w:color w:val="000000" w:themeColor="text1"/>
                <w:lang w:eastAsia="zh-CN"/>
              </w:rPr>
              <w:t>DC_1A_n257G</w:t>
            </w:r>
          </w:p>
          <w:p w14:paraId="37159011" w14:textId="77777777" w:rsidR="002071AE" w:rsidRPr="00EF5447" w:rsidRDefault="002071AE" w:rsidP="008C1C13">
            <w:pPr>
              <w:pStyle w:val="TAC"/>
              <w:rPr>
                <w:noProof/>
                <w:color w:val="000000" w:themeColor="text1"/>
                <w:lang w:eastAsia="zh-CN"/>
              </w:rPr>
            </w:pPr>
            <w:r w:rsidRPr="00EF5447">
              <w:rPr>
                <w:noProof/>
                <w:color w:val="000000" w:themeColor="text1"/>
                <w:lang w:eastAsia="zh-CN"/>
              </w:rPr>
              <w:t>DC_1A_n257H</w:t>
            </w:r>
          </w:p>
          <w:p w14:paraId="5144A24F" w14:textId="77777777" w:rsidR="002071AE" w:rsidRPr="00EF5447" w:rsidRDefault="002071AE" w:rsidP="008C1C13">
            <w:pPr>
              <w:pStyle w:val="TAC"/>
              <w:rPr>
                <w:noProof/>
                <w:lang w:eastAsia="zh-CN"/>
              </w:rPr>
            </w:pPr>
            <w:r w:rsidRPr="00EF5447">
              <w:rPr>
                <w:noProof/>
                <w:color w:val="000000" w:themeColor="text1"/>
                <w:lang w:eastAsia="zh-CN"/>
              </w:rPr>
              <w:t>DC_1A_n257I</w:t>
            </w:r>
          </w:p>
          <w:p w14:paraId="51138B23" w14:textId="77777777" w:rsidR="002071AE" w:rsidRPr="00EF5447" w:rsidRDefault="002071AE" w:rsidP="008C1C13">
            <w:pPr>
              <w:pStyle w:val="TAC"/>
              <w:rPr>
                <w:rFonts w:eastAsia="Batang"/>
                <w:noProof/>
                <w:lang w:eastAsia="zh-CN"/>
              </w:rPr>
            </w:pPr>
            <w:r w:rsidRPr="00EF5447">
              <w:rPr>
                <w:noProof/>
                <w:lang w:eastAsia="zh-CN"/>
              </w:rPr>
              <w:t>DC_5A_n257A</w:t>
            </w:r>
          </w:p>
          <w:p w14:paraId="75CDA0C4" w14:textId="77777777" w:rsidR="002071AE" w:rsidRPr="00EF5447" w:rsidRDefault="002071AE" w:rsidP="008C1C13">
            <w:pPr>
              <w:pStyle w:val="TAC"/>
              <w:rPr>
                <w:noProof/>
                <w:color w:val="000000" w:themeColor="text1"/>
                <w:lang w:eastAsia="zh-CN"/>
              </w:rPr>
            </w:pPr>
            <w:r w:rsidRPr="00EF5447">
              <w:rPr>
                <w:noProof/>
                <w:color w:val="000000" w:themeColor="text1"/>
                <w:lang w:eastAsia="zh-CN"/>
              </w:rPr>
              <w:t>DC_5A_n257D</w:t>
            </w:r>
          </w:p>
          <w:p w14:paraId="6C9D8459" w14:textId="77777777" w:rsidR="002071AE" w:rsidRPr="00EF5447" w:rsidRDefault="002071AE" w:rsidP="008C1C13">
            <w:pPr>
              <w:pStyle w:val="TAC"/>
              <w:rPr>
                <w:noProof/>
                <w:color w:val="000000" w:themeColor="text1"/>
                <w:lang w:eastAsia="zh-CN"/>
              </w:rPr>
            </w:pPr>
            <w:r w:rsidRPr="00EF5447">
              <w:rPr>
                <w:noProof/>
                <w:color w:val="000000" w:themeColor="text1"/>
                <w:lang w:eastAsia="zh-CN"/>
              </w:rPr>
              <w:t>DC_5A_n257G</w:t>
            </w:r>
          </w:p>
          <w:p w14:paraId="71EB41FD" w14:textId="77777777" w:rsidR="002071AE" w:rsidRPr="00EF5447" w:rsidRDefault="002071AE" w:rsidP="008C1C13">
            <w:pPr>
              <w:pStyle w:val="TAC"/>
              <w:rPr>
                <w:noProof/>
                <w:color w:val="000000" w:themeColor="text1"/>
                <w:lang w:eastAsia="zh-CN"/>
              </w:rPr>
            </w:pPr>
            <w:r w:rsidRPr="00EF5447">
              <w:rPr>
                <w:noProof/>
                <w:color w:val="000000" w:themeColor="text1"/>
                <w:lang w:eastAsia="zh-CN"/>
              </w:rPr>
              <w:t>DC_5A_n257H</w:t>
            </w:r>
          </w:p>
          <w:p w14:paraId="694F8A42" w14:textId="77777777" w:rsidR="002071AE" w:rsidRPr="00EF5447" w:rsidRDefault="002071AE" w:rsidP="008C1C13">
            <w:pPr>
              <w:pStyle w:val="TAC"/>
              <w:rPr>
                <w:noProof/>
                <w:lang w:eastAsia="zh-CN"/>
              </w:rPr>
            </w:pPr>
            <w:r w:rsidRPr="00EF5447">
              <w:rPr>
                <w:noProof/>
                <w:color w:val="000000" w:themeColor="text1"/>
                <w:lang w:eastAsia="zh-CN"/>
              </w:rPr>
              <w:t>DC_5A_n257I</w:t>
            </w:r>
          </w:p>
        </w:tc>
      </w:tr>
      <w:tr w:rsidR="002071AE" w:rsidRPr="00EF5447" w14:paraId="1B6974CD"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394AEC" w14:textId="77777777" w:rsidR="002071AE" w:rsidRPr="00EF5447" w:rsidRDefault="002071AE" w:rsidP="008C1C13">
            <w:pPr>
              <w:pStyle w:val="TAC"/>
              <w:rPr>
                <w:noProof/>
                <w:vertAlign w:val="superscript"/>
                <w:lang w:eastAsia="zh-CN"/>
              </w:rPr>
            </w:pPr>
            <w:r w:rsidRPr="00EF5447">
              <w:rPr>
                <w:noProof/>
                <w:lang w:eastAsia="zh-CN"/>
              </w:rPr>
              <w:t>DC_1A-7A_n257A</w:t>
            </w:r>
            <w:r w:rsidRPr="00EF5447">
              <w:rPr>
                <w:noProof/>
                <w:vertAlign w:val="superscript"/>
                <w:lang w:eastAsia="zh-CN"/>
              </w:rPr>
              <w:t>2</w:t>
            </w:r>
          </w:p>
          <w:p w14:paraId="37FC1993" w14:textId="77777777" w:rsidR="002071AE" w:rsidRPr="00EF5447" w:rsidRDefault="002071AE" w:rsidP="008C1C13">
            <w:pPr>
              <w:pStyle w:val="TAC"/>
            </w:pPr>
            <w:r w:rsidRPr="00EF5447">
              <w:t>DC_1A-7A_n257D</w:t>
            </w:r>
          </w:p>
          <w:p w14:paraId="5D6DEE13" w14:textId="77777777" w:rsidR="002071AE" w:rsidRPr="00EF5447" w:rsidRDefault="002071AE" w:rsidP="008C1C13">
            <w:pPr>
              <w:pStyle w:val="TAC"/>
              <w:rPr>
                <w:lang w:eastAsia="fr-FR"/>
              </w:rPr>
            </w:pPr>
            <w:r w:rsidRPr="00EF5447">
              <w:t>DC_1A-7A_n257E</w:t>
            </w:r>
          </w:p>
          <w:p w14:paraId="5D53284A" w14:textId="77777777" w:rsidR="002071AE" w:rsidRPr="00EF5447" w:rsidRDefault="002071AE" w:rsidP="008C1C13">
            <w:pPr>
              <w:pStyle w:val="TAC"/>
            </w:pPr>
            <w:r w:rsidRPr="00EF5447">
              <w:t>DC_1A-7A_n257F</w:t>
            </w:r>
          </w:p>
          <w:p w14:paraId="5A3D9378" w14:textId="77777777" w:rsidR="002071AE" w:rsidRPr="00EF5447" w:rsidRDefault="002071AE" w:rsidP="008C1C13">
            <w:pPr>
              <w:pStyle w:val="TAC"/>
            </w:pPr>
            <w:r w:rsidRPr="00EF5447">
              <w:t>DC_1A-7A_n257G</w:t>
            </w:r>
          </w:p>
          <w:p w14:paraId="074F54B7" w14:textId="77777777" w:rsidR="002071AE" w:rsidRPr="00EF5447" w:rsidRDefault="002071AE" w:rsidP="008C1C13">
            <w:pPr>
              <w:pStyle w:val="TAC"/>
            </w:pPr>
            <w:r w:rsidRPr="00EF5447">
              <w:t>DC_1A-7A_n257H</w:t>
            </w:r>
          </w:p>
          <w:p w14:paraId="09719619" w14:textId="77777777" w:rsidR="002071AE" w:rsidRPr="00EF5447" w:rsidRDefault="002071AE" w:rsidP="008C1C13">
            <w:pPr>
              <w:pStyle w:val="TAC"/>
            </w:pPr>
            <w:r w:rsidRPr="00EF5447">
              <w:t>DC_1A-7A_n257I</w:t>
            </w:r>
          </w:p>
          <w:p w14:paraId="6597F799" w14:textId="77777777" w:rsidR="002071AE" w:rsidRPr="00EF5447" w:rsidRDefault="002071AE" w:rsidP="008C1C13">
            <w:pPr>
              <w:pStyle w:val="TAC"/>
            </w:pPr>
            <w:r w:rsidRPr="00EF5447">
              <w:t>DC_1A-7A_n257J</w:t>
            </w:r>
          </w:p>
          <w:p w14:paraId="1202A378" w14:textId="77777777" w:rsidR="002071AE" w:rsidRPr="00EF5447" w:rsidRDefault="002071AE" w:rsidP="008C1C13">
            <w:pPr>
              <w:pStyle w:val="TAC"/>
            </w:pPr>
            <w:r w:rsidRPr="00EF5447">
              <w:t>DC_1A-7A_n257K</w:t>
            </w:r>
          </w:p>
          <w:p w14:paraId="0A45E1E1" w14:textId="77777777" w:rsidR="002071AE" w:rsidRPr="00EF5447" w:rsidRDefault="002071AE" w:rsidP="008C1C13">
            <w:pPr>
              <w:pStyle w:val="TAC"/>
            </w:pPr>
            <w:r w:rsidRPr="00EF5447">
              <w:t>DC_1A-7A_n257L</w:t>
            </w:r>
          </w:p>
          <w:p w14:paraId="35F71974" w14:textId="77777777" w:rsidR="002071AE" w:rsidRPr="00EF5447" w:rsidRDefault="002071AE" w:rsidP="008C1C13">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985121" w14:textId="77777777" w:rsidR="002071AE" w:rsidRPr="00B677E8" w:rsidRDefault="002071AE" w:rsidP="008C1C13">
            <w:pPr>
              <w:pStyle w:val="TAC"/>
              <w:rPr>
                <w:rFonts w:eastAsia="Batang"/>
                <w:noProof/>
                <w:lang w:eastAsia="zh-CN"/>
              </w:rPr>
            </w:pPr>
            <w:r w:rsidRPr="00B677E8">
              <w:rPr>
                <w:noProof/>
                <w:lang w:eastAsia="zh-CN"/>
              </w:rPr>
              <w:t>DC_1A_n257A</w:t>
            </w:r>
          </w:p>
          <w:p w14:paraId="656D3E98" w14:textId="77777777" w:rsidR="002071AE" w:rsidRPr="00B677E8" w:rsidRDefault="002071AE" w:rsidP="008C1C13">
            <w:pPr>
              <w:pStyle w:val="TAC"/>
              <w:rPr>
                <w:noProof/>
                <w:lang w:eastAsia="zh-CN"/>
              </w:rPr>
            </w:pPr>
            <w:r w:rsidRPr="00B677E8">
              <w:rPr>
                <w:noProof/>
                <w:lang w:eastAsia="zh-CN"/>
              </w:rPr>
              <w:t>DC_1A_n257D</w:t>
            </w:r>
          </w:p>
          <w:p w14:paraId="2B0744BB" w14:textId="77777777" w:rsidR="002071AE" w:rsidRPr="00B677E8" w:rsidRDefault="002071AE" w:rsidP="008C1C13">
            <w:pPr>
              <w:pStyle w:val="TAC"/>
              <w:rPr>
                <w:noProof/>
                <w:lang w:eastAsia="zh-CN"/>
              </w:rPr>
            </w:pPr>
            <w:r w:rsidRPr="00B677E8">
              <w:rPr>
                <w:noProof/>
                <w:lang w:eastAsia="zh-CN"/>
              </w:rPr>
              <w:t>DC_1A_n257G</w:t>
            </w:r>
          </w:p>
          <w:p w14:paraId="50E488E8" w14:textId="77777777" w:rsidR="002071AE" w:rsidRPr="00B677E8" w:rsidRDefault="002071AE" w:rsidP="008C1C13">
            <w:pPr>
              <w:pStyle w:val="TAC"/>
              <w:rPr>
                <w:noProof/>
                <w:lang w:eastAsia="zh-CN"/>
              </w:rPr>
            </w:pPr>
            <w:r w:rsidRPr="00B677E8">
              <w:rPr>
                <w:noProof/>
                <w:lang w:eastAsia="zh-CN"/>
              </w:rPr>
              <w:t>DC_1A_n257H</w:t>
            </w:r>
          </w:p>
          <w:p w14:paraId="6A65175A" w14:textId="77777777" w:rsidR="002071AE" w:rsidRPr="00B677E8" w:rsidRDefault="002071AE" w:rsidP="008C1C13">
            <w:pPr>
              <w:pStyle w:val="TAC"/>
              <w:rPr>
                <w:noProof/>
                <w:lang w:eastAsia="zh-CN"/>
              </w:rPr>
            </w:pPr>
            <w:r w:rsidRPr="00B677E8">
              <w:rPr>
                <w:noProof/>
                <w:lang w:eastAsia="zh-CN"/>
              </w:rPr>
              <w:t>DC_1A_n257I</w:t>
            </w:r>
          </w:p>
          <w:p w14:paraId="433DC730" w14:textId="77777777" w:rsidR="002071AE" w:rsidRPr="00B677E8" w:rsidRDefault="002071AE" w:rsidP="008C1C13">
            <w:pPr>
              <w:pStyle w:val="TAC"/>
              <w:rPr>
                <w:rFonts w:eastAsia="Batang"/>
                <w:noProof/>
                <w:lang w:eastAsia="zh-CN"/>
              </w:rPr>
            </w:pPr>
            <w:r w:rsidRPr="00B677E8">
              <w:rPr>
                <w:noProof/>
                <w:lang w:eastAsia="zh-CN"/>
              </w:rPr>
              <w:t>DC_7A_n257A</w:t>
            </w:r>
          </w:p>
          <w:p w14:paraId="340F6111" w14:textId="77777777" w:rsidR="002071AE" w:rsidRPr="00B677E8" w:rsidRDefault="002071AE" w:rsidP="008C1C13">
            <w:pPr>
              <w:pStyle w:val="TAC"/>
              <w:rPr>
                <w:noProof/>
                <w:lang w:eastAsia="zh-CN"/>
              </w:rPr>
            </w:pPr>
            <w:r w:rsidRPr="00B677E8">
              <w:rPr>
                <w:noProof/>
                <w:lang w:eastAsia="zh-CN"/>
              </w:rPr>
              <w:t>DC_7A_n257D</w:t>
            </w:r>
          </w:p>
          <w:p w14:paraId="4D0BA0D7" w14:textId="77777777" w:rsidR="002071AE" w:rsidRPr="00B677E8" w:rsidRDefault="002071AE" w:rsidP="008C1C13">
            <w:pPr>
              <w:pStyle w:val="TAC"/>
              <w:rPr>
                <w:noProof/>
                <w:lang w:eastAsia="zh-CN"/>
              </w:rPr>
            </w:pPr>
            <w:r w:rsidRPr="00B677E8">
              <w:rPr>
                <w:noProof/>
                <w:lang w:eastAsia="zh-CN"/>
              </w:rPr>
              <w:t>DC_7A_n257G</w:t>
            </w:r>
          </w:p>
          <w:p w14:paraId="522645E0" w14:textId="77777777" w:rsidR="002071AE" w:rsidRPr="00B677E8" w:rsidRDefault="002071AE" w:rsidP="008C1C13">
            <w:pPr>
              <w:pStyle w:val="TAC"/>
              <w:rPr>
                <w:noProof/>
                <w:lang w:eastAsia="zh-CN"/>
              </w:rPr>
            </w:pPr>
            <w:r w:rsidRPr="00B677E8">
              <w:rPr>
                <w:noProof/>
                <w:lang w:eastAsia="zh-CN"/>
              </w:rPr>
              <w:t>DC_7A_n257H</w:t>
            </w:r>
          </w:p>
          <w:p w14:paraId="21538030" w14:textId="77777777" w:rsidR="002071AE" w:rsidRPr="00B677E8" w:rsidRDefault="002071AE" w:rsidP="008C1C13">
            <w:pPr>
              <w:pStyle w:val="TAC"/>
              <w:rPr>
                <w:noProof/>
                <w:lang w:eastAsia="zh-CN"/>
              </w:rPr>
            </w:pPr>
            <w:r w:rsidRPr="00B677E8">
              <w:rPr>
                <w:noProof/>
                <w:lang w:eastAsia="zh-CN"/>
              </w:rPr>
              <w:t>DC_7A_n257I</w:t>
            </w:r>
          </w:p>
        </w:tc>
      </w:tr>
      <w:tr w:rsidR="002071AE" w:rsidRPr="00EF5447" w14:paraId="1012F1C6"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B29B43" w14:textId="77777777" w:rsidR="002071AE" w:rsidRPr="00EF5447" w:rsidRDefault="002071AE" w:rsidP="008C1C13">
            <w:pPr>
              <w:pStyle w:val="TAC"/>
              <w:rPr>
                <w:noProof/>
                <w:vertAlign w:val="superscript"/>
                <w:lang w:eastAsia="zh-CN"/>
              </w:rPr>
            </w:pPr>
            <w:r w:rsidRPr="00EF5447">
              <w:rPr>
                <w:noProof/>
                <w:lang w:eastAsia="zh-CN"/>
              </w:rPr>
              <w:t>DC_1A-7A-7A_n257A</w:t>
            </w:r>
            <w:r w:rsidRPr="00EF5447">
              <w:rPr>
                <w:noProof/>
                <w:vertAlign w:val="superscript"/>
                <w:lang w:eastAsia="zh-CN"/>
              </w:rPr>
              <w:t>2</w:t>
            </w:r>
          </w:p>
          <w:p w14:paraId="59FB3B6B" w14:textId="77777777" w:rsidR="002071AE" w:rsidRPr="00EF5447" w:rsidRDefault="002071AE" w:rsidP="008C1C13">
            <w:pPr>
              <w:pStyle w:val="TAC"/>
              <w:rPr>
                <w:rFonts w:eastAsia="Malgun Gothic"/>
                <w:lang w:eastAsia="ko-KR"/>
              </w:rPr>
            </w:pPr>
            <w:r w:rsidRPr="00EF5447">
              <w:rPr>
                <w:rFonts w:eastAsia="Malgun Gothic"/>
                <w:lang w:eastAsia="ko-KR"/>
              </w:rPr>
              <w:t>DC_1A-7A-7A_n257D</w:t>
            </w:r>
          </w:p>
          <w:p w14:paraId="16236F29" w14:textId="77777777" w:rsidR="002071AE" w:rsidRPr="00EF5447" w:rsidRDefault="002071AE" w:rsidP="008C1C13">
            <w:pPr>
              <w:pStyle w:val="TAC"/>
              <w:rPr>
                <w:rFonts w:eastAsia="Malgun Gothic"/>
                <w:lang w:eastAsia="ko-KR"/>
              </w:rPr>
            </w:pPr>
            <w:r w:rsidRPr="00EF5447">
              <w:rPr>
                <w:rFonts w:eastAsia="Malgun Gothic"/>
                <w:lang w:eastAsia="ko-KR"/>
              </w:rPr>
              <w:t>DC_1A-7A-7A_n257E</w:t>
            </w:r>
          </w:p>
          <w:p w14:paraId="686C31F6" w14:textId="77777777" w:rsidR="002071AE" w:rsidRPr="00EF5447" w:rsidRDefault="002071AE" w:rsidP="008C1C13">
            <w:pPr>
              <w:pStyle w:val="TAC"/>
              <w:rPr>
                <w:rFonts w:eastAsia="Malgun Gothic"/>
                <w:lang w:eastAsia="ko-KR"/>
              </w:rPr>
            </w:pPr>
            <w:r w:rsidRPr="00EF5447">
              <w:rPr>
                <w:rFonts w:eastAsia="Malgun Gothic"/>
                <w:lang w:eastAsia="ko-KR"/>
              </w:rPr>
              <w:t>DC_1A-7A-7A_n257F</w:t>
            </w:r>
          </w:p>
          <w:p w14:paraId="19C5A1CE" w14:textId="77777777" w:rsidR="002071AE" w:rsidRPr="00EF5447" w:rsidRDefault="002071AE" w:rsidP="008C1C13">
            <w:pPr>
              <w:pStyle w:val="TAC"/>
              <w:rPr>
                <w:rFonts w:eastAsia="Malgun Gothic"/>
                <w:lang w:eastAsia="ko-KR"/>
              </w:rPr>
            </w:pPr>
            <w:r w:rsidRPr="00EF5447">
              <w:rPr>
                <w:rFonts w:eastAsia="Malgun Gothic"/>
                <w:lang w:eastAsia="ko-KR"/>
              </w:rPr>
              <w:t>DC_1A-7A-7A_n257G</w:t>
            </w:r>
          </w:p>
          <w:p w14:paraId="4DDD23D7" w14:textId="77777777" w:rsidR="002071AE" w:rsidRPr="00EF5447" w:rsidRDefault="002071AE" w:rsidP="008C1C13">
            <w:pPr>
              <w:pStyle w:val="TAC"/>
              <w:rPr>
                <w:rFonts w:eastAsia="Malgun Gothic"/>
                <w:lang w:eastAsia="ko-KR"/>
              </w:rPr>
            </w:pPr>
            <w:r w:rsidRPr="00EF5447">
              <w:rPr>
                <w:rFonts w:eastAsia="Malgun Gothic"/>
                <w:lang w:eastAsia="ko-KR"/>
              </w:rPr>
              <w:t>DC_1A-7A-7A_n257H</w:t>
            </w:r>
          </w:p>
          <w:p w14:paraId="37B4DE4D" w14:textId="77777777" w:rsidR="002071AE" w:rsidRPr="00EF5447" w:rsidRDefault="002071AE" w:rsidP="008C1C13">
            <w:pPr>
              <w:pStyle w:val="TAC"/>
              <w:rPr>
                <w:rFonts w:eastAsia="Malgun Gothic"/>
                <w:lang w:eastAsia="ko-KR"/>
              </w:rPr>
            </w:pPr>
            <w:r w:rsidRPr="00EF5447">
              <w:rPr>
                <w:rFonts w:eastAsia="Malgun Gothic"/>
                <w:lang w:eastAsia="ko-KR"/>
              </w:rPr>
              <w:t>DC_1A-7A-7A_n257I</w:t>
            </w:r>
          </w:p>
          <w:p w14:paraId="30C0F8BB" w14:textId="77777777" w:rsidR="002071AE" w:rsidRPr="00EF5447" w:rsidRDefault="002071AE" w:rsidP="008C1C13">
            <w:pPr>
              <w:pStyle w:val="TAC"/>
              <w:rPr>
                <w:rFonts w:eastAsia="Malgun Gothic"/>
                <w:lang w:eastAsia="ko-KR"/>
              </w:rPr>
            </w:pPr>
            <w:r w:rsidRPr="00EF5447">
              <w:rPr>
                <w:rFonts w:eastAsia="Malgun Gothic"/>
                <w:lang w:eastAsia="ko-KR"/>
              </w:rPr>
              <w:t>DC_1A-7A-7A_n257J</w:t>
            </w:r>
          </w:p>
          <w:p w14:paraId="7612DFB8" w14:textId="77777777" w:rsidR="002071AE" w:rsidRPr="00EF5447" w:rsidRDefault="002071AE" w:rsidP="008C1C13">
            <w:pPr>
              <w:pStyle w:val="TAC"/>
              <w:rPr>
                <w:rFonts w:eastAsia="Malgun Gothic"/>
                <w:lang w:eastAsia="ko-KR"/>
              </w:rPr>
            </w:pPr>
            <w:r w:rsidRPr="00EF5447">
              <w:rPr>
                <w:rFonts w:eastAsia="Malgun Gothic"/>
                <w:lang w:eastAsia="ko-KR"/>
              </w:rPr>
              <w:t>DC_1A-7A-7A_n257K</w:t>
            </w:r>
          </w:p>
          <w:p w14:paraId="4D1D821D" w14:textId="77777777" w:rsidR="002071AE" w:rsidRPr="00EF5447" w:rsidRDefault="002071AE" w:rsidP="008C1C13">
            <w:pPr>
              <w:pStyle w:val="TAC"/>
              <w:rPr>
                <w:rFonts w:eastAsia="Malgun Gothic"/>
                <w:lang w:eastAsia="ko-KR"/>
              </w:rPr>
            </w:pPr>
            <w:r w:rsidRPr="00EF5447">
              <w:rPr>
                <w:rFonts w:eastAsia="Malgun Gothic"/>
                <w:lang w:eastAsia="ko-KR"/>
              </w:rPr>
              <w:t>DC_1A-7A-7A_n257L</w:t>
            </w:r>
          </w:p>
          <w:p w14:paraId="00157E83" w14:textId="77777777" w:rsidR="002071AE" w:rsidRPr="00EF5447" w:rsidRDefault="002071AE" w:rsidP="008C1C13">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A31140" w14:textId="77777777" w:rsidR="002071AE" w:rsidRPr="00B677E8" w:rsidRDefault="002071AE" w:rsidP="008C1C13">
            <w:pPr>
              <w:pStyle w:val="TAC"/>
              <w:rPr>
                <w:rFonts w:eastAsia="Batang"/>
                <w:noProof/>
                <w:lang w:eastAsia="zh-CN"/>
              </w:rPr>
            </w:pPr>
            <w:r w:rsidRPr="00B677E8">
              <w:rPr>
                <w:noProof/>
                <w:lang w:eastAsia="zh-CN"/>
              </w:rPr>
              <w:t>DC_1A_n257A</w:t>
            </w:r>
          </w:p>
          <w:p w14:paraId="31D99DCB" w14:textId="77777777" w:rsidR="002071AE" w:rsidRPr="00B677E8" w:rsidRDefault="002071AE" w:rsidP="008C1C13">
            <w:pPr>
              <w:pStyle w:val="TAC"/>
              <w:rPr>
                <w:noProof/>
                <w:lang w:eastAsia="zh-CN"/>
              </w:rPr>
            </w:pPr>
            <w:r w:rsidRPr="00B677E8">
              <w:rPr>
                <w:noProof/>
                <w:lang w:eastAsia="zh-CN"/>
              </w:rPr>
              <w:t>DC_1A_n257D</w:t>
            </w:r>
          </w:p>
          <w:p w14:paraId="0487382F" w14:textId="77777777" w:rsidR="002071AE" w:rsidRPr="00B677E8" w:rsidRDefault="002071AE" w:rsidP="008C1C13">
            <w:pPr>
              <w:pStyle w:val="TAC"/>
              <w:rPr>
                <w:noProof/>
                <w:lang w:eastAsia="zh-CN"/>
              </w:rPr>
            </w:pPr>
            <w:r w:rsidRPr="00B677E8">
              <w:rPr>
                <w:noProof/>
                <w:lang w:eastAsia="zh-CN"/>
              </w:rPr>
              <w:t>DC_1A_n257G</w:t>
            </w:r>
          </w:p>
          <w:p w14:paraId="528328D5" w14:textId="77777777" w:rsidR="002071AE" w:rsidRPr="00B677E8" w:rsidRDefault="002071AE" w:rsidP="008C1C13">
            <w:pPr>
              <w:pStyle w:val="TAC"/>
              <w:rPr>
                <w:noProof/>
                <w:lang w:eastAsia="zh-CN"/>
              </w:rPr>
            </w:pPr>
            <w:r w:rsidRPr="00B677E8">
              <w:rPr>
                <w:noProof/>
                <w:lang w:eastAsia="zh-CN"/>
              </w:rPr>
              <w:t>DC_1A_n257H</w:t>
            </w:r>
          </w:p>
          <w:p w14:paraId="0CC25158" w14:textId="77777777" w:rsidR="002071AE" w:rsidRPr="00B677E8" w:rsidRDefault="002071AE" w:rsidP="008C1C13">
            <w:pPr>
              <w:pStyle w:val="TAC"/>
              <w:rPr>
                <w:noProof/>
                <w:lang w:eastAsia="zh-CN"/>
              </w:rPr>
            </w:pPr>
            <w:r w:rsidRPr="00B677E8">
              <w:rPr>
                <w:noProof/>
                <w:lang w:eastAsia="zh-CN"/>
              </w:rPr>
              <w:t>DC_1A_n257I</w:t>
            </w:r>
          </w:p>
          <w:p w14:paraId="15B747E8" w14:textId="77777777" w:rsidR="002071AE" w:rsidRPr="00B677E8" w:rsidRDefault="002071AE" w:rsidP="008C1C13">
            <w:pPr>
              <w:pStyle w:val="TAC"/>
              <w:rPr>
                <w:rFonts w:eastAsia="Batang"/>
                <w:noProof/>
                <w:lang w:eastAsia="zh-CN"/>
              </w:rPr>
            </w:pPr>
            <w:r w:rsidRPr="00B677E8">
              <w:rPr>
                <w:noProof/>
                <w:lang w:eastAsia="zh-CN"/>
              </w:rPr>
              <w:t>DC_7A_n257A</w:t>
            </w:r>
          </w:p>
          <w:p w14:paraId="334E45D5" w14:textId="77777777" w:rsidR="002071AE" w:rsidRPr="00B677E8" w:rsidRDefault="002071AE" w:rsidP="008C1C13">
            <w:pPr>
              <w:pStyle w:val="TAC"/>
              <w:rPr>
                <w:noProof/>
                <w:lang w:eastAsia="zh-CN"/>
              </w:rPr>
            </w:pPr>
            <w:r w:rsidRPr="00B677E8">
              <w:rPr>
                <w:noProof/>
                <w:lang w:eastAsia="zh-CN"/>
              </w:rPr>
              <w:t>DC_7A_n257D</w:t>
            </w:r>
          </w:p>
          <w:p w14:paraId="5CD9B8D8" w14:textId="77777777" w:rsidR="002071AE" w:rsidRPr="00B677E8" w:rsidRDefault="002071AE" w:rsidP="008C1C13">
            <w:pPr>
              <w:pStyle w:val="TAC"/>
              <w:rPr>
                <w:noProof/>
                <w:lang w:eastAsia="zh-CN"/>
              </w:rPr>
            </w:pPr>
            <w:r w:rsidRPr="00B677E8">
              <w:rPr>
                <w:noProof/>
                <w:lang w:eastAsia="zh-CN"/>
              </w:rPr>
              <w:t>DC_7A_n257G</w:t>
            </w:r>
          </w:p>
          <w:p w14:paraId="279526B7" w14:textId="77777777" w:rsidR="002071AE" w:rsidRPr="00B677E8" w:rsidRDefault="002071AE" w:rsidP="008C1C13">
            <w:pPr>
              <w:pStyle w:val="TAC"/>
              <w:rPr>
                <w:noProof/>
                <w:lang w:eastAsia="zh-CN"/>
              </w:rPr>
            </w:pPr>
            <w:r w:rsidRPr="00B677E8">
              <w:rPr>
                <w:noProof/>
                <w:lang w:eastAsia="zh-CN"/>
              </w:rPr>
              <w:t>DC_7A_n257H</w:t>
            </w:r>
          </w:p>
          <w:p w14:paraId="1FFAF1B4" w14:textId="77777777" w:rsidR="002071AE" w:rsidRPr="00B677E8" w:rsidRDefault="002071AE" w:rsidP="008C1C13">
            <w:pPr>
              <w:pStyle w:val="TAC"/>
              <w:rPr>
                <w:noProof/>
                <w:lang w:eastAsia="zh-CN"/>
              </w:rPr>
            </w:pPr>
            <w:r w:rsidRPr="00B677E8">
              <w:rPr>
                <w:noProof/>
                <w:lang w:eastAsia="zh-CN"/>
              </w:rPr>
              <w:t>DC_7A_n257I</w:t>
            </w:r>
          </w:p>
          <w:p w14:paraId="79175B35" w14:textId="77777777" w:rsidR="002071AE" w:rsidRPr="00B677E8" w:rsidRDefault="002071AE" w:rsidP="008C1C13">
            <w:pPr>
              <w:pStyle w:val="TAC"/>
              <w:rPr>
                <w:noProof/>
              </w:rPr>
            </w:pPr>
            <w:r w:rsidRPr="00B677E8">
              <w:rPr>
                <w:noProof/>
              </w:rPr>
              <w:t>DC_7A-7A_n257</w:t>
            </w:r>
          </w:p>
        </w:tc>
      </w:tr>
      <w:tr w:rsidR="002071AE" w:rsidRPr="00EF5447" w14:paraId="2E98AAC8"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D1F399" w14:textId="77777777" w:rsidR="002071AE" w:rsidRPr="00EF5447" w:rsidRDefault="002071AE" w:rsidP="008C1C13">
            <w:pPr>
              <w:pStyle w:val="TAC"/>
              <w:rPr>
                <w:lang w:eastAsia="fr-FR"/>
              </w:rPr>
            </w:pPr>
            <w:r w:rsidRPr="00EF5447">
              <w:rPr>
                <w:noProof/>
                <w:lang w:eastAsia="zh-CN"/>
              </w:rPr>
              <w:t>DC_1A-8A_n257A</w:t>
            </w:r>
            <w:r w:rsidRPr="00EF5447">
              <w:rPr>
                <w:noProof/>
                <w:vertAlign w:val="superscript"/>
                <w:lang w:eastAsia="zh-CN"/>
              </w:rPr>
              <w:t>2</w:t>
            </w:r>
          </w:p>
          <w:p w14:paraId="2E7B170A" w14:textId="77777777" w:rsidR="002071AE" w:rsidRPr="00EF5447" w:rsidRDefault="002071AE" w:rsidP="008C1C13">
            <w:pPr>
              <w:pStyle w:val="TAC"/>
            </w:pPr>
            <w:r w:rsidRPr="00EF5447">
              <w:t>DC_1A-8A_n257D</w:t>
            </w:r>
          </w:p>
          <w:p w14:paraId="432FA809" w14:textId="77777777" w:rsidR="002071AE" w:rsidRPr="00EF5447" w:rsidRDefault="002071AE" w:rsidP="008C1C13">
            <w:pPr>
              <w:pStyle w:val="TAC"/>
            </w:pPr>
            <w:r w:rsidRPr="00EF5447">
              <w:t>DC_1A-8A_n257E</w:t>
            </w:r>
          </w:p>
          <w:p w14:paraId="164E2D1A" w14:textId="77777777" w:rsidR="002071AE" w:rsidRPr="00EF5447" w:rsidRDefault="002071AE" w:rsidP="008C1C13">
            <w:pPr>
              <w:pStyle w:val="TAC"/>
            </w:pPr>
            <w:r w:rsidRPr="00EF5447">
              <w:t>DC_1A-8A_n257F</w:t>
            </w:r>
          </w:p>
          <w:p w14:paraId="5024EB07" w14:textId="77777777" w:rsidR="002071AE" w:rsidRPr="00EF5447" w:rsidRDefault="002071AE" w:rsidP="008C1C13">
            <w:pPr>
              <w:pStyle w:val="TAC"/>
            </w:pPr>
            <w:r w:rsidRPr="00EF5447">
              <w:t>DC_1A-8A_n257G</w:t>
            </w:r>
          </w:p>
          <w:p w14:paraId="3359484E" w14:textId="77777777" w:rsidR="002071AE" w:rsidRPr="00EF5447" w:rsidRDefault="002071AE" w:rsidP="008C1C13">
            <w:pPr>
              <w:pStyle w:val="TAC"/>
            </w:pPr>
            <w:r w:rsidRPr="00EF5447">
              <w:t>DC_1A-8A_n257H</w:t>
            </w:r>
          </w:p>
          <w:p w14:paraId="0337AD3C" w14:textId="77777777" w:rsidR="002071AE" w:rsidRPr="00EF5447" w:rsidRDefault="002071AE" w:rsidP="008C1C13">
            <w:pPr>
              <w:pStyle w:val="TAC"/>
            </w:pPr>
            <w:r w:rsidRPr="00EF5447">
              <w:t>DC_1A-8A_n257I</w:t>
            </w:r>
          </w:p>
          <w:p w14:paraId="09FD828F" w14:textId="77777777" w:rsidR="002071AE" w:rsidRPr="00EF5447" w:rsidRDefault="002071AE" w:rsidP="008C1C13">
            <w:pPr>
              <w:pStyle w:val="TAC"/>
            </w:pPr>
            <w:r w:rsidRPr="00EF5447">
              <w:t>DC_1A-8A_n257J</w:t>
            </w:r>
          </w:p>
          <w:p w14:paraId="5D865E6C" w14:textId="77777777" w:rsidR="002071AE" w:rsidRPr="00EF5447" w:rsidRDefault="002071AE" w:rsidP="008C1C13">
            <w:pPr>
              <w:pStyle w:val="TAC"/>
            </w:pPr>
            <w:r w:rsidRPr="00EF5447">
              <w:t>DC_1A-8A_n257K</w:t>
            </w:r>
          </w:p>
          <w:p w14:paraId="06E14818" w14:textId="77777777" w:rsidR="002071AE" w:rsidRPr="00EF5447" w:rsidRDefault="002071AE" w:rsidP="008C1C13">
            <w:pPr>
              <w:pStyle w:val="TAC"/>
            </w:pPr>
            <w:r w:rsidRPr="00EF5447">
              <w:t>DC_1A-8A_n257L</w:t>
            </w:r>
          </w:p>
          <w:p w14:paraId="0B97765F" w14:textId="77777777" w:rsidR="002071AE" w:rsidRPr="00EF5447" w:rsidRDefault="002071AE" w:rsidP="008C1C13">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A4D016" w14:textId="77777777" w:rsidR="002071AE" w:rsidRPr="00EF5447" w:rsidRDefault="002071AE" w:rsidP="008C1C13">
            <w:pPr>
              <w:pStyle w:val="TAC"/>
              <w:rPr>
                <w:rFonts w:eastAsiaTheme="minorEastAsia"/>
              </w:rPr>
            </w:pPr>
            <w:r w:rsidRPr="00EF5447">
              <w:t>DC_1A_n257A</w:t>
            </w:r>
          </w:p>
          <w:p w14:paraId="69CFB0F5" w14:textId="77777777" w:rsidR="002071AE" w:rsidRPr="00EF5447" w:rsidRDefault="002071AE" w:rsidP="008C1C13">
            <w:pPr>
              <w:pStyle w:val="TAC"/>
            </w:pPr>
            <w:r w:rsidRPr="00EF5447">
              <w:t>DC_1A_n257D</w:t>
            </w:r>
          </w:p>
          <w:p w14:paraId="5FC4A675" w14:textId="77777777" w:rsidR="002071AE" w:rsidRPr="00EF5447" w:rsidRDefault="002071AE" w:rsidP="008C1C13">
            <w:pPr>
              <w:pStyle w:val="TAC"/>
            </w:pPr>
            <w:r w:rsidRPr="00EF5447">
              <w:t>DC_1A_n257G</w:t>
            </w:r>
          </w:p>
          <w:p w14:paraId="1632AF39" w14:textId="77777777" w:rsidR="002071AE" w:rsidRPr="00EF5447" w:rsidRDefault="002071AE" w:rsidP="008C1C13">
            <w:pPr>
              <w:pStyle w:val="TAC"/>
            </w:pPr>
            <w:r w:rsidRPr="00EF5447">
              <w:t>DC_1A_n257H</w:t>
            </w:r>
          </w:p>
          <w:p w14:paraId="3178D395" w14:textId="77777777" w:rsidR="002071AE" w:rsidRPr="00EF5447" w:rsidRDefault="002071AE" w:rsidP="008C1C13">
            <w:pPr>
              <w:pStyle w:val="TAC"/>
            </w:pPr>
            <w:r w:rsidRPr="00EF5447">
              <w:t>DC_1A_n257I</w:t>
            </w:r>
          </w:p>
          <w:p w14:paraId="0359C59D" w14:textId="77777777" w:rsidR="002071AE" w:rsidRPr="00EF5447" w:rsidRDefault="002071AE" w:rsidP="008C1C13">
            <w:pPr>
              <w:pStyle w:val="TAC"/>
              <w:rPr>
                <w:rFonts w:eastAsiaTheme="minorEastAsia"/>
              </w:rPr>
            </w:pPr>
            <w:r w:rsidRPr="00EF5447">
              <w:t>DC_8A_n257A</w:t>
            </w:r>
          </w:p>
          <w:p w14:paraId="25FEBA48" w14:textId="77777777" w:rsidR="002071AE" w:rsidRPr="00EF5447" w:rsidRDefault="002071AE" w:rsidP="008C1C13">
            <w:pPr>
              <w:pStyle w:val="TAC"/>
            </w:pPr>
            <w:r w:rsidRPr="00EF5447">
              <w:t>DC_8A_n257D</w:t>
            </w:r>
          </w:p>
          <w:p w14:paraId="383D1002" w14:textId="77777777" w:rsidR="002071AE" w:rsidRPr="00EF5447" w:rsidRDefault="002071AE" w:rsidP="008C1C13">
            <w:pPr>
              <w:pStyle w:val="TAC"/>
            </w:pPr>
            <w:r w:rsidRPr="00EF5447">
              <w:t>DC_8A_n257G</w:t>
            </w:r>
          </w:p>
          <w:p w14:paraId="199BEAE1" w14:textId="77777777" w:rsidR="002071AE" w:rsidRPr="00EF5447" w:rsidRDefault="002071AE" w:rsidP="008C1C13">
            <w:pPr>
              <w:pStyle w:val="TAC"/>
            </w:pPr>
            <w:r w:rsidRPr="00EF5447">
              <w:t>DC_8A_n257H</w:t>
            </w:r>
          </w:p>
          <w:p w14:paraId="0D8E7E87" w14:textId="77777777" w:rsidR="002071AE" w:rsidRPr="00EF5447" w:rsidRDefault="002071AE" w:rsidP="008C1C13">
            <w:pPr>
              <w:pStyle w:val="TAC"/>
              <w:rPr>
                <w:noProof/>
                <w:lang w:eastAsia="zh-CN"/>
              </w:rPr>
            </w:pPr>
            <w:r w:rsidRPr="00EF5447">
              <w:t>DC_8A_n257I</w:t>
            </w:r>
          </w:p>
        </w:tc>
      </w:tr>
      <w:tr w:rsidR="002071AE" w:rsidRPr="00EF5447" w14:paraId="6286137A"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C74CD" w14:textId="77777777" w:rsidR="002071AE" w:rsidRPr="00EF5447" w:rsidRDefault="002071AE" w:rsidP="008C1C13">
            <w:pPr>
              <w:pStyle w:val="TAC"/>
            </w:pPr>
            <w:r w:rsidRPr="00EF5447">
              <w:lastRenderedPageBreak/>
              <w:t>DC_1A-</w:t>
            </w:r>
            <w:r w:rsidRPr="00EF5447">
              <w:rPr>
                <w:rFonts w:eastAsia="Malgun Gothic"/>
              </w:rPr>
              <w:t>11A_</w:t>
            </w:r>
            <w:r w:rsidRPr="00EF5447">
              <w:t>n</w:t>
            </w:r>
            <w:r w:rsidRPr="00EF5447">
              <w:rPr>
                <w:rFonts w:eastAsia="Malgun Gothic"/>
              </w:rPr>
              <w:t>257</w:t>
            </w:r>
            <w:r w:rsidRPr="00EF5447">
              <w:t>A</w:t>
            </w:r>
          </w:p>
          <w:p w14:paraId="7179B483" w14:textId="77777777" w:rsidR="002071AE" w:rsidRPr="00EF5447" w:rsidRDefault="002071AE" w:rsidP="008C1C13">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14:paraId="650EEFD6" w14:textId="77777777" w:rsidR="002071AE" w:rsidRPr="00EF5447" w:rsidRDefault="002071AE" w:rsidP="008C1C13">
            <w:pPr>
              <w:pStyle w:val="TAC"/>
            </w:pPr>
            <w:r w:rsidRPr="00EF5447">
              <w:t>DC_1A-</w:t>
            </w:r>
            <w:r w:rsidRPr="00EF5447">
              <w:rPr>
                <w:rFonts w:eastAsia="Malgun Gothic"/>
              </w:rPr>
              <w:t>11A_</w:t>
            </w:r>
            <w:r w:rsidRPr="00EF5447">
              <w:t>n</w:t>
            </w:r>
            <w:r w:rsidRPr="00EF5447">
              <w:rPr>
                <w:rFonts w:eastAsia="Malgun Gothic"/>
              </w:rPr>
              <w:t>257G</w:t>
            </w:r>
          </w:p>
          <w:p w14:paraId="0913D477" w14:textId="77777777" w:rsidR="002071AE" w:rsidRPr="00EF5447" w:rsidRDefault="002071AE" w:rsidP="008C1C13">
            <w:pPr>
              <w:pStyle w:val="TAC"/>
            </w:pPr>
            <w:r w:rsidRPr="00EF5447">
              <w:t>DC_1A-</w:t>
            </w:r>
            <w:r w:rsidRPr="00EF5447">
              <w:rPr>
                <w:rFonts w:eastAsia="Malgun Gothic"/>
              </w:rPr>
              <w:t>11A_</w:t>
            </w:r>
            <w:r w:rsidRPr="00EF5447">
              <w:t>n</w:t>
            </w:r>
            <w:r w:rsidRPr="00EF5447">
              <w:rPr>
                <w:rFonts w:eastAsia="Malgun Gothic"/>
              </w:rPr>
              <w:t>257H</w:t>
            </w:r>
          </w:p>
          <w:p w14:paraId="58CA8609" w14:textId="77777777" w:rsidR="002071AE" w:rsidRPr="00EF5447" w:rsidRDefault="002071AE" w:rsidP="008C1C13">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84F8EF" w14:textId="77777777" w:rsidR="002071AE" w:rsidRPr="00EF5447" w:rsidRDefault="002071AE" w:rsidP="008C1C13">
            <w:pPr>
              <w:pStyle w:val="TAC"/>
            </w:pPr>
            <w:r w:rsidRPr="00EF5447">
              <w:t>DC_1A_n257A</w:t>
            </w:r>
          </w:p>
          <w:p w14:paraId="444ED7B8" w14:textId="77777777" w:rsidR="002071AE" w:rsidRPr="00EF5447" w:rsidRDefault="002071AE" w:rsidP="008C1C13">
            <w:pPr>
              <w:pStyle w:val="TAC"/>
            </w:pPr>
            <w:r w:rsidRPr="00EF5447">
              <w:t>DC_1A_n257D</w:t>
            </w:r>
          </w:p>
          <w:p w14:paraId="1FB68117" w14:textId="77777777" w:rsidR="002071AE" w:rsidRPr="00EF5447" w:rsidRDefault="002071AE" w:rsidP="008C1C13">
            <w:pPr>
              <w:pStyle w:val="TAC"/>
              <w:rPr>
                <w:noProof/>
              </w:rPr>
            </w:pPr>
            <w:r w:rsidRPr="00EF5447">
              <w:rPr>
                <w:noProof/>
              </w:rPr>
              <w:t>DC_1A-n257G</w:t>
            </w:r>
          </w:p>
          <w:p w14:paraId="378321A1" w14:textId="77777777" w:rsidR="002071AE" w:rsidRPr="00EF5447" w:rsidRDefault="002071AE" w:rsidP="008C1C13">
            <w:pPr>
              <w:pStyle w:val="TAC"/>
              <w:rPr>
                <w:noProof/>
              </w:rPr>
            </w:pPr>
            <w:r w:rsidRPr="00EF5447">
              <w:rPr>
                <w:noProof/>
              </w:rPr>
              <w:t>DC_1A-n257H</w:t>
            </w:r>
          </w:p>
          <w:p w14:paraId="3CADE1E6" w14:textId="77777777" w:rsidR="002071AE" w:rsidRPr="00EF5447" w:rsidRDefault="002071AE" w:rsidP="008C1C13">
            <w:pPr>
              <w:pStyle w:val="TAC"/>
            </w:pPr>
            <w:r w:rsidRPr="00EF5447">
              <w:rPr>
                <w:noProof/>
              </w:rPr>
              <w:t>DC_1A-n257I</w:t>
            </w:r>
          </w:p>
          <w:p w14:paraId="75C0082C" w14:textId="77777777" w:rsidR="002071AE" w:rsidRPr="00EF5447" w:rsidRDefault="002071AE" w:rsidP="008C1C13">
            <w:pPr>
              <w:pStyle w:val="TAC"/>
            </w:pPr>
            <w:r w:rsidRPr="00EF5447">
              <w:t>DC_11A_n257A</w:t>
            </w:r>
          </w:p>
          <w:p w14:paraId="63067518" w14:textId="77777777" w:rsidR="002071AE" w:rsidRPr="00EF5447" w:rsidRDefault="002071AE" w:rsidP="008C1C13">
            <w:pPr>
              <w:pStyle w:val="TAC"/>
            </w:pPr>
            <w:r w:rsidRPr="00EF5447">
              <w:t>DC_11A_n257D</w:t>
            </w:r>
          </w:p>
          <w:p w14:paraId="09C71654" w14:textId="77777777" w:rsidR="002071AE" w:rsidRPr="00EF5447" w:rsidRDefault="002071AE" w:rsidP="008C1C13">
            <w:pPr>
              <w:pStyle w:val="TAC"/>
              <w:rPr>
                <w:noProof/>
              </w:rPr>
            </w:pPr>
            <w:r w:rsidRPr="00EF5447">
              <w:rPr>
                <w:noProof/>
              </w:rPr>
              <w:t>DC_1</w:t>
            </w:r>
            <w:r w:rsidRPr="00EF5447">
              <w:rPr>
                <w:noProof/>
                <w:lang w:eastAsia="zh-CN"/>
              </w:rPr>
              <w:t>1</w:t>
            </w:r>
            <w:r w:rsidRPr="00EF5447">
              <w:rPr>
                <w:noProof/>
              </w:rPr>
              <w:t>A-n257G</w:t>
            </w:r>
          </w:p>
          <w:p w14:paraId="35B04A9D" w14:textId="77777777" w:rsidR="002071AE" w:rsidRPr="00EF5447" w:rsidRDefault="002071AE" w:rsidP="008C1C13">
            <w:pPr>
              <w:pStyle w:val="TAC"/>
              <w:rPr>
                <w:noProof/>
              </w:rPr>
            </w:pPr>
            <w:r w:rsidRPr="00EF5447">
              <w:rPr>
                <w:noProof/>
              </w:rPr>
              <w:t>DC_1</w:t>
            </w:r>
            <w:r w:rsidRPr="00EF5447">
              <w:rPr>
                <w:noProof/>
                <w:lang w:eastAsia="zh-CN"/>
              </w:rPr>
              <w:t>1</w:t>
            </w:r>
            <w:r w:rsidRPr="00EF5447">
              <w:rPr>
                <w:noProof/>
              </w:rPr>
              <w:t>A-n257H</w:t>
            </w:r>
          </w:p>
          <w:p w14:paraId="472B486B" w14:textId="77777777" w:rsidR="002071AE" w:rsidRPr="00EF5447" w:rsidRDefault="002071AE" w:rsidP="008C1C13">
            <w:pPr>
              <w:pStyle w:val="TAC"/>
              <w:rPr>
                <w:noProof/>
                <w:lang w:eastAsia="zh-CN"/>
              </w:rPr>
            </w:pPr>
            <w:r w:rsidRPr="00EF5447">
              <w:rPr>
                <w:noProof/>
              </w:rPr>
              <w:t>DC_1</w:t>
            </w:r>
            <w:r w:rsidRPr="00EF5447">
              <w:rPr>
                <w:noProof/>
                <w:lang w:eastAsia="zh-CN"/>
              </w:rPr>
              <w:t>1</w:t>
            </w:r>
            <w:r w:rsidRPr="00EF5447">
              <w:rPr>
                <w:noProof/>
              </w:rPr>
              <w:t>A-n257I</w:t>
            </w:r>
          </w:p>
        </w:tc>
      </w:tr>
      <w:tr w:rsidR="002071AE" w:rsidRPr="00EF5447" w14:paraId="400944AF"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A60AA8" w14:textId="77777777" w:rsidR="002071AE" w:rsidRPr="00EF5447" w:rsidRDefault="002071AE" w:rsidP="008C1C13">
            <w:pPr>
              <w:pStyle w:val="TAC"/>
              <w:rPr>
                <w:rFonts w:cs="Arial"/>
                <w:lang w:eastAsia="ja-JP"/>
              </w:rPr>
            </w:pPr>
            <w:r w:rsidRPr="00EF5447">
              <w:rPr>
                <w:noProof/>
                <w:lang w:eastAsia="zh-CN"/>
              </w:rPr>
              <w:t>DC_1A-18A_n257A</w:t>
            </w:r>
            <w:r w:rsidRPr="00EF5447">
              <w:rPr>
                <w:noProof/>
                <w:vertAlign w:val="superscript"/>
                <w:lang w:eastAsia="zh-CN"/>
              </w:rPr>
              <w:t>2</w:t>
            </w:r>
          </w:p>
          <w:p w14:paraId="18F3B8FC" w14:textId="77777777" w:rsidR="002071AE" w:rsidRPr="00EF5447" w:rsidRDefault="002071AE" w:rsidP="008C1C13">
            <w:pPr>
              <w:pStyle w:val="TAC"/>
              <w:rPr>
                <w:rFonts w:cs="Arial"/>
                <w:lang w:eastAsia="ja-JP"/>
              </w:rPr>
            </w:pPr>
            <w:r w:rsidRPr="00EF5447">
              <w:rPr>
                <w:rFonts w:cs="Arial"/>
                <w:lang w:eastAsia="ja-JP"/>
              </w:rPr>
              <w:t>DC_1A-18A_n257D</w:t>
            </w:r>
          </w:p>
          <w:p w14:paraId="590C48E1" w14:textId="77777777" w:rsidR="002071AE" w:rsidRPr="00EF5447" w:rsidRDefault="002071AE" w:rsidP="008C1C13">
            <w:pPr>
              <w:pStyle w:val="TAC"/>
              <w:rPr>
                <w:rFonts w:cs="Arial"/>
                <w:lang w:eastAsia="ja-JP"/>
              </w:rPr>
            </w:pPr>
            <w:r w:rsidRPr="00EF5447">
              <w:rPr>
                <w:rFonts w:cs="Arial"/>
                <w:lang w:eastAsia="ja-JP"/>
              </w:rPr>
              <w:t>DC_1A-18A_n257E</w:t>
            </w:r>
          </w:p>
          <w:p w14:paraId="4754B575" w14:textId="77777777" w:rsidR="002071AE" w:rsidRPr="00EF5447" w:rsidRDefault="002071AE" w:rsidP="008C1C13">
            <w:pPr>
              <w:pStyle w:val="TAC"/>
              <w:rPr>
                <w:rFonts w:cs="Arial"/>
                <w:lang w:eastAsia="ja-JP"/>
              </w:rPr>
            </w:pPr>
            <w:r w:rsidRPr="00EF5447">
              <w:rPr>
                <w:rFonts w:cs="Arial"/>
                <w:lang w:eastAsia="ja-JP"/>
              </w:rPr>
              <w:t>DC_1A-18A_n257F</w:t>
            </w:r>
          </w:p>
          <w:p w14:paraId="17C21B8E" w14:textId="77777777" w:rsidR="002071AE" w:rsidRPr="00EF5447" w:rsidRDefault="002071AE" w:rsidP="008C1C13">
            <w:pPr>
              <w:pStyle w:val="TAC"/>
              <w:rPr>
                <w:rFonts w:cs="Arial"/>
                <w:lang w:eastAsia="ja-JP"/>
              </w:rPr>
            </w:pPr>
            <w:r w:rsidRPr="00EF5447">
              <w:rPr>
                <w:rFonts w:cs="Arial"/>
                <w:lang w:eastAsia="ja-JP"/>
              </w:rPr>
              <w:t>DC_1A-18A_n257G</w:t>
            </w:r>
          </w:p>
          <w:p w14:paraId="0CA7C618" w14:textId="77777777" w:rsidR="002071AE" w:rsidRPr="00EF5447" w:rsidRDefault="002071AE" w:rsidP="008C1C13">
            <w:pPr>
              <w:pStyle w:val="TAC"/>
              <w:rPr>
                <w:rFonts w:cs="Arial"/>
                <w:lang w:eastAsia="ja-JP"/>
              </w:rPr>
            </w:pPr>
            <w:r w:rsidRPr="00EF5447">
              <w:rPr>
                <w:rFonts w:cs="Arial"/>
                <w:lang w:eastAsia="ja-JP"/>
              </w:rPr>
              <w:t>DC_1A-18A_n257H</w:t>
            </w:r>
          </w:p>
          <w:p w14:paraId="1B674057" w14:textId="77777777" w:rsidR="002071AE" w:rsidRPr="00EF5447" w:rsidRDefault="002071AE" w:rsidP="008C1C13">
            <w:pPr>
              <w:pStyle w:val="TAC"/>
              <w:rPr>
                <w:rFonts w:cs="Arial"/>
                <w:lang w:eastAsia="ja-JP"/>
              </w:rPr>
            </w:pPr>
            <w:r w:rsidRPr="00EF5447">
              <w:rPr>
                <w:rFonts w:cs="Arial"/>
                <w:lang w:eastAsia="ja-JP"/>
              </w:rPr>
              <w:t>DC_1A-18A_n257I</w:t>
            </w:r>
          </w:p>
          <w:p w14:paraId="631C173B" w14:textId="77777777" w:rsidR="002071AE" w:rsidRPr="00EF5447" w:rsidRDefault="002071AE" w:rsidP="008C1C13">
            <w:pPr>
              <w:pStyle w:val="TAC"/>
              <w:rPr>
                <w:rFonts w:cs="Arial"/>
                <w:lang w:eastAsia="ja-JP"/>
              </w:rPr>
            </w:pPr>
            <w:r w:rsidRPr="00EF5447">
              <w:rPr>
                <w:rFonts w:cs="Arial"/>
                <w:lang w:eastAsia="ja-JP"/>
              </w:rPr>
              <w:t>DC_1A-18A_n257J</w:t>
            </w:r>
          </w:p>
          <w:p w14:paraId="47B4132A" w14:textId="77777777" w:rsidR="002071AE" w:rsidRPr="00EF5447" w:rsidRDefault="002071AE" w:rsidP="008C1C13">
            <w:pPr>
              <w:pStyle w:val="TAC"/>
              <w:rPr>
                <w:rFonts w:cs="Arial"/>
                <w:lang w:eastAsia="ja-JP"/>
              </w:rPr>
            </w:pPr>
            <w:r w:rsidRPr="00EF5447">
              <w:rPr>
                <w:rFonts w:cs="Arial"/>
                <w:lang w:eastAsia="ja-JP"/>
              </w:rPr>
              <w:t>DC_1A-18A_n257K</w:t>
            </w:r>
          </w:p>
          <w:p w14:paraId="62501F34" w14:textId="77777777" w:rsidR="002071AE" w:rsidRPr="00EF5447" w:rsidRDefault="002071AE" w:rsidP="008C1C13">
            <w:pPr>
              <w:pStyle w:val="TAC"/>
              <w:rPr>
                <w:rFonts w:cs="Arial"/>
                <w:lang w:eastAsia="ja-JP"/>
              </w:rPr>
            </w:pPr>
            <w:r w:rsidRPr="00EF5447">
              <w:rPr>
                <w:rFonts w:cs="Arial"/>
                <w:lang w:eastAsia="ja-JP"/>
              </w:rPr>
              <w:t>DC_1A-18A_n257L</w:t>
            </w:r>
          </w:p>
          <w:p w14:paraId="36C9EBC7" w14:textId="77777777" w:rsidR="002071AE" w:rsidRPr="00EF5447" w:rsidRDefault="002071AE" w:rsidP="008C1C13">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66FB9E" w14:textId="77777777" w:rsidR="002071AE" w:rsidRPr="00EF5447" w:rsidRDefault="002071AE" w:rsidP="008C1C13">
            <w:pPr>
              <w:pStyle w:val="TAC"/>
              <w:rPr>
                <w:noProof/>
              </w:rPr>
            </w:pPr>
            <w:r w:rsidRPr="00EF5447">
              <w:rPr>
                <w:noProof/>
              </w:rPr>
              <w:t>DC_1A-n257A</w:t>
            </w:r>
          </w:p>
          <w:p w14:paraId="38CFE3CB" w14:textId="77777777" w:rsidR="002071AE" w:rsidRPr="00EF5447" w:rsidRDefault="002071AE" w:rsidP="008C1C13">
            <w:pPr>
              <w:pStyle w:val="TAC"/>
              <w:rPr>
                <w:noProof/>
                <w:lang w:eastAsia="fr-FR"/>
              </w:rPr>
            </w:pPr>
            <w:r w:rsidRPr="00EF5447">
              <w:rPr>
                <w:noProof/>
              </w:rPr>
              <w:t>DC_1A-n257G</w:t>
            </w:r>
          </w:p>
          <w:p w14:paraId="1A62C548" w14:textId="77777777" w:rsidR="002071AE" w:rsidRPr="00EF5447" w:rsidRDefault="002071AE" w:rsidP="008C1C13">
            <w:pPr>
              <w:pStyle w:val="TAC"/>
              <w:rPr>
                <w:noProof/>
              </w:rPr>
            </w:pPr>
            <w:r w:rsidRPr="00EF5447">
              <w:rPr>
                <w:noProof/>
              </w:rPr>
              <w:t>DC_1A-n257H</w:t>
            </w:r>
          </w:p>
          <w:p w14:paraId="5A370929" w14:textId="77777777" w:rsidR="002071AE" w:rsidRPr="00EF5447" w:rsidRDefault="002071AE" w:rsidP="008C1C13">
            <w:pPr>
              <w:pStyle w:val="TAC"/>
              <w:rPr>
                <w:noProof/>
              </w:rPr>
            </w:pPr>
            <w:r w:rsidRPr="00EF5447">
              <w:rPr>
                <w:noProof/>
              </w:rPr>
              <w:t>DC_1A-n257I</w:t>
            </w:r>
          </w:p>
          <w:p w14:paraId="0C6757F8" w14:textId="77777777" w:rsidR="002071AE" w:rsidRPr="00EF5447" w:rsidRDefault="002071AE" w:rsidP="008C1C13">
            <w:pPr>
              <w:pStyle w:val="TAC"/>
              <w:rPr>
                <w:noProof/>
              </w:rPr>
            </w:pPr>
            <w:r w:rsidRPr="00EF5447">
              <w:rPr>
                <w:noProof/>
              </w:rPr>
              <w:t>DC_18A_n257A</w:t>
            </w:r>
          </w:p>
          <w:p w14:paraId="73A6720C" w14:textId="77777777" w:rsidR="002071AE" w:rsidRPr="00EF5447" w:rsidRDefault="002071AE" w:rsidP="008C1C13">
            <w:pPr>
              <w:pStyle w:val="TAC"/>
              <w:rPr>
                <w:noProof/>
              </w:rPr>
            </w:pPr>
            <w:r w:rsidRPr="00EF5447">
              <w:rPr>
                <w:noProof/>
              </w:rPr>
              <w:t>DC_18A-n257G</w:t>
            </w:r>
          </w:p>
          <w:p w14:paraId="537235F6" w14:textId="77777777" w:rsidR="002071AE" w:rsidRPr="00EF5447" w:rsidRDefault="002071AE" w:rsidP="008C1C13">
            <w:pPr>
              <w:pStyle w:val="TAC"/>
              <w:rPr>
                <w:noProof/>
              </w:rPr>
            </w:pPr>
            <w:r w:rsidRPr="00EF5447">
              <w:rPr>
                <w:noProof/>
              </w:rPr>
              <w:t>DC_18A-n257H</w:t>
            </w:r>
          </w:p>
          <w:p w14:paraId="5F8D0518" w14:textId="77777777" w:rsidR="002071AE" w:rsidRPr="00EF5447" w:rsidRDefault="002071AE" w:rsidP="008C1C13">
            <w:pPr>
              <w:pStyle w:val="TAC"/>
              <w:rPr>
                <w:noProof/>
                <w:lang w:eastAsia="zh-CN"/>
              </w:rPr>
            </w:pPr>
            <w:r w:rsidRPr="00EF5447">
              <w:rPr>
                <w:noProof/>
              </w:rPr>
              <w:t>DC_18A-n257I</w:t>
            </w:r>
          </w:p>
        </w:tc>
      </w:tr>
      <w:tr w:rsidR="002071AE" w:rsidRPr="00EF5447" w14:paraId="2028BE64"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9CB4AE" w14:textId="77777777" w:rsidR="002071AE" w:rsidRPr="00EF5447" w:rsidRDefault="002071AE" w:rsidP="008C1C13">
            <w:pPr>
              <w:pStyle w:val="TAC"/>
              <w:rPr>
                <w:noProof/>
                <w:vertAlign w:val="superscript"/>
                <w:lang w:eastAsia="zh-CN"/>
              </w:rPr>
            </w:pPr>
            <w:r w:rsidRPr="00EF5447">
              <w:rPr>
                <w:noProof/>
                <w:lang w:eastAsia="zh-CN"/>
              </w:rPr>
              <w:t>DC_1A-19A_n257A</w:t>
            </w:r>
            <w:r w:rsidRPr="00EF5447">
              <w:rPr>
                <w:noProof/>
                <w:vertAlign w:val="superscript"/>
                <w:lang w:eastAsia="zh-CN"/>
              </w:rPr>
              <w:t>2</w:t>
            </w:r>
          </w:p>
          <w:p w14:paraId="1CCC5F83" w14:textId="77777777" w:rsidR="002071AE" w:rsidRPr="00EF5447" w:rsidRDefault="002071AE" w:rsidP="008C1C13">
            <w:pPr>
              <w:pStyle w:val="TAC"/>
              <w:rPr>
                <w:noProof/>
                <w:lang w:eastAsia="zh-CN"/>
              </w:rPr>
            </w:pPr>
            <w:r w:rsidRPr="00EF5447">
              <w:rPr>
                <w:noProof/>
                <w:lang w:eastAsia="zh-CN"/>
              </w:rPr>
              <w:t>DC_1A-19A_n257D</w:t>
            </w:r>
            <w:r w:rsidRPr="00EF5447">
              <w:rPr>
                <w:noProof/>
                <w:vertAlign w:val="superscript"/>
                <w:lang w:eastAsia="zh-CN"/>
              </w:rPr>
              <w:t>2</w:t>
            </w:r>
          </w:p>
          <w:p w14:paraId="6778F86F" w14:textId="77777777" w:rsidR="002071AE" w:rsidRPr="00EF5447" w:rsidRDefault="002071AE" w:rsidP="008C1C13">
            <w:pPr>
              <w:pStyle w:val="TAC"/>
              <w:rPr>
                <w:noProof/>
                <w:lang w:eastAsia="zh-CN"/>
              </w:rPr>
            </w:pPr>
            <w:r w:rsidRPr="00EF5447">
              <w:rPr>
                <w:noProof/>
                <w:lang w:eastAsia="zh-CN"/>
              </w:rPr>
              <w:t>DC_1A-19A_n257E</w:t>
            </w:r>
            <w:r w:rsidRPr="00EF5447">
              <w:rPr>
                <w:noProof/>
                <w:vertAlign w:val="superscript"/>
                <w:lang w:eastAsia="zh-CN"/>
              </w:rPr>
              <w:t>2</w:t>
            </w:r>
          </w:p>
          <w:p w14:paraId="26DF9DFB" w14:textId="77777777" w:rsidR="002071AE" w:rsidRPr="00EF5447" w:rsidRDefault="002071AE" w:rsidP="008C1C13">
            <w:pPr>
              <w:pStyle w:val="TAC"/>
              <w:rPr>
                <w:noProof/>
                <w:vertAlign w:val="superscript"/>
                <w:lang w:eastAsia="zh-CN"/>
              </w:rPr>
            </w:pPr>
            <w:r w:rsidRPr="00EF5447">
              <w:rPr>
                <w:noProof/>
                <w:lang w:eastAsia="zh-CN"/>
              </w:rPr>
              <w:t>DC_1A-19A_n257F</w:t>
            </w:r>
            <w:r w:rsidRPr="00EF5447">
              <w:rPr>
                <w:noProof/>
                <w:vertAlign w:val="superscript"/>
                <w:lang w:eastAsia="zh-CN"/>
              </w:rPr>
              <w:t>2</w:t>
            </w:r>
          </w:p>
          <w:p w14:paraId="6BBC6FFC" w14:textId="77777777" w:rsidR="002071AE" w:rsidRPr="00EF5447" w:rsidRDefault="002071AE" w:rsidP="008C1C13">
            <w:pPr>
              <w:pStyle w:val="TAC"/>
              <w:rPr>
                <w:lang w:eastAsia="ja-JP"/>
              </w:rPr>
            </w:pPr>
            <w:r w:rsidRPr="00EF5447">
              <w:rPr>
                <w:lang w:eastAsia="ja-JP"/>
              </w:rPr>
              <w:t>DC_1A-19A_n257G</w:t>
            </w:r>
          </w:p>
          <w:p w14:paraId="37211387" w14:textId="77777777" w:rsidR="002071AE" w:rsidRPr="00EF5447" w:rsidRDefault="002071AE" w:rsidP="008C1C13">
            <w:pPr>
              <w:pStyle w:val="TAC"/>
              <w:rPr>
                <w:lang w:eastAsia="ja-JP"/>
              </w:rPr>
            </w:pPr>
            <w:r w:rsidRPr="00EF5447">
              <w:rPr>
                <w:lang w:eastAsia="ja-JP"/>
              </w:rPr>
              <w:t>DC_1A-19A_n257H</w:t>
            </w:r>
          </w:p>
          <w:p w14:paraId="0AF6FAFD" w14:textId="77777777" w:rsidR="002071AE" w:rsidRPr="00EF5447" w:rsidRDefault="002071AE" w:rsidP="008C1C13">
            <w:pPr>
              <w:pStyle w:val="TAC"/>
              <w:rPr>
                <w:lang w:eastAsia="ja-JP"/>
              </w:rPr>
            </w:pPr>
            <w:r w:rsidRPr="00EF5447">
              <w:rPr>
                <w:lang w:eastAsia="ja-JP"/>
              </w:rPr>
              <w:t>DC_1A-19A_n257I</w:t>
            </w:r>
          </w:p>
          <w:p w14:paraId="40076053" w14:textId="77777777" w:rsidR="002071AE" w:rsidRPr="00EF5447" w:rsidRDefault="002071AE" w:rsidP="008C1C13">
            <w:pPr>
              <w:pStyle w:val="TAC"/>
              <w:rPr>
                <w:lang w:eastAsia="ja-JP"/>
              </w:rPr>
            </w:pPr>
            <w:r w:rsidRPr="00EF5447">
              <w:rPr>
                <w:lang w:eastAsia="ja-JP"/>
              </w:rPr>
              <w:t>DC_1A-19A_n257J</w:t>
            </w:r>
          </w:p>
          <w:p w14:paraId="760734A1" w14:textId="77777777" w:rsidR="002071AE" w:rsidRPr="00EF5447" w:rsidRDefault="002071AE" w:rsidP="008C1C13">
            <w:pPr>
              <w:pStyle w:val="TAC"/>
              <w:rPr>
                <w:lang w:eastAsia="ja-JP"/>
              </w:rPr>
            </w:pPr>
            <w:r w:rsidRPr="00EF5447">
              <w:rPr>
                <w:lang w:eastAsia="ja-JP"/>
              </w:rPr>
              <w:t>DC_1A-19A_n257K</w:t>
            </w:r>
          </w:p>
          <w:p w14:paraId="0D7AF496" w14:textId="77777777" w:rsidR="002071AE" w:rsidRPr="00EF5447" w:rsidRDefault="002071AE" w:rsidP="008C1C13">
            <w:pPr>
              <w:pStyle w:val="TAC"/>
              <w:rPr>
                <w:lang w:eastAsia="ja-JP"/>
              </w:rPr>
            </w:pPr>
            <w:r w:rsidRPr="00EF5447">
              <w:rPr>
                <w:lang w:eastAsia="ja-JP"/>
              </w:rPr>
              <w:t>DC_1A-19A_n257L</w:t>
            </w:r>
          </w:p>
          <w:p w14:paraId="4105C7C7" w14:textId="77777777" w:rsidR="002071AE" w:rsidRPr="00EF5447" w:rsidRDefault="002071AE" w:rsidP="008C1C13">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CDFA5B" w14:textId="77777777" w:rsidR="002071AE" w:rsidRPr="00EF5447" w:rsidRDefault="002071AE" w:rsidP="008C1C13">
            <w:pPr>
              <w:pStyle w:val="TAC"/>
              <w:rPr>
                <w:noProof/>
                <w:lang w:eastAsia="zh-CN"/>
              </w:rPr>
            </w:pPr>
            <w:r w:rsidRPr="00EF5447">
              <w:rPr>
                <w:noProof/>
                <w:lang w:eastAsia="zh-CN"/>
              </w:rPr>
              <w:t>DC_1A_n257A</w:t>
            </w:r>
          </w:p>
          <w:p w14:paraId="1A0A3F77" w14:textId="77777777" w:rsidR="002071AE" w:rsidRPr="00EF5447" w:rsidRDefault="002071AE" w:rsidP="008C1C13">
            <w:pPr>
              <w:pStyle w:val="TAC"/>
              <w:rPr>
                <w:noProof/>
                <w:lang w:eastAsia="ja-JP"/>
              </w:rPr>
            </w:pPr>
            <w:r w:rsidRPr="00EF5447">
              <w:rPr>
                <w:noProof/>
              </w:rPr>
              <w:t>DC_1A-257</w:t>
            </w:r>
            <w:r w:rsidRPr="00EF5447">
              <w:rPr>
                <w:noProof/>
                <w:lang w:eastAsia="ja-JP"/>
              </w:rPr>
              <w:t>D</w:t>
            </w:r>
          </w:p>
          <w:p w14:paraId="163179DF" w14:textId="77777777" w:rsidR="002071AE" w:rsidRPr="00EF5447" w:rsidRDefault="002071AE" w:rsidP="008C1C13">
            <w:pPr>
              <w:pStyle w:val="TAC"/>
              <w:rPr>
                <w:lang w:eastAsia="ja-JP"/>
              </w:rPr>
            </w:pPr>
            <w:r w:rsidRPr="00EF5447">
              <w:rPr>
                <w:lang w:eastAsia="ja-JP"/>
              </w:rPr>
              <w:t>DC_1A_n257G</w:t>
            </w:r>
          </w:p>
          <w:p w14:paraId="031D17FD" w14:textId="77777777" w:rsidR="002071AE" w:rsidRPr="00EF5447" w:rsidRDefault="002071AE" w:rsidP="008C1C13">
            <w:pPr>
              <w:pStyle w:val="TAC"/>
              <w:rPr>
                <w:lang w:eastAsia="ja-JP"/>
              </w:rPr>
            </w:pPr>
            <w:r w:rsidRPr="00EF5447">
              <w:rPr>
                <w:lang w:eastAsia="ja-JP"/>
              </w:rPr>
              <w:t>DC_1A_n257H</w:t>
            </w:r>
          </w:p>
          <w:p w14:paraId="0E2DEC53" w14:textId="77777777" w:rsidR="002071AE" w:rsidRPr="00EF5447" w:rsidRDefault="002071AE" w:rsidP="008C1C13">
            <w:pPr>
              <w:pStyle w:val="TAC"/>
              <w:rPr>
                <w:lang w:eastAsia="ja-JP"/>
              </w:rPr>
            </w:pPr>
            <w:r w:rsidRPr="00EF5447">
              <w:rPr>
                <w:lang w:eastAsia="ja-JP"/>
              </w:rPr>
              <w:t>DC_1A_n257I</w:t>
            </w:r>
          </w:p>
          <w:p w14:paraId="12CFF477" w14:textId="77777777" w:rsidR="002071AE" w:rsidRPr="00EF5447" w:rsidRDefault="002071AE" w:rsidP="008C1C13">
            <w:pPr>
              <w:pStyle w:val="TAC"/>
              <w:rPr>
                <w:lang w:eastAsia="ja-JP"/>
              </w:rPr>
            </w:pPr>
            <w:r w:rsidRPr="00EF5447">
              <w:rPr>
                <w:lang w:eastAsia="ja-JP"/>
              </w:rPr>
              <w:t>DC_1A_n257J</w:t>
            </w:r>
          </w:p>
          <w:p w14:paraId="4EE22836" w14:textId="77777777" w:rsidR="002071AE" w:rsidRPr="00EF5447" w:rsidRDefault="002071AE" w:rsidP="008C1C13">
            <w:pPr>
              <w:pStyle w:val="TAC"/>
              <w:rPr>
                <w:lang w:eastAsia="ja-JP"/>
              </w:rPr>
            </w:pPr>
            <w:r w:rsidRPr="00EF5447">
              <w:rPr>
                <w:lang w:eastAsia="ja-JP"/>
              </w:rPr>
              <w:t>DC_1A_n257K</w:t>
            </w:r>
          </w:p>
          <w:p w14:paraId="552D752F" w14:textId="77777777" w:rsidR="002071AE" w:rsidRPr="00EF5447" w:rsidRDefault="002071AE" w:rsidP="008C1C13">
            <w:pPr>
              <w:pStyle w:val="TAC"/>
              <w:rPr>
                <w:lang w:eastAsia="ja-JP"/>
              </w:rPr>
            </w:pPr>
            <w:r w:rsidRPr="00EF5447">
              <w:rPr>
                <w:lang w:eastAsia="ja-JP"/>
              </w:rPr>
              <w:t>DC_1A_n257L</w:t>
            </w:r>
          </w:p>
          <w:p w14:paraId="4BF5768C" w14:textId="77777777" w:rsidR="002071AE" w:rsidRPr="00EF5447" w:rsidRDefault="002071AE" w:rsidP="008C1C13">
            <w:pPr>
              <w:pStyle w:val="TAC"/>
              <w:rPr>
                <w:noProof/>
                <w:lang w:eastAsia="zh-CN"/>
              </w:rPr>
            </w:pPr>
            <w:r w:rsidRPr="00EF5447">
              <w:rPr>
                <w:lang w:eastAsia="ja-JP"/>
              </w:rPr>
              <w:t>DC_1A_n257M</w:t>
            </w:r>
          </w:p>
          <w:p w14:paraId="22D1B6F9" w14:textId="77777777" w:rsidR="002071AE" w:rsidRPr="00EF5447" w:rsidRDefault="002071AE" w:rsidP="008C1C13">
            <w:pPr>
              <w:pStyle w:val="TAC"/>
              <w:rPr>
                <w:noProof/>
                <w:lang w:eastAsia="zh-CN"/>
              </w:rPr>
            </w:pPr>
            <w:r w:rsidRPr="00EF5447">
              <w:rPr>
                <w:noProof/>
                <w:lang w:eastAsia="zh-CN"/>
              </w:rPr>
              <w:t>DC_19A_n257A</w:t>
            </w:r>
          </w:p>
          <w:p w14:paraId="62652753" w14:textId="77777777" w:rsidR="002071AE" w:rsidRPr="00EF5447" w:rsidRDefault="002071AE" w:rsidP="008C1C13">
            <w:pPr>
              <w:pStyle w:val="TAC"/>
              <w:rPr>
                <w:noProof/>
                <w:lang w:eastAsia="ja-JP"/>
              </w:rPr>
            </w:pPr>
            <w:r w:rsidRPr="00EF5447">
              <w:rPr>
                <w:noProof/>
              </w:rPr>
              <w:t>DC_19A_n257</w:t>
            </w:r>
            <w:r w:rsidRPr="00EF5447">
              <w:rPr>
                <w:noProof/>
                <w:lang w:eastAsia="ja-JP"/>
              </w:rPr>
              <w:t>D</w:t>
            </w:r>
          </w:p>
          <w:p w14:paraId="5DA2962F" w14:textId="77777777" w:rsidR="002071AE" w:rsidRPr="00EF5447" w:rsidRDefault="002071AE" w:rsidP="008C1C13">
            <w:pPr>
              <w:pStyle w:val="TAC"/>
              <w:rPr>
                <w:lang w:eastAsia="ja-JP"/>
              </w:rPr>
            </w:pPr>
            <w:r w:rsidRPr="00EF5447">
              <w:rPr>
                <w:lang w:eastAsia="ja-JP"/>
              </w:rPr>
              <w:t>DC_19A_n257G</w:t>
            </w:r>
          </w:p>
          <w:p w14:paraId="41686CA7" w14:textId="77777777" w:rsidR="002071AE" w:rsidRPr="00EF5447" w:rsidRDefault="002071AE" w:rsidP="008C1C13">
            <w:pPr>
              <w:pStyle w:val="TAC"/>
              <w:rPr>
                <w:lang w:eastAsia="ja-JP"/>
              </w:rPr>
            </w:pPr>
            <w:r w:rsidRPr="00EF5447">
              <w:rPr>
                <w:lang w:eastAsia="ja-JP"/>
              </w:rPr>
              <w:t>DC_19A_n257H</w:t>
            </w:r>
          </w:p>
          <w:p w14:paraId="5E1D2BDE" w14:textId="77777777" w:rsidR="002071AE" w:rsidRPr="00EF5447" w:rsidRDefault="002071AE" w:rsidP="008C1C13">
            <w:pPr>
              <w:pStyle w:val="TAC"/>
              <w:rPr>
                <w:noProof/>
                <w:lang w:eastAsia="zh-CN"/>
              </w:rPr>
            </w:pPr>
            <w:r w:rsidRPr="00EF5447">
              <w:rPr>
                <w:lang w:eastAsia="ja-JP"/>
              </w:rPr>
              <w:t>DC_19A_n257I</w:t>
            </w:r>
          </w:p>
        </w:tc>
      </w:tr>
      <w:tr w:rsidR="002071AE" w:rsidRPr="00EF5447" w14:paraId="671E8D93"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1CB487" w14:textId="77777777" w:rsidR="002071AE" w:rsidRPr="00EF5447" w:rsidRDefault="002071AE" w:rsidP="008C1C13">
            <w:pPr>
              <w:pStyle w:val="TAC"/>
              <w:rPr>
                <w:noProof/>
                <w:vertAlign w:val="superscript"/>
                <w:lang w:eastAsia="zh-CN"/>
              </w:rPr>
            </w:pPr>
            <w:r w:rsidRPr="00EF5447">
              <w:rPr>
                <w:noProof/>
                <w:lang w:eastAsia="zh-CN"/>
              </w:rPr>
              <w:t>DC_1A-21A_n257A</w:t>
            </w:r>
            <w:r w:rsidRPr="00EF5447">
              <w:rPr>
                <w:noProof/>
                <w:vertAlign w:val="superscript"/>
                <w:lang w:eastAsia="zh-CN"/>
              </w:rPr>
              <w:t>2</w:t>
            </w:r>
          </w:p>
          <w:p w14:paraId="264693B5" w14:textId="77777777" w:rsidR="002071AE" w:rsidRPr="00EF5447" w:rsidRDefault="002071AE" w:rsidP="008C1C13">
            <w:pPr>
              <w:pStyle w:val="TAC"/>
              <w:rPr>
                <w:noProof/>
                <w:lang w:eastAsia="zh-CN"/>
              </w:rPr>
            </w:pPr>
            <w:r w:rsidRPr="00EF5447">
              <w:rPr>
                <w:noProof/>
                <w:lang w:eastAsia="zh-CN"/>
              </w:rPr>
              <w:t>DC_1A-21A_n257D</w:t>
            </w:r>
            <w:r w:rsidRPr="00EF5447">
              <w:rPr>
                <w:noProof/>
                <w:vertAlign w:val="superscript"/>
                <w:lang w:eastAsia="zh-CN"/>
              </w:rPr>
              <w:t>2</w:t>
            </w:r>
          </w:p>
          <w:p w14:paraId="7C9D5979" w14:textId="77777777" w:rsidR="002071AE" w:rsidRPr="00EF5447" w:rsidRDefault="002071AE" w:rsidP="008C1C13">
            <w:pPr>
              <w:pStyle w:val="TAC"/>
              <w:rPr>
                <w:noProof/>
                <w:lang w:eastAsia="zh-CN"/>
              </w:rPr>
            </w:pPr>
            <w:r w:rsidRPr="00EF5447">
              <w:rPr>
                <w:noProof/>
                <w:lang w:eastAsia="zh-CN"/>
              </w:rPr>
              <w:t>DC_1A-21A_n257E</w:t>
            </w:r>
            <w:r w:rsidRPr="00EF5447">
              <w:rPr>
                <w:noProof/>
                <w:vertAlign w:val="superscript"/>
                <w:lang w:eastAsia="zh-CN"/>
              </w:rPr>
              <w:t>2</w:t>
            </w:r>
          </w:p>
          <w:p w14:paraId="3B7E652D" w14:textId="77777777" w:rsidR="002071AE" w:rsidRPr="00EF5447" w:rsidRDefault="002071AE" w:rsidP="008C1C13">
            <w:pPr>
              <w:pStyle w:val="TAC"/>
              <w:rPr>
                <w:noProof/>
                <w:vertAlign w:val="superscript"/>
                <w:lang w:eastAsia="zh-CN"/>
              </w:rPr>
            </w:pPr>
            <w:r w:rsidRPr="00EF5447">
              <w:rPr>
                <w:noProof/>
                <w:lang w:eastAsia="zh-CN"/>
              </w:rPr>
              <w:t>DC_1A-21A_n257F</w:t>
            </w:r>
            <w:r w:rsidRPr="00EF5447">
              <w:rPr>
                <w:noProof/>
                <w:vertAlign w:val="superscript"/>
                <w:lang w:eastAsia="zh-CN"/>
              </w:rPr>
              <w:t>2</w:t>
            </w:r>
          </w:p>
          <w:p w14:paraId="7AFC50AD" w14:textId="77777777" w:rsidR="002071AE" w:rsidRPr="00EF5447" w:rsidRDefault="002071AE" w:rsidP="008C1C13">
            <w:pPr>
              <w:pStyle w:val="TAC"/>
              <w:rPr>
                <w:lang w:eastAsia="ja-JP"/>
              </w:rPr>
            </w:pPr>
            <w:r w:rsidRPr="00EF5447">
              <w:rPr>
                <w:lang w:eastAsia="ja-JP"/>
              </w:rPr>
              <w:t>DC_1A-21A_n257G</w:t>
            </w:r>
          </w:p>
          <w:p w14:paraId="3CAFFB2D" w14:textId="77777777" w:rsidR="002071AE" w:rsidRPr="00EF5447" w:rsidRDefault="002071AE" w:rsidP="008C1C13">
            <w:pPr>
              <w:pStyle w:val="TAC"/>
              <w:rPr>
                <w:lang w:eastAsia="ja-JP"/>
              </w:rPr>
            </w:pPr>
            <w:r w:rsidRPr="00EF5447">
              <w:rPr>
                <w:lang w:eastAsia="ja-JP"/>
              </w:rPr>
              <w:t>DC_1A-21A_n257H</w:t>
            </w:r>
          </w:p>
          <w:p w14:paraId="4643D0C7" w14:textId="77777777" w:rsidR="002071AE" w:rsidRPr="00EF5447" w:rsidRDefault="002071AE" w:rsidP="008C1C13">
            <w:pPr>
              <w:pStyle w:val="TAC"/>
              <w:rPr>
                <w:lang w:eastAsia="ja-JP"/>
              </w:rPr>
            </w:pPr>
            <w:r w:rsidRPr="00EF5447">
              <w:rPr>
                <w:lang w:eastAsia="ja-JP"/>
              </w:rPr>
              <w:t>DC_1A-21A_n257I</w:t>
            </w:r>
          </w:p>
          <w:p w14:paraId="32AD3D8F" w14:textId="77777777" w:rsidR="002071AE" w:rsidRPr="00EF5447" w:rsidRDefault="002071AE" w:rsidP="008C1C13">
            <w:pPr>
              <w:pStyle w:val="TAC"/>
              <w:rPr>
                <w:lang w:eastAsia="ja-JP"/>
              </w:rPr>
            </w:pPr>
            <w:r w:rsidRPr="00EF5447">
              <w:rPr>
                <w:lang w:eastAsia="ja-JP"/>
              </w:rPr>
              <w:t>DC_1A-21A_n257J</w:t>
            </w:r>
          </w:p>
          <w:p w14:paraId="3B1F5391" w14:textId="77777777" w:rsidR="002071AE" w:rsidRPr="00EF5447" w:rsidRDefault="002071AE" w:rsidP="008C1C13">
            <w:pPr>
              <w:pStyle w:val="TAC"/>
              <w:rPr>
                <w:lang w:eastAsia="ja-JP"/>
              </w:rPr>
            </w:pPr>
            <w:r w:rsidRPr="00EF5447">
              <w:rPr>
                <w:lang w:eastAsia="ja-JP"/>
              </w:rPr>
              <w:t>DC_1A-21A_n257K</w:t>
            </w:r>
          </w:p>
          <w:p w14:paraId="3BD5B97E" w14:textId="77777777" w:rsidR="002071AE" w:rsidRPr="00EF5447" w:rsidRDefault="002071AE" w:rsidP="008C1C13">
            <w:pPr>
              <w:pStyle w:val="TAC"/>
              <w:rPr>
                <w:lang w:eastAsia="ja-JP"/>
              </w:rPr>
            </w:pPr>
            <w:r w:rsidRPr="00EF5447">
              <w:rPr>
                <w:lang w:eastAsia="ja-JP"/>
              </w:rPr>
              <w:t>DC_1A-21A_n257L</w:t>
            </w:r>
          </w:p>
          <w:p w14:paraId="1139EC1F" w14:textId="77777777" w:rsidR="002071AE" w:rsidRPr="00EF5447" w:rsidRDefault="002071AE" w:rsidP="008C1C13">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241077" w14:textId="77777777" w:rsidR="002071AE" w:rsidRPr="00EF5447" w:rsidRDefault="002071AE" w:rsidP="008C1C13">
            <w:pPr>
              <w:pStyle w:val="TAC"/>
              <w:rPr>
                <w:lang w:eastAsia="ja-JP"/>
              </w:rPr>
            </w:pPr>
            <w:r w:rsidRPr="00EF5447">
              <w:rPr>
                <w:lang w:eastAsia="ja-JP"/>
              </w:rPr>
              <w:t>DC_1A_n257A</w:t>
            </w:r>
          </w:p>
          <w:p w14:paraId="60988FB4" w14:textId="77777777" w:rsidR="002071AE" w:rsidRPr="00EF5447" w:rsidRDefault="002071AE" w:rsidP="008C1C13">
            <w:pPr>
              <w:pStyle w:val="TAC"/>
              <w:rPr>
                <w:lang w:eastAsia="ja-JP"/>
              </w:rPr>
            </w:pPr>
            <w:r w:rsidRPr="00EF5447">
              <w:rPr>
                <w:lang w:eastAsia="ja-JP"/>
              </w:rPr>
              <w:t>DC_1A_n257G</w:t>
            </w:r>
          </w:p>
          <w:p w14:paraId="57CDCA93" w14:textId="77777777" w:rsidR="002071AE" w:rsidRPr="00EF5447" w:rsidRDefault="002071AE" w:rsidP="008C1C13">
            <w:pPr>
              <w:pStyle w:val="TAC"/>
              <w:rPr>
                <w:lang w:eastAsia="ja-JP"/>
              </w:rPr>
            </w:pPr>
            <w:r w:rsidRPr="00EF5447">
              <w:rPr>
                <w:lang w:eastAsia="ja-JP"/>
              </w:rPr>
              <w:t>DC_1A_n257H</w:t>
            </w:r>
          </w:p>
          <w:p w14:paraId="0CE14F9C" w14:textId="77777777" w:rsidR="002071AE" w:rsidRPr="00EF5447" w:rsidRDefault="002071AE" w:rsidP="008C1C13">
            <w:pPr>
              <w:pStyle w:val="TAC"/>
              <w:rPr>
                <w:lang w:eastAsia="ja-JP"/>
              </w:rPr>
            </w:pPr>
            <w:r w:rsidRPr="00EF5447">
              <w:rPr>
                <w:lang w:eastAsia="ja-JP"/>
              </w:rPr>
              <w:t>DC_1A_n257I</w:t>
            </w:r>
          </w:p>
          <w:p w14:paraId="3AB7BDDB" w14:textId="77777777" w:rsidR="002071AE" w:rsidRPr="00EF5447" w:rsidRDefault="002071AE" w:rsidP="008C1C13">
            <w:pPr>
              <w:pStyle w:val="TAC"/>
              <w:rPr>
                <w:lang w:eastAsia="ja-JP"/>
              </w:rPr>
            </w:pPr>
            <w:r w:rsidRPr="00EF5447">
              <w:rPr>
                <w:lang w:eastAsia="ja-JP"/>
              </w:rPr>
              <w:t>DC_1A_n257J</w:t>
            </w:r>
          </w:p>
          <w:p w14:paraId="35FB5E84" w14:textId="77777777" w:rsidR="002071AE" w:rsidRPr="00EF5447" w:rsidRDefault="002071AE" w:rsidP="008C1C13">
            <w:pPr>
              <w:pStyle w:val="TAC"/>
              <w:rPr>
                <w:lang w:eastAsia="ja-JP"/>
              </w:rPr>
            </w:pPr>
            <w:r w:rsidRPr="00EF5447">
              <w:rPr>
                <w:lang w:eastAsia="ja-JP"/>
              </w:rPr>
              <w:t>DC_1A_n257K</w:t>
            </w:r>
          </w:p>
          <w:p w14:paraId="0765AD45" w14:textId="77777777" w:rsidR="002071AE" w:rsidRPr="00EF5447" w:rsidRDefault="002071AE" w:rsidP="008C1C13">
            <w:pPr>
              <w:pStyle w:val="TAC"/>
              <w:rPr>
                <w:lang w:eastAsia="ja-JP"/>
              </w:rPr>
            </w:pPr>
            <w:r w:rsidRPr="00EF5447">
              <w:rPr>
                <w:lang w:eastAsia="ja-JP"/>
              </w:rPr>
              <w:t>DC_1A_n257L</w:t>
            </w:r>
          </w:p>
          <w:p w14:paraId="62B4F633" w14:textId="77777777" w:rsidR="002071AE" w:rsidRPr="00EF5447" w:rsidRDefault="002071AE" w:rsidP="008C1C13">
            <w:pPr>
              <w:pStyle w:val="TAC"/>
              <w:rPr>
                <w:lang w:eastAsia="ja-JP"/>
              </w:rPr>
            </w:pPr>
            <w:r w:rsidRPr="00EF5447">
              <w:rPr>
                <w:lang w:eastAsia="ja-JP"/>
              </w:rPr>
              <w:t>DC_1A_n257M</w:t>
            </w:r>
          </w:p>
          <w:p w14:paraId="5355DCF7" w14:textId="77777777" w:rsidR="002071AE" w:rsidRPr="00EF5447" w:rsidRDefault="002071AE" w:rsidP="008C1C13">
            <w:pPr>
              <w:pStyle w:val="TAC"/>
              <w:rPr>
                <w:lang w:eastAsia="ja-JP"/>
              </w:rPr>
            </w:pPr>
            <w:r w:rsidRPr="00EF5447">
              <w:rPr>
                <w:lang w:eastAsia="ja-JP"/>
              </w:rPr>
              <w:t>DC_21A_n257A</w:t>
            </w:r>
          </w:p>
          <w:p w14:paraId="200AD2CA" w14:textId="77777777" w:rsidR="002071AE" w:rsidRPr="00EF5447" w:rsidRDefault="002071AE" w:rsidP="008C1C13">
            <w:pPr>
              <w:pStyle w:val="TAC"/>
              <w:rPr>
                <w:lang w:eastAsia="ja-JP"/>
              </w:rPr>
            </w:pPr>
            <w:r w:rsidRPr="00EF5447">
              <w:rPr>
                <w:lang w:eastAsia="ja-JP"/>
              </w:rPr>
              <w:t>DC_21A_n257G</w:t>
            </w:r>
          </w:p>
          <w:p w14:paraId="5A4547CD" w14:textId="77777777" w:rsidR="002071AE" w:rsidRPr="00EF5447" w:rsidRDefault="002071AE" w:rsidP="008C1C13">
            <w:pPr>
              <w:pStyle w:val="TAC"/>
              <w:rPr>
                <w:lang w:eastAsia="ja-JP"/>
              </w:rPr>
            </w:pPr>
            <w:r w:rsidRPr="00EF5447">
              <w:rPr>
                <w:lang w:eastAsia="ja-JP"/>
              </w:rPr>
              <w:t>DC_21A_n257H</w:t>
            </w:r>
          </w:p>
          <w:p w14:paraId="2EE07B0F" w14:textId="77777777" w:rsidR="002071AE" w:rsidRPr="00EF5447" w:rsidRDefault="002071AE" w:rsidP="008C1C13">
            <w:pPr>
              <w:pStyle w:val="TAC"/>
              <w:rPr>
                <w:lang w:eastAsia="ja-JP"/>
              </w:rPr>
            </w:pPr>
            <w:r w:rsidRPr="00EF5447">
              <w:rPr>
                <w:lang w:eastAsia="ja-JP"/>
              </w:rPr>
              <w:t>DC_21A_n257I</w:t>
            </w:r>
          </w:p>
          <w:p w14:paraId="74DDC464" w14:textId="77777777" w:rsidR="002071AE" w:rsidRPr="00EF5447" w:rsidRDefault="002071AE" w:rsidP="008C1C13">
            <w:pPr>
              <w:pStyle w:val="TAC"/>
              <w:rPr>
                <w:lang w:eastAsia="ja-JP"/>
              </w:rPr>
            </w:pPr>
            <w:r w:rsidRPr="00EF5447">
              <w:rPr>
                <w:lang w:eastAsia="ja-JP"/>
              </w:rPr>
              <w:t>DC_21A_n257J</w:t>
            </w:r>
          </w:p>
          <w:p w14:paraId="7AC41747" w14:textId="77777777" w:rsidR="002071AE" w:rsidRPr="00EF5447" w:rsidRDefault="002071AE" w:rsidP="008C1C13">
            <w:pPr>
              <w:pStyle w:val="TAC"/>
              <w:rPr>
                <w:lang w:eastAsia="ja-JP"/>
              </w:rPr>
            </w:pPr>
            <w:r w:rsidRPr="00EF5447">
              <w:rPr>
                <w:lang w:eastAsia="ja-JP"/>
              </w:rPr>
              <w:t>DC_21A_n257K</w:t>
            </w:r>
          </w:p>
          <w:p w14:paraId="4FBDEECF" w14:textId="77777777" w:rsidR="002071AE" w:rsidRPr="00EF5447" w:rsidRDefault="002071AE" w:rsidP="008C1C13">
            <w:pPr>
              <w:pStyle w:val="TAC"/>
              <w:rPr>
                <w:lang w:eastAsia="ja-JP"/>
              </w:rPr>
            </w:pPr>
            <w:r w:rsidRPr="00EF5447">
              <w:rPr>
                <w:lang w:eastAsia="ja-JP"/>
              </w:rPr>
              <w:t>DC_21A_n257L</w:t>
            </w:r>
          </w:p>
          <w:p w14:paraId="447F6A51" w14:textId="77777777" w:rsidR="002071AE" w:rsidRPr="00EF5447" w:rsidRDefault="002071AE" w:rsidP="008C1C13">
            <w:pPr>
              <w:pStyle w:val="TAC"/>
              <w:rPr>
                <w:noProof/>
                <w:lang w:eastAsia="zh-CN"/>
              </w:rPr>
            </w:pPr>
            <w:r w:rsidRPr="00EF5447">
              <w:rPr>
                <w:lang w:eastAsia="ja-JP"/>
              </w:rPr>
              <w:t>DC_21A_n257M</w:t>
            </w:r>
          </w:p>
        </w:tc>
      </w:tr>
      <w:tr w:rsidR="002071AE" w:rsidRPr="00EF5447" w14:paraId="3BC962A1"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2A2CAD" w14:textId="77777777" w:rsidR="002071AE" w:rsidRPr="00EF5447" w:rsidRDefault="002071AE" w:rsidP="008C1C13">
            <w:pPr>
              <w:pStyle w:val="TAC"/>
              <w:rPr>
                <w:noProof/>
                <w:vertAlign w:val="superscript"/>
                <w:lang w:eastAsia="zh-CN"/>
              </w:rPr>
            </w:pPr>
            <w:r w:rsidRPr="00EF5447">
              <w:rPr>
                <w:noProof/>
                <w:lang w:eastAsia="zh-CN"/>
              </w:rPr>
              <w:t>DC_1A-28A_n257A</w:t>
            </w:r>
            <w:r w:rsidRPr="00EF5447">
              <w:rPr>
                <w:noProof/>
                <w:vertAlign w:val="superscript"/>
                <w:lang w:eastAsia="zh-CN"/>
              </w:rPr>
              <w:t>2</w:t>
            </w:r>
          </w:p>
          <w:p w14:paraId="5F00AE61" w14:textId="77777777" w:rsidR="002071AE" w:rsidRPr="00EF5447" w:rsidRDefault="002071AE" w:rsidP="008C1C13">
            <w:pPr>
              <w:pStyle w:val="TAC"/>
              <w:rPr>
                <w:noProof/>
                <w:lang w:eastAsia="zh-CN"/>
              </w:rPr>
            </w:pPr>
            <w:r w:rsidRPr="00EF5447">
              <w:rPr>
                <w:noProof/>
                <w:lang w:eastAsia="zh-CN"/>
              </w:rPr>
              <w:t>DC_1A-28A_n257D</w:t>
            </w:r>
            <w:r w:rsidRPr="00EF5447">
              <w:rPr>
                <w:noProof/>
                <w:vertAlign w:val="superscript"/>
                <w:lang w:eastAsia="zh-CN"/>
              </w:rPr>
              <w:t>2</w:t>
            </w:r>
          </w:p>
          <w:p w14:paraId="382EAEA8" w14:textId="77777777" w:rsidR="002071AE" w:rsidRPr="00EF5447" w:rsidRDefault="002071AE" w:rsidP="008C1C13">
            <w:pPr>
              <w:pStyle w:val="TAC"/>
              <w:rPr>
                <w:noProof/>
                <w:lang w:eastAsia="zh-CN"/>
              </w:rPr>
            </w:pPr>
            <w:r w:rsidRPr="00EF5447">
              <w:rPr>
                <w:noProof/>
                <w:lang w:eastAsia="zh-CN"/>
              </w:rPr>
              <w:t>DC_1A-28A_n257E</w:t>
            </w:r>
            <w:r w:rsidRPr="00EF5447">
              <w:rPr>
                <w:noProof/>
                <w:vertAlign w:val="superscript"/>
                <w:lang w:eastAsia="zh-CN"/>
              </w:rPr>
              <w:t>2</w:t>
            </w:r>
          </w:p>
          <w:p w14:paraId="71EF40B0" w14:textId="77777777" w:rsidR="002071AE" w:rsidRPr="00EF5447" w:rsidRDefault="002071AE" w:rsidP="008C1C13">
            <w:pPr>
              <w:pStyle w:val="TAC"/>
              <w:rPr>
                <w:noProof/>
                <w:vertAlign w:val="superscript"/>
                <w:lang w:eastAsia="zh-CN"/>
              </w:rPr>
            </w:pPr>
            <w:r w:rsidRPr="00EF5447">
              <w:rPr>
                <w:noProof/>
                <w:lang w:eastAsia="zh-CN"/>
              </w:rPr>
              <w:t>DC_1A-28A_n257F</w:t>
            </w:r>
            <w:r w:rsidRPr="00EF5447">
              <w:rPr>
                <w:noProof/>
                <w:vertAlign w:val="superscript"/>
                <w:lang w:eastAsia="zh-CN"/>
              </w:rPr>
              <w:t>2</w:t>
            </w:r>
          </w:p>
          <w:p w14:paraId="0291A218" w14:textId="77777777" w:rsidR="002071AE" w:rsidRPr="00EF5447" w:rsidRDefault="002071AE" w:rsidP="008C1C13">
            <w:pPr>
              <w:pStyle w:val="TAC"/>
              <w:rPr>
                <w:noProof/>
                <w:lang w:eastAsia="zh-CN"/>
              </w:rPr>
            </w:pPr>
            <w:r w:rsidRPr="00EF5447">
              <w:rPr>
                <w:noProof/>
                <w:lang w:eastAsia="zh-CN"/>
              </w:rPr>
              <w:t>DC_1A-28A_n257G</w:t>
            </w:r>
            <w:r w:rsidRPr="00EF5447">
              <w:rPr>
                <w:noProof/>
                <w:vertAlign w:val="superscript"/>
                <w:lang w:eastAsia="zh-CN"/>
              </w:rPr>
              <w:t>2</w:t>
            </w:r>
          </w:p>
          <w:p w14:paraId="28041377" w14:textId="77777777" w:rsidR="002071AE" w:rsidRPr="00EF5447" w:rsidRDefault="002071AE" w:rsidP="008C1C13">
            <w:pPr>
              <w:pStyle w:val="TAC"/>
              <w:rPr>
                <w:noProof/>
                <w:lang w:eastAsia="zh-CN"/>
              </w:rPr>
            </w:pPr>
            <w:r w:rsidRPr="00EF5447">
              <w:rPr>
                <w:noProof/>
                <w:lang w:eastAsia="zh-CN"/>
              </w:rPr>
              <w:t>DC_1A-28A_n257H</w:t>
            </w:r>
            <w:r w:rsidRPr="00EF5447">
              <w:rPr>
                <w:noProof/>
                <w:vertAlign w:val="superscript"/>
                <w:lang w:eastAsia="zh-CN"/>
              </w:rPr>
              <w:t>2</w:t>
            </w:r>
          </w:p>
          <w:p w14:paraId="3F6B7E2C" w14:textId="77777777" w:rsidR="002071AE" w:rsidRPr="00EF5447" w:rsidRDefault="002071AE" w:rsidP="008C1C13">
            <w:pPr>
              <w:pStyle w:val="TAC"/>
              <w:rPr>
                <w:noProof/>
                <w:lang w:eastAsia="zh-CN"/>
              </w:rPr>
            </w:pPr>
            <w:r w:rsidRPr="00EF5447">
              <w:rPr>
                <w:noProof/>
                <w:lang w:eastAsia="zh-CN"/>
              </w:rPr>
              <w:t>DC_1A-28A_n257I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D42279" w14:textId="77777777" w:rsidR="002071AE" w:rsidRPr="00EF5447" w:rsidRDefault="002071AE" w:rsidP="008C1C13">
            <w:pPr>
              <w:pStyle w:val="TAC"/>
              <w:rPr>
                <w:noProof/>
                <w:lang w:eastAsia="zh-CN"/>
              </w:rPr>
            </w:pPr>
            <w:r w:rsidRPr="00EF5447">
              <w:rPr>
                <w:noProof/>
                <w:lang w:eastAsia="zh-CN"/>
              </w:rPr>
              <w:t>DC_1A_n257A</w:t>
            </w:r>
          </w:p>
          <w:p w14:paraId="7A3B302E" w14:textId="77777777" w:rsidR="002071AE" w:rsidRPr="00EF5447" w:rsidRDefault="002071AE" w:rsidP="008C1C13">
            <w:pPr>
              <w:pStyle w:val="TAC"/>
              <w:rPr>
                <w:noProof/>
                <w:lang w:eastAsia="ja-JP"/>
              </w:rPr>
            </w:pPr>
            <w:r w:rsidRPr="00EF5447">
              <w:rPr>
                <w:noProof/>
              </w:rPr>
              <w:t>DC_1A_n257</w:t>
            </w:r>
            <w:r w:rsidRPr="00EF5447">
              <w:rPr>
                <w:noProof/>
                <w:lang w:eastAsia="ja-JP"/>
              </w:rPr>
              <w:t>D</w:t>
            </w:r>
          </w:p>
          <w:p w14:paraId="4BB445B4" w14:textId="77777777" w:rsidR="002071AE" w:rsidRPr="00EF5447" w:rsidRDefault="002071AE" w:rsidP="008C1C13">
            <w:pPr>
              <w:pStyle w:val="TAC"/>
              <w:rPr>
                <w:noProof/>
                <w:lang w:eastAsia="zh-CN"/>
              </w:rPr>
            </w:pPr>
            <w:r w:rsidRPr="00EF5447">
              <w:rPr>
                <w:noProof/>
              </w:rPr>
              <w:t>DC_1A_n257</w:t>
            </w:r>
            <w:r w:rsidRPr="00EF5447">
              <w:rPr>
                <w:noProof/>
                <w:lang w:eastAsia="ja-JP"/>
              </w:rPr>
              <w:t>G</w:t>
            </w:r>
          </w:p>
          <w:p w14:paraId="5DE2E0EE" w14:textId="77777777" w:rsidR="002071AE" w:rsidRPr="00EF5447" w:rsidRDefault="002071AE" w:rsidP="008C1C13">
            <w:pPr>
              <w:pStyle w:val="TAC"/>
              <w:rPr>
                <w:noProof/>
                <w:lang w:eastAsia="zh-CN"/>
              </w:rPr>
            </w:pPr>
            <w:r w:rsidRPr="00EF5447">
              <w:rPr>
                <w:noProof/>
              </w:rPr>
              <w:t>DC_1A_n257</w:t>
            </w:r>
            <w:r w:rsidRPr="00EF5447">
              <w:rPr>
                <w:noProof/>
                <w:lang w:eastAsia="ja-JP"/>
              </w:rPr>
              <w:t>H</w:t>
            </w:r>
          </w:p>
          <w:p w14:paraId="63DC02CB" w14:textId="77777777" w:rsidR="002071AE" w:rsidRPr="00EF5447" w:rsidRDefault="002071AE" w:rsidP="008C1C13">
            <w:pPr>
              <w:pStyle w:val="TAC"/>
              <w:rPr>
                <w:noProof/>
                <w:lang w:eastAsia="zh-CN"/>
              </w:rPr>
            </w:pPr>
            <w:r w:rsidRPr="00EF5447">
              <w:rPr>
                <w:noProof/>
              </w:rPr>
              <w:t>DC_1A_n257</w:t>
            </w:r>
            <w:r w:rsidRPr="00EF5447">
              <w:rPr>
                <w:noProof/>
                <w:lang w:eastAsia="ja-JP"/>
              </w:rPr>
              <w:t>I</w:t>
            </w:r>
          </w:p>
          <w:p w14:paraId="0A641B03" w14:textId="77777777" w:rsidR="002071AE" w:rsidRPr="00EF5447" w:rsidRDefault="002071AE" w:rsidP="008C1C13">
            <w:pPr>
              <w:pStyle w:val="TAC"/>
              <w:rPr>
                <w:noProof/>
                <w:lang w:eastAsia="zh-CN"/>
              </w:rPr>
            </w:pPr>
            <w:r w:rsidRPr="00EF5447">
              <w:rPr>
                <w:noProof/>
                <w:lang w:eastAsia="zh-CN"/>
              </w:rPr>
              <w:t>DC_28A_n257A</w:t>
            </w:r>
          </w:p>
          <w:p w14:paraId="3D6CFFD5" w14:textId="77777777" w:rsidR="002071AE" w:rsidRPr="00EF5447" w:rsidRDefault="002071AE" w:rsidP="008C1C13">
            <w:pPr>
              <w:pStyle w:val="TAC"/>
              <w:rPr>
                <w:noProof/>
                <w:lang w:eastAsia="ja-JP"/>
              </w:rPr>
            </w:pPr>
            <w:r w:rsidRPr="00EF5447">
              <w:rPr>
                <w:noProof/>
              </w:rPr>
              <w:t>DC_28A_n257</w:t>
            </w:r>
            <w:r w:rsidRPr="00EF5447">
              <w:rPr>
                <w:noProof/>
                <w:lang w:eastAsia="ja-JP"/>
              </w:rPr>
              <w:t>D</w:t>
            </w:r>
          </w:p>
          <w:p w14:paraId="199F5BA2" w14:textId="77777777" w:rsidR="002071AE" w:rsidRPr="00EF5447" w:rsidRDefault="002071AE" w:rsidP="008C1C13">
            <w:pPr>
              <w:pStyle w:val="TAC"/>
              <w:rPr>
                <w:noProof/>
                <w:lang w:eastAsia="zh-CN"/>
              </w:rPr>
            </w:pPr>
            <w:r w:rsidRPr="00EF5447">
              <w:rPr>
                <w:noProof/>
                <w:lang w:eastAsia="zh-CN"/>
              </w:rPr>
              <w:t>DC_28A_n257G</w:t>
            </w:r>
          </w:p>
          <w:p w14:paraId="118B13BF" w14:textId="77777777" w:rsidR="002071AE" w:rsidRPr="00EF5447" w:rsidRDefault="002071AE" w:rsidP="008C1C13">
            <w:pPr>
              <w:pStyle w:val="TAC"/>
              <w:rPr>
                <w:noProof/>
                <w:lang w:eastAsia="zh-CN"/>
              </w:rPr>
            </w:pPr>
            <w:r w:rsidRPr="00EF5447">
              <w:rPr>
                <w:noProof/>
                <w:lang w:eastAsia="zh-CN"/>
              </w:rPr>
              <w:t>DC_28A_n257H</w:t>
            </w:r>
          </w:p>
          <w:p w14:paraId="1F813B37" w14:textId="77777777" w:rsidR="002071AE" w:rsidRPr="00EF5447" w:rsidRDefault="002071AE" w:rsidP="008C1C13">
            <w:pPr>
              <w:pStyle w:val="TAC"/>
              <w:rPr>
                <w:noProof/>
                <w:lang w:eastAsia="zh-CN"/>
              </w:rPr>
            </w:pPr>
            <w:r w:rsidRPr="00EF5447">
              <w:rPr>
                <w:noProof/>
                <w:lang w:eastAsia="zh-CN"/>
              </w:rPr>
              <w:t>DC_28A_n257I</w:t>
            </w:r>
          </w:p>
        </w:tc>
      </w:tr>
      <w:tr w:rsidR="002071AE" w:rsidRPr="00F51302" w14:paraId="79355230"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D9966D" w14:textId="77777777" w:rsidR="002071AE" w:rsidRPr="00EF5447" w:rsidRDefault="002071AE" w:rsidP="008C1C13">
            <w:pPr>
              <w:pStyle w:val="TAC"/>
              <w:rPr>
                <w:rFonts w:cs="Arial"/>
                <w:lang w:eastAsia="ja-JP"/>
              </w:rPr>
            </w:pPr>
            <w:r w:rsidRPr="00EF5447">
              <w:rPr>
                <w:noProof/>
                <w:lang w:eastAsia="zh-CN"/>
              </w:rPr>
              <w:lastRenderedPageBreak/>
              <w:t>DC_1A-41A_n257A</w:t>
            </w:r>
          </w:p>
          <w:p w14:paraId="316CA891" w14:textId="77777777" w:rsidR="002071AE" w:rsidRPr="00EF5447" w:rsidRDefault="002071AE" w:rsidP="008C1C13">
            <w:pPr>
              <w:pStyle w:val="TAC"/>
              <w:rPr>
                <w:rFonts w:cs="Arial"/>
                <w:lang w:eastAsia="ja-JP"/>
              </w:rPr>
            </w:pPr>
            <w:r w:rsidRPr="00EF5447">
              <w:rPr>
                <w:rFonts w:cs="Arial"/>
                <w:lang w:eastAsia="ja-JP"/>
              </w:rPr>
              <w:t>DC_1A-41A_n257D</w:t>
            </w:r>
          </w:p>
          <w:p w14:paraId="308B9BC4" w14:textId="77777777" w:rsidR="002071AE" w:rsidRPr="00EF5447" w:rsidRDefault="002071AE" w:rsidP="008C1C13">
            <w:pPr>
              <w:pStyle w:val="TAC"/>
              <w:rPr>
                <w:rFonts w:cs="Arial"/>
                <w:lang w:eastAsia="ja-JP"/>
              </w:rPr>
            </w:pPr>
            <w:r w:rsidRPr="00EF5447">
              <w:rPr>
                <w:rFonts w:cs="Arial"/>
                <w:lang w:eastAsia="ja-JP"/>
              </w:rPr>
              <w:t>DC_1A-41A_n257E</w:t>
            </w:r>
          </w:p>
          <w:p w14:paraId="76E386EA" w14:textId="77777777" w:rsidR="002071AE" w:rsidRPr="00EF5447" w:rsidRDefault="002071AE" w:rsidP="008C1C13">
            <w:pPr>
              <w:pStyle w:val="TAC"/>
              <w:rPr>
                <w:noProof/>
                <w:lang w:eastAsia="zh-CN"/>
              </w:rPr>
            </w:pPr>
            <w:r w:rsidRPr="00EF5447">
              <w:rPr>
                <w:rFonts w:cs="Arial"/>
                <w:lang w:eastAsia="ja-JP"/>
              </w:rPr>
              <w:t>DC_1A-41A_n257F</w:t>
            </w:r>
          </w:p>
          <w:p w14:paraId="11BBC19C" w14:textId="77777777" w:rsidR="002071AE" w:rsidRPr="00EF5447" w:rsidRDefault="002071AE" w:rsidP="008C1C13">
            <w:pPr>
              <w:pStyle w:val="TAC"/>
              <w:rPr>
                <w:rFonts w:cs="Arial"/>
                <w:lang w:eastAsia="ja-JP"/>
              </w:rPr>
            </w:pPr>
            <w:r w:rsidRPr="00EF5447">
              <w:rPr>
                <w:rFonts w:cs="Arial"/>
                <w:lang w:eastAsia="ja-JP"/>
              </w:rPr>
              <w:t>DC_1A-41A_n257G</w:t>
            </w:r>
          </w:p>
          <w:p w14:paraId="6AFF4839" w14:textId="77777777" w:rsidR="002071AE" w:rsidRPr="00EF5447" w:rsidRDefault="002071AE" w:rsidP="008C1C13">
            <w:pPr>
              <w:pStyle w:val="TAC"/>
              <w:rPr>
                <w:rFonts w:cs="Arial"/>
                <w:lang w:eastAsia="ja-JP"/>
              </w:rPr>
            </w:pPr>
            <w:r w:rsidRPr="00EF5447">
              <w:rPr>
                <w:rFonts w:cs="Arial"/>
                <w:lang w:eastAsia="ja-JP"/>
              </w:rPr>
              <w:t>DC_1A-41A_n257H</w:t>
            </w:r>
          </w:p>
          <w:p w14:paraId="5E82A8A5" w14:textId="77777777" w:rsidR="002071AE" w:rsidRPr="00EF5447" w:rsidRDefault="002071AE" w:rsidP="008C1C13">
            <w:pPr>
              <w:pStyle w:val="TAC"/>
              <w:rPr>
                <w:rFonts w:cs="Arial"/>
                <w:lang w:eastAsia="ja-JP"/>
              </w:rPr>
            </w:pPr>
            <w:r w:rsidRPr="00EF5447">
              <w:rPr>
                <w:rFonts w:cs="Arial"/>
                <w:lang w:eastAsia="ja-JP"/>
              </w:rPr>
              <w:t>DC_1A-41A_n257I</w:t>
            </w:r>
          </w:p>
          <w:p w14:paraId="558C982F" w14:textId="77777777" w:rsidR="002071AE" w:rsidRPr="00EF5447" w:rsidRDefault="002071AE" w:rsidP="008C1C13">
            <w:pPr>
              <w:pStyle w:val="TAC"/>
              <w:rPr>
                <w:rFonts w:cs="Arial"/>
                <w:lang w:eastAsia="ja-JP"/>
              </w:rPr>
            </w:pPr>
            <w:r w:rsidRPr="00EF5447">
              <w:rPr>
                <w:rFonts w:cs="Arial"/>
                <w:lang w:eastAsia="ja-JP"/>
              </w:rPr>
              <w:t>DC_1A-41A_n257J</w:t>
            </w:r>
          </w:p>
          <w:p w14:paraId="0DB71F8A" w14:textId="77777777" w:rsidR="002071AE" w:rsidRPr="00EF5447" w:rsidRDefault="002071AE" w:rsidP="008C1C13">
            <w:pPr>
              <w:pStyle w:val="TAC"/>
              <w:rPr>
                <w:rFonts w:cs="Arial"/>
                <w:lang w:eastAsia="ja-JP"/>
              </w:rPr>
            </w:pPr>
            <w:r w:rsidRPr="00EF5447">
              <w:rPr>
                <w:rFonts w:cs="Arial"/>
                <w:lang w:eastAsia="ja-JP"/>
              </w:rPr>
              <w:t>DC_1A-41A_n257K</w:t>
            </w:r>
          </w:p>
          <w:p w14:paraId="4541AA27" w14:textId="77777777" w:rsidR="002071AE" w:rsidRPr="00EF5447" w:rsidRDefault="002071AE" w:rsidP="008C1C13">
            <w:pPr>
              <w:pStyle w:val="TAC"/>
              <w:rPr>
                <w:rFonts w:cs="Arial"/>
                <w:lang w:eastAsia="ja-JP"/>
              </w:rPr>
            </w:pPr>
            <w:r w:rsidRPr="00EF5447">
              <w:rPr>
                <w:rFonts w:cs="Arial"/>
                <w:lang w:eastAsia="ja-JP"/>
              </w:rPr>
              <w:t>DC_1A-41A_n257L</w:t>
            </w:r>
          </w:p>
          <w:p w14:paraId="03297CC7" w14:textId="77777777" w:rsidR="002071AE" w:rsidRPr="00EF5447" w:rsidRDefault="002071AE" w:rsidP="008C1C13">
            <w:pPr>
              <w:pStyle w:val="TAC"/>
              <w:rPr>
                <w:rFonts w:cs="Arial"/>
                <w:lang w:eastAsia="ja-JP"/>
              </w:rPr>
            </w:pPr>
            <w:r w:rsidRPr="00EF5447">
              <w:rPr>
                <w:rFonts w:cs="Arial"/>
                <w:lang w:eastAsia="ja-JP"/>
              </w:rPr>
              <w:t>DC_1A-41A_n257M</w:t>
            </w:r>
          </w:p>
          <w:p w14:paraId="69A49344" w14:textId="77777777" w:rsidR="002071AE" w:rsidRPr="00EF5447" w:rsidRDefault="002071AE" w:rsidP="008C1C13">
            <w:pPr>
              <w:pStyle w:val="TAC"/>
              <w:rPr>
                <w:rFonts w:cs="Arial"/>
                <w:lang w:eastAsia="ja-JP"/>
              </w:rPr>
            </w:pPr>
            <w:r w:rsidRPr="00EF5447">
              <w:rPr>
                <w:noProof/>
                <w:lang w:eastAsia="zh-CN"/>
              </w:rPr>
              <w:t>DC_1A-41C_n257A</w:t>
            </w:r>
          </w:p>
          <w:p w14:paraId="69B281A7" w14:textId="77777777" w:rsidR="002071AE" w:rsidRPr="00EF5447" w:rsidRDefault="002071AE" w:rsidP="008C1C13">
            <w:pPr>
              <w:pStyle w:val="TAC"/>
              <w:rPr>
                <w:rFonts w:cs="Arial"/>
                <w:lang w:eastAsia="ja-JP"/>
              </w:rPr>
            </w:pPr>
            <w:r w:rsidRPr="00EF5447">
              <w:rPr>
                <w:rFonts w:cs="Arial"/>
                <w:lang w:eastAsia="ja-JP"/>
              </w:rPr>
              <w:t>DC_1A-41C_n257D</w:t>
            </w:r>
          </w:p>
          <w:p w14:paraId="0024CE5F" w14:textId="77777777" w:rsidR="002071AE" w:rsidRPr="00EF5447" w:rsidRDefault="002071AE" w:rsidP="008C1C13">
            <w:pPr>
              <w:pStyle w:val="TAC"/>
              <w:rPr>
                <w:rFonts w:cs="Arial"/>
                <w:lang w:eastAsia="ja-JP"/>
              </w:rPr>
            </w:pPr>
            <w:r w:rsidRPr="00EF5447">
              <w:rPr>
                <w:rFonts w:cs="Arial"/>
                <w:lang w:eastAsia="ja-JP"/>
              </w:rPr>
              <w:t>DC_1A-41C_n257E</w:t>
            </w:r>
          </w:p>
          <w:p w14:paraId="1F0DB8CD" w14:textId="77777777" w:rsidR="002071AE" w:rsidRPr="00EF5447" w:rsidRDefault="002071AE" w:rsidP="008C1C13">
            <w:pPr>
              <w:pStyle w:val="TAC"/>
              <w:rPr>
                <w:rFonts w:cs="Arial"/>
                <w:lang w:eastAsia="ja-JP"/>
              </w:rPr>
            </w:pPr>
            <w:r w:rsidRPr="00EF5447">
              <w:rPr>
                <w:rFonts w:cs="Arial"/>
                <w:lang w:eastAsia="ja-JP"/>
              </w:rPr>
              <w:t>DC_1A-41C_n257F</w:t>
            </w:r>
          </w:p>
          <w:p w14:paraId="6C776358" w14:textId="77777777" w:rsidR="002071AE" w:rsidRPr="00EF5447" w:rsidRDefault="002071AE" w:rsidP="008C1C13">
            <w:pPr>
              <w:pStyle w:val="TAC"/>
              <w:rPr>
                <w:rFonts w:cs="Arial"/>
                <w:lang w:eastAsia="ja-JP"/>
              </w:rPr>
            </w:pPr>
            <w:r w:rsidRPr="00EF5447">
              <w:rPr>
                <w:rFonts w:cs="Arial"/>
                <w:lang w:eastAsia="ja-JP"/>
              </w:rPr>
              <w:t>DC_1A-41C_n257G</w:t>
            </w:r>
          </w:p>
          <w:p w14:paraId="3B2B0B26" w14:textId="77777777" w:rsidR="002071AE" w:rsidRPr="00EF5447" w:rsidRDefault="002071AE" w:rsidP="008C1C13">
            <w:pPr>
              <w:pStyle w:val="TAC"/>
              <w:rPr>
                <w:rFonts w:cs="Arial"/>
                <w:lang w:eastAsia="ja-JP"/>
              </w:rPr>
            </w:pPr>
            <w:r w:rsidRPr="00EF5447">
              <w:rPr>
                <w:rFonts w:cs="Arial"/>
                <w:lang w:eastAsia="ja-JP"/>
              </w:rPr>
              <w:t>DC_1A-41C_n257H</w:t>
            </w:r>
          </w:p>
          <w:p w14:paraId="7D578518" w14:textId="77777777" w:rsidR="002071AE" w:rsidRPr="00EF5447" w:rsidRDefault="002071AE" w:rsidP="008C1C13">
            <w:pPr>
              <w:pStyle w:val="TAC"/>
              <w:rPr>
                <w:rFonts w:cs="Arial"/>
                <w:lang w:eastAsia="ja-JP"/>
              </w:rPr>
            </w:pPr>
            <w:r w:rsidRPr="00EF5447">
              <w:rPr>
                <w:rFonts w:cs="Arial"/>
                <w:lang w:eastAsia="ja-JP"/>
              </w:rPr>
              <w:t>DC_1A-41C_n257I</w:t>
            </w:r>
          </w:p>
          <w:p w14:paraId="2199F72F" w14:textId="77777777" w:rsidR="002071AE" w:rsidRPr="00EF5447" w:rsidRDefault="002071AE" w:rsidP="008C1C13">
            <w:pPr>
              <w:pStyle w:val="TAC"/>
              <w:rPr>
                <w:rFonts w:cs="Arial"/>
                <w:lang w:eastAsia="ja-JP"/>
              </w:rPr>
            </w:pPr>
            <w:r w:rsidRPr="00EF5447">
              <w:rPr>
                <w:rFonts w:cs="Arial"/>
                <w:lang w:eastAsia="ja-JP"/>
              </w:rPr>
              <w:t>DC_1A-41C_n257J</w:t>
            </w:r>
          </w:p>
          <w:p w14:paraId="2AAC9D84" w14:textId="77777777" w:rsidR="002071AE" w:rsidRPr="00EF5447" w:rsidRDefault="002071AE" w:rsidP="008C1C13">
            <w:pPr>
              <w:pStyle w:val="TAC"/>
              <w:rPr>
                <w:rFonts w:cs="Arial"/>
                <w:lang w:eastAsia="ja-JP"/>
              </w:rPr>
            </w:pPr>
            <w:r w:rsidRPr="00EF5447">
              <w:rPr>
                <w:rFonts w:cs="Arial"/>
                <w:lang w:eastAsia="ja-JP"/>
              </w:rPr>
              <w:t>DC_1A-41C_n257K</w:t>
            </w:r>
          </w:p>
          <w:p w14:paraId="3B23A9D2" w14:textId="77777777" w:rsidR="002071AE" w:rsidRPr="00EF5447" w:rsidRDefault="002071AE" w:rsidP="008C1C13">
            <w:pPr>
              <w:pStyle w:val="TAC"/>
              <w:rPr>
                <w:rFonts w:cs="Arial"/>
                <w:lang w:eastAsia="ja-JP"/>
              </w:rPr>
            </w:pPr>
            <w:r w:rsidRPr="00EF5447">
              <w:rPr>
                <w:rFonts w:cs="Arial"/>
                <w:lang w:eastAsia="ja-JP"/>
              </w:rPr>
              <w:t>DC_1A-41C_n257L</w:t>
            </w:r>
          </w:p>
          <w:p w14:paraId="6236A119" w14:textId="77777777" w:rsidR="002071AE" w:rsidRPr="00EF5447" w:rsidRDefault="002071AE" w:rsidP="008C1C13">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CF24AE" w14:textId="77777777" w:rsidR="002071AE" w:rsidRPr="00EF5447" w:rsidRDefault="002071AE" w:rsidP="008C1C13">
            <w:pPr>
              <w:pStyle w:val="TAC"/>
              <w:rPr>
                <w:noProof/>
              </w:rPr>
            </w:pPr>
            <w:r w:rsidRPr="00EF5447">
              <w:rPr>
                <w:noProof/>
              </w:rPr>
              <w:t>DC_1A_n257A</w:t>
            </w:r>
          </w:p>
          <w:p w14:paraId="79BF16ED" w14:textId="77777777" w:rsidR="002071AE" w:rsidRPr="00EF5447" w:rsidRDefault="002071AE" w:rsidP="008C1C13">
            <w:pPr>
              <w:pStyle w:val="TAC"/>
              <w:rPr>
                <w:noProof/>
                <w:lang w:eastAsia="fr-FR"/>
              </w:rPr>
            </w:pPr>
            <w:r w:rsidRPr="00EF5447">
              <w:rPr>
                <w:noProof/>
              </w:rPr>
              <w:t>DC_1A_n257G</w:t>
            </w:r>
          </w:p>
          <w:p w14:paraId="32DF7BA2" w14:textId="77777777" w:rsidR="002071AE" w:rsidRPr="00EF5447" w:rsidRDefault="002071AE" w:rsidP="008C1C13">
            <w:pPr>
              <w:pStyle w:val="TAC"/>
              <w:rPr>
                <w:noProof/>
              </w:rPr>
            </w:pPr>
            <w:r w:rsidRPr="00EF5447">
              <w:rPr>
                <w:noProof/>
              </w:rPr>
              <w:t>DC_1A_n257H</w:t>
            </w:r>
          </w:p>
          <w:p w14:paraId="4296C14E" w14:textId="77777777" w:rsidR="002071AE" w:rsidRPr="00EF5447" w:rsidRDefault="002071AE" w:rsidP="008C1C13">
            <w:pPr>
              <w:pStyle w:val="TAC"/>
              <w:rPr>
                <w:noProof/>
              </w:rPr>
            </w:pPr>
            <w:r w:rsidRPr="00EF5447">
              <w:rPr>
                <w:noProof/>
              </w:rPr>
              <w:t>DC_1A_n257I</w:t>
            </w:r>
          </w:p>
          <w:p w14:paraId="2C82A3CE" w14:textId="77777777" w:rsidR="002071AE" w:rsidRPr="00EF5447" w:rsidRDefault="002071AE" w:rsidP="008C1C13">
            <w:pPr>
              <w:pStyle w:val="TAC"/>
              <w:rPr>
                <w:noProof/>
              </w:rPr>
            </w:pPr>
            <w:r w:rsidRPr="00EF5447">
              <w:rPr>
                <w:noProof/>
              </w:rPr>
              <w:t>DC_41A_n257A</w:t>
            </w:r>
          </w:p>
          <w:p w14:paraId="2AD2E0D7" w14:textId="77777777" w:rsidR="002071AE" w:rsidRPr="00EF5447" w:rsidRDefault="002071AE" w:rsidP="008C1C13">
            <w:pPr>
              <w:pStyle w:val="TAC"/>
              <w:rPr>
                <w:noProof/>
              </w:rPr>
            </w:pPr>
            <w:r w:rsidRPr="00EF5447">
              <w:rPr>
                <w:noProof/>
              </w:rPr>
              <w:t>DC_41A_n257G</w:t>
            </w:r>
          </w:p>
          <w:p w14:paraId="77086B1F" w14:textId="77777777" w:rsidR="002071AE" w:rsidRPr="00EF5447" w:rsidRDefault="002071AE" w:rsidP="008C1C13">
            <w:pPr>
              <w:pStyle w:val="TAC"/>
              <w:rPr>
                <w:noProof/>
              </w:rPr>
            </w:pPr>
            <w:r w:rsidRPr="00EF5447">
              <w:rPr>
                <w:noProof/>
              </w:rPr>
              <w:t>DC_41A_n257H</w:t>
            </w:r>
          </w:p>
          <w:p w14:paraId="19028E5B" w14:textId="77777777" w:rsidR="002071AE" w:rsidRPr="00EF5447" w:rsidRDefault="002071AE" w:rsidP="008C1C13">
            <w:pPr>
              <w:pStyle w:val="TAC"/>
              <w:rPr>
                <w:noProof/>
              </w:rPr>
            </w:pPr>
            <w:r w:rsidRPr="00EF5447">
              <w:rPr>
                <w:noProof/>
              </w:rPr>
              <w:t>DC_41A_n257I</w:t>
            </w:r>
          </w:p>
          <w:p w14:paraId="121C09E9" w14:textId="77777777" w:rsidR="002071AE" w:rsidRPr="00EF5447" w:rsidRDefault="002071AE" w:rsidP="008C1C13">
            <w:pPr>
              <w:pStyle w:val="TAC"/>
              <w:rPr>
                <w:noProof/>
              </w:rPr>
            </w:pPr>
            <w:r w:rsidRPr="00EF5447">
              <w:rPr>
                <w:noProof/>
              </w:rPr>
              <w:t>DC_41C_n257A</w:t>
            </w:r>
          </w:p>
          <w:p w14:paraId="58B4E2BF" w14:textId="77777777" w:rsidR="002071AE" w:rsidRPr="006E2D1D" w:rsidRDefault="002071AE" w:rsidP="008C1C13">
            <w:pPr>
              <w:pStyle w:val="TAC"/>
              <w:rPr>
                <w:noProof/>
                <w:lang w:val="sv-FI"/>
              </w:rPr>
            </w:pPr>
            <w:r w:rsidRPr="006E2D1D">
              <w:rPr>
                <w:noProof/>
                <w:lang w:val="sv-FI"/>
              </w:rPr>
              <w:t>DC_41C_n257G</w:t>
            </w:r>
          </w:p>
          <w:p w14:paraId="2E6B8E95" w14:textId="77777777" w:rsidR="002071AE" w:rsidRPr="006E2D1D" w:rsidRDefault="002071AE" w:rsidP="008C1C13">
            <w:pPr>
              <w:pStyle w:val="TAC"/>
              <w:rPr>
                <w:noProof/>
                <w:lang w:val="sv-FI"/>
              </w:rPr>
            </w:pPr>
            <w:r w:rsidRPr="006E2D1D">
              <w:rPr>
                <w:noProof/>
                <w:lang w:val="sv-FI"/>
              </w:rPr>
              <w:t>DC_41C_n257H</w:t>
            </w:r>
          </w:p>
          <w:p w14:paraId="6F49B1C2" w14:textId="77777777" w:rsidR="002071AE" w:rsidRPr="006E2D1D" w:rsidRDefault="002071AE" w:rsidP="008C1C13">
            <w:pPr>
              <w:pStyle w:val="TAC"/>
              <w:rPr>
                <w:noProof/>
                <w:lang w:val="sv-FI" w:eastAsia="zh-CN"/>
              </w:rPr>
            </w:pPr>
            <w:r w:rsidRPr="006E2D1D">
              <w:rPr>
                <w:noProof/>
                <w:lang w:val="sv-FI"/>
              </w:rPr>
              <w:t>DC_41C_n257I</w:t>
            </w:r>
          </w:p>
        </w:tc>
      </w:tr>
      <w:tr w:rsidR="002071AE" w:rsidRPr="00EF5447" w14:paraId="2AD74F57"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9EFF3D" w14:textId="77777777" w:rsidR="002071AE" w:rsidRPr="00EF5447" w:rsidRDefault="002071AE" w:rsidP="008C1C13">
            <w:pPr>
              <w:pStyle w:val="TAC"/>
              <w:rPr>
                <w:noProof/>
                <w:lang w:eastAsia="zh-CN"/>
              </w:rPr>
            </w:pPr>
            <w:r w:rsidRPr="00EF5447">
              <w:rPr>
                <w:noProof/>
                <w:lang w:eastAsia="zh-CN"/>
              </w:rPr>
              <w:t>DC_1A-42A_n257A</w:t>
            </w:r>
          </w:p>
          <w:p w14:paraId="27B28E1E" w14:textId="77777777" w:rsidR="002071AE" w:rsidRPr="00EF5447" w:rsidRDefault="002071AE" w:rsidP="008C1C13">
            <w:pPr>
              <w:pStyle w:val="TAC"/>
              <w:rPr>
                <w:noProof/>
              </w:rPr>
            </w:pPr>
            <w:r w:rsidRPr="00EF5447">
              <w:rPr>
                <w:noProof/>
              </w:rPr>
              <w:t>DC_1A-42A_n257D</w:t>
            </w:r>
          </w:p>
          <w:p w14:paraId="0802EF44" w14:textId="77777777" w:rsidR="002071AE" w:rsidRPr="00EF5447" w:rsidRDefault="002071AE" w:rsidP="008C1C13">
            <w:pPr>
              <w:pStyle w:val="TAC"/>
              <w:rPr>
                <w:noProof/>
                <w:lang w:eastAsia="fr-FR"/>
              </w:rPr>
            </w:pPr>
            <w:r w:rsidRPr="00EF5447">
              <w:rPr>
                <w:noProof/>
              </w:rPr>
              <w:t>DC_1A-42A_n257E</w:t>
            </w:r>
          </w:p>
          <w:p w14:paraId="73A1B96D" w14:textId="77777777" w:rsidR="002071AE" w:rsidRPr="00EF5447" w:rsidRDefault="002071AE" w:rsidP="008C1C13">
            <w:pPr>
              <w:pStyle w:val="TAC"/>
              <w:rPr>
                <w:noProof/>
              </w:rPr>
            </w:pPr>
            <w:r w:rsidRPr="00EF5447">
              <w:rPr>
                <w:noProof/>
              </w:rPr>
              <w:t>DC_1A-42A_n257F</w:t>
            </w:r>
          </w:p>
          <w:p w14:paraId="1E536D81" w14:textId="77777777" w:rsidR="002071AE" w:rsidRPr="00EF5447" w:rsidRDefault="002071AE" w:rsidP="008C1C13">
            <w:pPr>
              <w:pStyle w:val="TAC"/>
              <w:rPr>
                <w:lang w:eastAsia="ja-JP"/>
              </w:rPr>
            </w:pPr>
            <w:r w:rsidRPr="00EF5447">
              <w:rPr>
                <w:lang w:eastAsia="ja-JP"/>
              </w:rPr>
              <w:t>DC_1A-42A_n257G</w:t>
            </w:r>
          </w:p>
          <w:p w14:paraId="019CBEB7" w14:textId="77777777" w:rsidR="002071AE" w:rsidRPr="00EF5447" w:rsidRDefault="002071AE" w:rsidP="008C1C13">
            <w:pPr>
              <w:pStyle w:val="TAC"/>
              <w:rPr>
                <w:lang w:eastAsia="ja-JP"/>
              </w:rPr>
            </w:pPr>
            <w:r w:rsidRPr="00EF5447">
              <w:rPr>
                <w:lang w:eastAsia="ja-JP"/>
              </w:rPr>
              <w:t>DC_1A-42A_n257H</w:t>
            </w:r>
          </w:p>
          <w:p w14:paraId="754D2594" w14:textId="77777777" w:rsidR="002071AE" w:rsidRPr="00EF5447" w:rsidRDefault="002071AE" w:rsidP="008C1C13">
            <w:pPr>
              <w:pStyle w:val="TAC"/>
              <w:rPr>
                <w:lang w:eastAsia="ja-JP"/>
              </w:rPr>
            </w:pPr>
            <w:r w:rsidRPr="00EF5447">
              <w:rPr>
                <w:lang w:eastAsia="ja-JP"/>
              </w:rPr>
              <w:t>DC_1A-42A_n257I</w:t>
            </w:r>
          </w:p>
          <w:p w14:paraId="2BA79A53" w14:textId="77777777" w:rsidR="002071AE" w:rsidRPr="00EF5447" w:rsidRDefault="002071AE" w:rsidP="008C1C13">
            <w:pPr>
              <w:pStyle w:val="TAC"/>
              <w:rPr>
                <w:lang w:eastAsia="ja-JP"/>
              </w:rPr>
            </w:pPr>
            <w:r w:rsidRPr="00EF5447">
              <w:rPr>
                <w:lang w:eastAsia="ja-JP"/>
              </w:rPr>
              <w:t>DC_1A-42A_n257J</w:t>
            </w:r>
          </w:p>
          <w:p w14:paraId="57D83566" w14:textId="77777777" w:rsidR="002071AE" w:rsidRPr="00EF5447" w:rsidRDefault="002071AE" w:rsidP="008C1C13">
            <w:pPr>
              <w:pStyle w:val="TAC"/>
              <w:rPr>
                <w:lang w:eastAsia="ja-JP"/>
              </w:rPr>
            </w:pPr>
            <w:r w:rsidRPr="00EF5447">
              <w:rPr>
                <w:lang w:eastAsia="ja-JP"/>
              </w:rPr>
              <w:t>DC_1A-42A_n257K</w:t>
            </w:r>
          </w:p>
          <w:p w14:paraId="1C855C54" w14:textId="77777777" w:rsidR="002071AE" w:rsidRPr="00EF5447" w:rsidRDefault="002071AE" w:rsidP="008C1C13">
            <w:pPr>
              <w:pStyle w:val="TAC"/>
              <w:rPr>
                <w:lang w:eastAsia="ja-JP"/>
              </w:rPr>
            </w:pPr>
            <w:r w:rsidRPr="00EF5447">
              <w:rPr>
                <w:lang w:eastAsia="ja-JP"/>
              </w:rPr>
              <w:t>DC_1A-42A_n257L</w:t>
            </w:r>
          </w:p>
          <w:p w14:paraId="4333C6ED" w14:textId="77777777" w:rsidR="002071AE" w:rsidRPr="00EF5447" w:rsidRDefault="002071AE" w:rsidP="008C1C13">
            <w:pPr>
              <w:pStyle w:val="TAC"/>
              <w:rPr>
                <w:noProof/>
                <w:lang w:eastAsia="zh-CN"/>
              </w:rPr>
            </w:pPr>
            <w:r w:rsidRPr="00EF5447">
              <w:rPr>
                <w:lang w:eastAsia="ja-JP"/>
              </w:rPr>
              <w:t>DC_1A-42A_n257M</w:t>
            </w:r>
          </w:p>
          <w:p w14:paraId="346345B8" w14:textId="77777777" w:rsidR="002071AE" w:rsidRPr="00EF5447" w:rsidRDefault="002071AE" w:rsidP="008C1C13">
            <w:pPr>
              <w:pStyle w:val="TAC"/>
            </w:pPr>
            <w:r w:rsidRPr="00EF5447">
              <w:t>DC_1A-42C_n257A</w:t>
            </w:r>
          </w:p>
          <w:p w14:paraId="5F767297" w14:textId="77777777" w:rsidR="002071AE" w:rsidRPr="00EF5447" w:rsidRDefault="002071AE" w:rsidP="008C1C13">
            <w:pPr>
              <w:pStyle w:val="TAC"/>
              <w:rPr>
                <w:lang w:eastAsia="zh-CN"/>
              </w:rPr>
            </w:pPr>
            <w:r w:rsidRPr="00EF5447">
              <w:rPr>
                <w:lang w:eastAsia="zh-CN"/>
              </w:rPr>
              <w:t>DC_1A-42C_n257D</w:t>
            </w:r>
          </w:p>
          <w:p w14:paraId="5E170763" w14:textId="77777777" w:rsidR="002071AE" w:rsidRPr="00EF5447" w:rsidRDefault="002071AE" w:rsidP="008C1C13">
            <w:pPr>
              <w:pStyle w:val="TAC"/>
              <w:rPr>
                <w:lang w:eastAsia="zh-CN"/>
              </w:rPr>
            </w:pPr>
            <w:r w:rsidRPr="00EF5447">
              <w:rPr>
                <w:lang w:eastAsia="zh-CN"/>
              </w:rPr>
              <w:t>DC_1A-42C_n257E</w:t>
            </w:r>
          </w:p>
          <w:p w14:paraId="34833676" w14:textId="77777777" w:rsidR="002071AE" w:rsidRPr="00EF5447" w:rsidRDefault="002071AE" w:rsidP="008C1C13">
            <w:pPr>
              <w:pStyle w:val="TAC"/>
              <w:rPr>
                <w:lang w:eastAsia="zh-CN"/>
              </w:rPr>
            </w:pPr>
            <w:r w:rsidRPr="00EF5447">
              <w:rPr>
                <w:lang w:eastAsia="zh-CN"/>
              </w:rPr>
              <w:t>DC_1A-42C_n257F</w:t>
            </w:r>
          </w:p>
          <w:p w14:paraId="28CD0A03" w14:textId="77777777" w:rsidR="002071AE" w:rsidRPr="00EF5447" w:rsidRDefault="002071AE" w:rsidP="008C1C13">
            <w:pPr>
              <w:pStyle w:val="TAC"/>
              <w:rPr>
                <w:lang w:eastAsia="ja-JP"/>
              </w:rPr>
            </w:pPr>
            <w:r w:rsidRPr="00EF5447">
              <w:rPr>
                <w:lang w:eastAsia="ja-JP"/>
              </w:rPr>
              <w:t>DC_1A-42C_n257G</w:t>
            </w:r>
          </w:p>
          <w:p w14:paraId="5D05D0F5" w14:textId="77777777" w:rsidR="002071AE" w:rsidRPr="00EF5447" w:rsidRDefault="002071AE" w:rsidP="008C1C13">
            <w:pPr>
              <w:pStyle w:val="TAC"/>
              <w:rPr>
                <w:lang w:eastAsia="ja-JP"/>
              </w:rPr>
            </w:pPr>
            <w:r w:rsidRPr="00EF5447">
              <w:rPr>
                <w:lang w:eastAsia="ja-JP"/>
              </w:rPr>
              <w:t>DC_1A-42C_n257H</w:t>
            </w:r>
          </w:p>
          <w:p w14:paraId="432E25DD" w14:textId="77777777" w:rsidR="002071AE" w:rsidRPr="00EF5447" w:rsidRDefault="002071AE" w:rsidP="008C1C13">
            <w:pPr>
              <w:pStyle w:val="TAC"/>
              <w:rPr>
                <w:lang w:eastAsia="ja-JP"/>
              </w:rPr>
            </w:pPr>
            <w:r w:rsidRPr="00EF5447">
              <w:rPr>
                <w:lang w:eastAsia="ja-JP"/>
              </w:rPr>
              <w:t>DC_1A-42C_n257I</w:t>
            </w:r>
          </w:p>
          <w:p w14:paraId="5C6F6779" w14:textId="77777777" w:rsidR="002071AE" w:rsidRPr="00EF5447" w:rsidRDefault="002071AE" w:rsidP="008C1C13">
            <w:pPr>
              <w:pStyle w:val="TAC"/>
              <w:rPr>
                <w:lang w:eastAsia="ja-JP"/>
              </w:rPr>
            </w:pPr>
            <w:r w:rsidRPr="00EF5447">
              <w:rPr>
                <w:lang w:eastAsia="ja-JP"/>
              </w:rPr>
              <w:t>DC_1A-42C_n257J</w:t>
            </w:r>
          </w:p>
          <w:p w14:paraId="38E18525" w14:textId="77777777" w:rsidR="002071AE" w:rsidRPr="00EF5447" w:rsidRDefault="002071AE" w:rsidP="008C1C13">
            <w:pPr>
              <w:pStyle w:val="TAC"/>
              <w:rPr>
                <w:lang w:eastAsia="ja-JP"/>
              </w:rPr>
            </w:pPr>
            <w:r w:rsidRPr="00EF5447">
              <w:rPr>
                <w:lang w:eastAsia="ja-JP"/>
              </w:rPr>
              <w:t>DC_1A-42C_n257K</w:t>
            </w:r>
          </w:p>
          <w:p w14:paraId="3EBD9D68" w14:textId="77777777" w:rsidR="002071AE" w:rsidRPr="00EF5447" w:rsidRDefault="002071AE" w:rsidP="008C1C13">
            <w:pPr>
              <w:pStyle w:val="TAC"/>
              <w:rPr>
                <w:lang w:eastAsia="ja-JP"/>
              </w:rPr>
            </w:pPr>
            <w:r w:rsidRPr="00EF5447">
              <w:rPr>
                <w:lang w:eastAsia="ja-JP"/>
              </w:rPr>
              <w:t>DC_1A-42C_n257L</w:t>
            </w:r>
          </w:p>
          <w:p w14:paraId="0B4C64C5" w14:textId="77777777" w:rsidR="002071AE" w:rsidRPr="00EF5447" w:rsidRDefault="002071AE" w:rsidP="008C1C13">
            <w:pPr>
              <w:pStyle w:val="TAC"/>
              <w:rPr>
                <w:lang w:eastAsia="zh-CN"/>
              </w:rPr>
            </w:pPr>
            <w:r w:rsidRPr="00EF5447">
              <w:rPr>
                <w:lang w:eastAsia="ja-JP"/>
              </w:rPr>
              <w:t>DC_1A-42C_n257M</w:t>
            </w:r>
          </w:p>
          <w:p w14:paraId="0CC27FB5" w14:textId="77777777" w:rsidR="002071AE" w:rsidRPr="00EF5447" w:rsidRDefault="002071AE" w:rsidP="008C1C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14:paraId="1CAA07B1" w14:textId="77777777" w:rsidR="002071AE" w:rsidRPr="00EF5447" w:rsidRDefault="002071AE" w:rsidP="008C1C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14:paraId="41F5C8F9" w14:textId="77777777" w:rsidR="002071AE" w:rsidRPr="00EF5447" w:rsidRDefault="002071AE" w:rsidP="008C1C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14:paraId="0D2BD0BA" w14:textId="77777777" w:rsidR="002071AE" w:rsidRPr="00EF5447" w:rsidRDefault="002071AE" w:rsidP="008C1C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14:paraId="64F321FF" w14:textId="77777777" w:rsidR="002071AE" w:rsidRPr="00EF5447" w:rsidRDefault="002071AE" w:rsidP="008C1C13">
            <w:pPr>
              <w:pStyle w:val="TAC"/>
              <w:rPr>
                <w:lang w:eastAsia="ja-JP"/>
              </w:rPr>
            </w:pPr>
            <w:r w:rsidRPr="00EF5447">
              <w:rPr>
                <w:lang w:eastAsia="ja-JP"/>
              </w:rPr>
              <w:t>DC_1A-42D_n257G</w:t>
            </w:r>
          </w:p>
          <w:p w14:paraId="5E6C16D7" w14:textId="77777777" w:rsidR="002071AE" w:rsidRPr="00EF5447" w:rsidRDefault="002071AE" w:rsidP="008C1C13">
            <w:pPr>
              <w:pStyle w:val="TAC"/>
              <w:rPr>
                <w:lang w:eastAsia="ja-JP"/>
              </w:rPr>
            </w:pPr>
            <w:r w:rsidRPr="00EF5447">
              <w:rPr>
                <w:lang w:eastAsia="ja-JP"/>
              </w:rPr>
              <w:t>DC_1A-42D_n257H</w:t>
            </w:r>
          </w:p>
          <w:p w14:paraId="73B522D3" w14:textId="77777777" w:rsidR="002071AE" w:rsidRPr="00EF5447" w:rsidRDefault="002071AE" w:rsidP="008C1C13">
            <w:pPr>
              <w:pStyle w:val="TAC"/>
              <w:rPr>
                <w:lang w:eastAsia="ja-JP"/>
              </w:rPr>
            </w:pPr>
            <w:r w:rsidRPr="00EF5447">
              <w:rPr>
                <w:lang w:eastAsia="ja-JP"/>
              </w:rPr>
              <w:t>DC_1A-42D_n257I</w:t>
            </w:r>
          </w:p>
          <w:p w14:paraId="0705E800" w14:textId="77777777" w:rsidR="002071AE" w:rsidRPr="00EF5447" w:rsidRDefault="002071AE" w:rsidP="008C1C13">
            <w:pPr>
              <w:pStyle w:val="TAC"/>
              <w:rPr>
                <w:lang w:eastAsia="ja-JP"/>
              </w:rPr>
            </w:pPr>
            <w:r w:rsidRPr="00EF5447">
              <w:rPr>
                <w:lang w:eastAsia="ja-JP"/>
              </w:rPr>
              <w:t>DC_1A-42D_n257J</w:t>
            </w:r>
          </w:p>
          <w:p w14:paraId="08A1F87B" w14:textId="77777777" w:rsidR="002071AE" w:rsidRPr="00EF5447" w:rsidRDefault="002071AE" w:rsidP="008C1C13">
            <w:pPr>
              <w:pStyle w:val="TAC"/>
              <w:rPr>
                <w:lang w:eastAsia="ja-JP"/>
              </w:rPr>
            </w:pPr>
            <w:r w:rsidRPr="00EF5447">
              <w:rPr>
                <w:lang w:eastAsia="ja-JP"/>
              </w:rPr>
              <w:t>DC_1A-42D_n257K</w:t>
            </w:r>
          </w:p>
          <w:p w14:paraId="48C64E2A" w14:textId="77777777" w:rsidR="002071AE" w:rsidRPr="00EF5447" w:rsidRDefault="002071AE" w:rsidP="008C1C13">
            <w:pPr>
              <w:pStyle w:val="TAC"/>
              <w:rPr>
                <w:lang w:eastAsia="ja-JP"/>
              </w:rPr>
            </w:pPr>
            <w:r w:rsidRPr="00EF5447">
              <w:rPr>
                <w:lang w:eastAsia="ja-JP"/>
              </w:rPr>
              <w:t>DC_1A-42D_n257L</w:t>
            </w:r>
          </w:p>
          <w:p w14:paraId="7AB18608" w14:textId="77777777" w:rsidR="002071AE" w:rsidRPr="00EF5447" w:rsidRDefault="002071AE" w:rsidP="008C1C13">
            <w:pPr>
              <w:pStyle w:val="TAC"/>
              <w:rPr>
                <w:rFonts w:cs="Arial"/>
                <w:lang w:eastAsia="zh-CN"/>
              </w:rPr>
            </w:pPr>
            <w:r w:rsidRPr="00EF5447">
              <w:rPr>
                <w:lang w:eastAsia="ja-JP"/>
              </w:rPr>
              <w:t>DC_1A-42D_n257M</w:t>
            </w:r>
          </w:p>
          <w:p w14:paraId="076FECE0" w14:textId="77777777" w:rsidR="002071AE" w:rsidRPr="00EF5447" w:rsidRDefault="002071AE" w:rsidP="008C1C13">
            <w:pPr>
              <w:pStyle w:val="TAC"/>
            </w:pPr>
            <w:r w:rsidRPr="00EF5447">
              <w:t>DC_1A-42</w:t>
            </w:r>
            <w:r w:rsidRPr="00EF5447">
              <w:rPr>
                <w:lang w:eastAsia="zh-CN"/>
              </w:rPr>
              <w:t>E</w:t>
            </w:r>
            <w:r w:rsidRPr="00EF5447">
              <w:t>_n257A</w:t>
            </w:r>
          </w:p>
          <w:p w14:paraId="6BDF0C8A" w14:textId="77777777" w:rsidR="002071AE" w:rsidRPr="00EF5447" w:rsidRDefault="002071AE" w:rsidP="008C1C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1A-42E_n257D</w:t>
            </w:r>
          </w:p>
          <w:p w14:paraId="66F0E8B1" w14:textId="77777777" w:rsidR="002071AE" w:rsidRPr="00EF5447" w:rsidRDefault="002071AE" w:rsidP="008C1C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1A-42E_n257E</w:t>
            </w:r>
          </w:p>
          <w:p w14:paraId="431BB122" w14:textId="77777777" w:rsidR="002071AE" w:rsidRPr="00EF5447" w:rsidRDefault="002071AE" w:rsidP="008C1C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1A-42E_n257F</w:t>
            </w:r>
          </w:p>
          <w:p w14:paraId="18672F3C" w14:textId="77777777" w:rsidR="002071AE" w:rsidRPr="00EF5447" w:rsidRDefault="002071AE" w:rsidP="008C1C13">
            <w:pPr>
              <w:pStyle w:val="TAC"/>
              <w:rPr>
                <w:lang w:eastAsia="ja-JP"/>
              </w:rPr>
            </w:pPr>
            <w:r w:rsidRPr="00EF5447">
              <w:rPr>
                <w:lang w:eastAsia="ja-JP"/>
              </w:rPr>
              <w:t>DC_1A-42E_n257G</w:t>
            </w:r>
          </w:p>
          <w:p w14:paraId="498BC805" w14:textId="77777777" w:rsidR="002071AE" w:rsidRPr="00EF5447" w:rsidRDefault="002071AE" w:rsidP="008C1C13">
            <w:pPr>
              <w:pStyle w:val="TAC"/>
              <w:rPr>
                <w:lang w:eastAsia="ja-JP"/>
              </w:rPr>
            </w:pPr>
            <w:r w:rsidRPr="00EF5447">
              <w:rPr>
                <w:lang w:eastAsia="ja-JP"/>
              </w:rPr>
              <w:t>DC_1A-42E_n257H</w:t>
            </w:r>
          </w:p>
          <w:p w14:paraId="12853CA3" w14:textId="77777777" w:rsidR="002071AE" w:rsidRPr="00EF5447" w:rsidRDefault="002071AE" w:rsidP="008C1C13">
            <w:pPr>
              <w:pStyle w:val="TAC"/>
              <w:rPr>
                <w:lang w:eastAsia="ja-JP"/>
              </w:rPr>
            </w:pPr>
            <w:r w:rsidRPr="00EF5447">
              <w:rPr>
                <w:lang w:eastAsia="ja-JP"/>
              </w:rPr>
              <w:t>DC_1A-42E_n257I</w:t>
            </w:r>
          </w:p>
          <w:p w14:paraId="1C74045F" w14:textId="77777777" w:rsidR="002071AE" w:rsidRPr="00EF5447" w:rsidRDefault="002071AE" w:rsidP="008C1C13">
            <w:pPr>
              <w:pStyle w:val="TAC"/>
              <w:rPr>
                <w:lang w:eastAsia="ja-JP"/>
              </w:rPr>
            </w:pPr>
            <w:r w:rsidRPr="00EF5447">
              <w:rPr>
                <w:lang w:eastAsia="ja-JP"/>
              </w:rPr>
              <w:t>DC_1A-42E_n257J</w:t>
            </w:r>
          </w:p>
          <w:p w14:paraId="29D86B1B" w14:textId="77777777" w:rsidR="002071AE" w:rsidRPr="00EF5447" w:rsidRDefault="002071AE" w:rsidP="008C1C13">
            <w:pPr>
              <w:pStyle w:val="TAC"/>
              <w:rPr>
                <w:lang w:eastAsia="ja-JP"/>
              </w:rPr>
            </w:pPr>
            <w:r w:rsidRPr="00EF5447">
              <w:rPr>
                <w:lang w:eastAsia="ja-JP"/>
              </w:rPr>
              <w:t>DC_1A-42E_n257K</w:t>
            </w:r>
          </w:p>
          <w:p w14:paraId="6E91C64B" w14:textId="77777777" w:rsidR="002071AE" w:rsidRPr="00EF5447" w:rsidRDefault="002071AE" w:rsidP="008C1C13">
            <w:pPr>
              <w:pStyle w:val="TAC"/>
              <w:rPr>
                <w:lang w:eastAsia="ja-JP"/>
              </w:rPr>
            </w:pPr>
            <w:r w:rsidRPr="00EF5447">
              <w:rPr>
                <w:lang w:eastAsia="ja-JP"/>
              </w:rPr>
              <w:t>DC_1A-42E_n257L</w:t>
            </w:r>
          </w:p>
          <w:p w14:paraId="69712321" w14:textId="77777777" w:rsidR="002071AE" w:rsidRPr="00EF5447" w:rsidRDefault="002071AE" w:rsidP="008C1C13">
            <w:pPr>
              <w:pStyle w:val="TAC"/>
              <w:rPr>
                <w:noProof/>
                <w:lang w:eastAsia="zh-CN"/>
              </w:rPr>
            </w:pPr>
            <w:r w:rsidRPr="00EF5447">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5D9ACE" w14:textId="77777777" w:rsidR="002071AE" w:rsidRPr="00EF5447" w:rsidRDefault="002071AE" w:rsidP="008C1C13">
            <w:pPr>
              <w:pStyle w:val="TAC"/>
              <w:rPr>
                <w:noProof/>
                <w:lang w:eastAsia="ja-JP"/>
              </w:rPr>
            </w:pPr>
            <w:r w:rsidRPr="00EF5447">
              <w:rPr>
                <w:noProof/>
              </w:rPr>
              <w:t>DC_1A_n257A</w:t>
            </w:r>
          </w:p>
          <w:p w14:paraId="0608A74F" w14:textId="77777777" w:rsidR="002071AE" w:rsidRPr="00EF5447" w:rsidRDefault="002071AE" w:rsidP="008C1C13">
            <w:pPr>
              <w:pStyle w:val="TAC"/>
              <w:rPr>
                <w:noProof/>
                <w:lang w:eastAsia="ja-JP"/>
              </w:rPr>
            </w:pPr>
            <w:r w:rsidRPr="00EF5447">
              <w:rPr>
                <w:noProof/>
              </w:rPr>
              <w:t>DC_1A_n257</w:t>
            </w:r>
            <w:r w:rsidRPr="00EF5447">
              <w:rPr>
                <w:noProof/>
                <w:lang w:eastAsia="ja-JP"/>
              </w:rPr>
              <w:t>D</w:t>
            </w:r>
          </w:p>
          <w:p w14:paraId="15072658" w14:textId="77777777" w:rsidR="002071AE" w:rsidRPr="00EF5447" w:rsidRDefault="002071AE" w:rsidP="008C1C13">
            <w:pPr>
              <w:pStyle w:val="TAC"/>
              <w:rPr>
                <w:lang w:eastAsia="ja-JP"/>
              </w:rPr>
            </w:pPr>
            <w:r w:rsidRPr="00EF5447">
              <w:rPr>
                <w:lang w:eastAsia="ja-JP"/>
              </w:rPr>
              <w:t>DC_1A_n257A</w:t>
            </w:r>
          </w:p>
          <w:p w14:paraId="4E56AAA0" w14:textId="77777777" w:rsidR="002071AE" w:rsidRPr="00EF5447" w:rsidRDefault="002071AE" w:rsidP="008C1C13">
            <w:pPr>
              <w:pStyle w:val="TAC"/>
              <w:rPr>
                <w:lang w:eastAsia="ja-JP"/>
              </w:rPr>
            </w:pPr>
            <w:r w:rsidRPr="00EF5447">
              <w:rPr>
                <w:lang w:eastAsia="ja-JP"/>
              </w:rPr>
              <w:t>DC_1A_n257G</w:t>
            </w:r>
          </w:p>
          <w:p w14:paraId="6DDC9FDA" w14:textId="77777777" w:rsidR="002071AE" w:rsidRPr="00EF5447" w:rsidRDefault="002071AE" w:rsidP="008C1C13">
            <w:pPr>
              <w:pStyle w:val="TAC"/>
              <w:rPr>
                <w:lang w:eastAsia="ja-JP"/>
              </w:rPr>
            </w:pPr>
            <w:r w:rsidRPr="00EF5447">
              <w:rPr>
                <w:lang w:eastAsia="ja-JP"/>
              </w:rPr>
              <w:t>DC_1A_n257H</w:t>
            </w:r>
          </w:p>
          <w:p w14:paraId="43ED6555" w14:textId="77777777" w:rsidR="002071AE" w:rsidRPr="00EF5447" w:rsidRDefault="002071AE" w:rsidP="008C1C13">
            <w:pPr>
              <w:pStyle w:val="TAC"/>
              <w:rPr>
                <w:lang w:eastAsia="ja-JP"/>
              </w:rPr>
            </w:pPr>
            <w:r w:rsidRPr="00EF5447">
              <w:rPr>
                <w:lang w:eastAsia="ja-JP"/>
              </w:rPr>
              <w:t>DC_1A_n257I</w:t>
            </w:r>
          </w:p>
          <w:p w14:paraId="05554087" w14:textId="77777777" w:rsidR="002071AE" w:rsidRPr="00EF5447" w:rsidRDefault="002071AE" w:rsidP="008C1C13">
            <w:pPr>
              <w:pStyle w:val="TAC"/>
              <w:rPr>
                <w:lang w:eastAsia="ja-JP"/>
              </w:rPr>
            </w:pPr>
            <w:r w:rsidRPr="00EF5447">
              <w:rPr>
                <w:lang w:eastAsia="ja-JP"/>
              </w:rPr>
              <w:t>DC_1A_n257J</w:t>
            </w:r>
          </w:p>
          <w:p w14:paraId="32993BEF" w14:textId="77777777" w:rsidR="002071AE" w:rsidRPr="00EF5447" w:rsidRDefault="002071AE" w:rsidP="008C1C13">
            <w:pPr>
              <w:pStyle w:val="TAC"/>
              <w:rPr>
                <w:lang w:eastAsia="ja-JP"/>
              </w:rPr>
            </w:pPr>
            <w:r w:rsidRPr="00EF5447">
              <w:rPr>
                <w:lang w:eastAsia="ja-JP"/>
              </w:rPr>
              <w:t>DC_1A_n257K</w:t>
            </w:r>
          </w:p>
          <w:p w14:paraId="3B9CFED7" w14:textId="77777777" w:rsidR="002071AE" w:rsidRPr="00EF5447" w:rsidRDefault="002071AE" w:rsidP="008C1C13">
            <w:pPr>
              <w:pStyle w:val="TAC"/>
              <w:rPr>
                <w:lang w:eastAsia="ja-JP"/>
              </w:rPr>
            </w:pPr>
            <w:r w:rsidRPr="00EF5447">
              <w:rPr>
                <w:lang w:eastAsia="ja-JP"/>
              </w:rPr>
              <w:t>DC_1A_n257L</w:t>
            </w:r>
          </w:p>
          <w:p w14:paraId="10E94EBB" w14:textId="77777777" w:rsidR="002071AE" w:rsidRPr="00EF5447" w:rsidRDefault="002071AE" w:rsidP="008C1C13">
            <w:pPr>
              <w:pStyle w:val="TAC"/>
              <w:rPr>
                <w:noProof/>
                <w:lang w:eastAsia="ja-JP"/>
              </w:rPr>
            </w:pPr>
            <w:r w:rsidRPr="00EF5447">
              <w:rPr>
                <w:lang w:eastAsia="ja-JP"/>
              </w:rPr>
              <w:t>DC_1A_n257M</w:t>
            </w:r>
          </w:p>
          <w:p w14:paraId="617E207E" w14:textId="77777777" w:rsidR="002071AE" w:rsidRPr="00EF5447" w:rsidRDefault="002071AE" w:rsidP="008C1C13">
            <w:pPr>
              <w:pStyle w:val="TAC"/>
              <w:rPr>
                <w:noProof/>
                <w:lang w:eastAsia="ja-JP"/>
              </w:rPr>
            </w:pPr>
            <w:r w:rsidRPr="00EF5447">
              <w:rPr>
                <w:noProof/>
              </w:rPr>
              <w:t>DC_42A_n257A</w:t>
            </w:r>
          </w:p>
          <w:p w14:paraId="3EB16355" w14:textId="77777777" w:rsidR="002071AE" w:rsidRPr="00EF5447" w:rsidRDefault="002071AE" w:rsidP="008C1C13">
            <w:pPr>
              <w:pStyle w:val="TAC"/>
              <w:rPr>
                <w:noProof/>
                <w:lang w:eastAsia="ja-JP"/>
              </w:rPr>
            </w:pPr>
            <w:r w:rsidRPr="00EF5447">
              <w:rPr>
                <w:noProof/>
              </w:rPr>
              <w:t>DC_42A_n257</w:t>
            </w:r>
            <w:r w:rsidRPr="00EF5447">
              <w:rPr>
                <w:noProof/>
                <w:lang w:eastAsia="ja-JP"/>
              </w:rPr>
              <w:t>D</w:t>
            </w:r>
          </w:p>
          <w:p w14:paraId="363C7A63" w14:textId="77777777" w:rsidR="002071AE" w:rsidRPr="00EF5447" w:rsidRDefault="002071AE" w:rsidP="008C1C13">
            <w:pPr>
              <w:pStyle w:val="TAC"/>
              <w:rPr>
                <w:noProof/>
                <w:lang w:eastAsia="ja-JP"/>
              </w:rPr>
            </w:pPr>
            <w:r w:rsidRPr="00EF5447">
              <w:rPr>
                <w:noProof/>
              </w:rPr>
              <w:t>DC_42A_n257G</w:t>
            </w:r>
          </w:p>
          <w:p w14:paraId="492FFEE2" w14:textId="77777777" w:rsidR="002071AE" w:rsidRPr="00EF5447" w:rsidRDefault="002071AE" w:rsidP="008C1C13">
            <w:pPr>
              <w:pStyle w:val="TAC"/>
              <w:rPr>
                <w:noProof/>
                <w:lang w:eastAsia="ja-JP"/>
              </w:rPr>
            </w:pPr>
            <w:r w:rsidRPr="00EF5447">
              <w:rPr>
                <w:noProof/>
              </w:rPr>
              <w:t>DC_42A_n257H</w:t>
            </w:r>
          </w:p>
          <w:p w14:paraId="5151F28D" w14:textId="77777777" w:rsidR="002071AE" w:rsidRPr="00EF5447" w:rsidRDefault="002071AE" w:rsidP="008C1C13">
            <w:pPr>
              <w:pStyle w:val="TAC"/>
              <w:rPr>
                <w:noProof/>
              </w:rPr>
            </w:pPr>
            <w:r w:rsidRPr="00EF5447">
              <w:rPr>
                <w:noProof/>
              </w:rPr>
              <w:t>DC_42A_n257I</w:t>
            </w:r>
          </w:p>
          <w:p w14:paraId="4FD2EBE1" w14:textId="77777777" w:rsidR="002071AE" w:rsidRPr="00EF5447" w:rsidRDefault="002071AE" w:rsidP="008C1C13">
            <w:pPr>
              <w:pStyle w:val="TAC"/>
              <w:rPr>
                <w:noProof/>
                <w:lang w:eastAsia="ja-JP"/>
              </w:rPr>
            </w:pPr>
            <w:r w:rsidRPr="00EF5447">
              <w:rPr>
                <w:noProof/>
              </w:rPr>
              <w:t>DC_42C_n257A</w:t>
            </w:r>
          </w:p>
          <w:p w14:paraId="69AFFCB7" w14:textId="77777777" w:rsidR="002071AE" w:rsidRPr="00EF5447" w:rsidRDefault="002071AE" w:rsidP="008C1C13">
            <w:pPr>
              <w:pStyle w:val="TAC"/>
              <w:rPr>
                <w:noProof/>
                <w:lang w:eastAsia="ja-JP"/>
              </w:rPr>
            </w:pPr>
            <w:r w:rsidRPr="00EF5447">
              <w:rPr>
                <w:noProof/>
              </w:rPr>
              <w:t>DC_42C_n257G</w:t>
            </w:r>
          </w:p>
          <w:p w14:paraId="1F7EDA7D" w14:textId="77777777" w:rsidR="002071AE" w:rsidRPr="00EF5447" w:rsidRDefault="002071AE" w:rsidP="008C1C13">
            <w:pPr>
              <w:pStyle w:val="TAC"/>
              <w:rPr>
                <w:noProof/>
                <w:lang w:eastAsia="ja-JP"/>
              </w:rPr>
            </w:pPr>
            <w:r w:rsidRPr="00EF5447">
              <w:rPr>
                <w:noProof/>
              </w:rPr>
              <w:t>DC_42C_n257H</w:t>
            </w:r>
          </w:p>
          <w:p w14:paraId="6090B75D" w14:textId="77777777" w:rsidR="002071AE" w:rsidRPr="00EF5447" w:rsidRDefault="002071AE" w:rsidP="008C1C13">
            <w:pPr>
              <w:pStyle w:val="TAC"/>
            </w:pPr>
            <w:r w:rsidRPr="00EF5447">
              <w:rPr>
                <w:noProof/>
              </w:rPr>
              <w:t>DC_42C_n257I</w:t>
            </w:r>
          </w:p>
        </w:tc>
      </w:tr>
      <w:tr w:rsidR="002071AE" w:rsidRPr="00EF5447" w14:paraId="4E880317"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0B8D4E" w14:textId="77777777" w:rsidR="002071AE" w:rsidRPr="00EF5447" w:rsidRDefault="002071AE" w:rsidP="008C1C13">
            <w:pPr>
              <w:pStyle w:val="TAC"/>
              <w:rPr>
                <w:noProof/>
                <w:lang w:eastAsia="zh-CN"/>
              </w:rPr>
            </w:pPr>
            <w:r w:rsidRPr="00EF5447">
              <w:rPr>
                <w:noProof/>
                <w:lang w:eastAsia="zh-CN"/>
              </w:rPr>
              <w:lastRenderedPageBreak/>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38B4DD" w14:textId="77777777" w:rsidR="002071AE" w:rsidRPr="00EF5447" w:rsidRDefault="002071AE" w:rsidP="008C1C13">
            <w:pPr>
              <w:pStyle w:val="TAC"/>
              <w:rPr>
                <w:noProof/>
                <w:lang w:eastAsia="zh-CN"/>
              </w:rPr>
            </w:pPr>
            <w:r w:rsidRPr="00EF5447">
              <w:rPr>
                <w:noProof/>
                <w:lang w:eastAsia="zh-CN"/>
              </w:rPr>
              <w:t>DC_2A_n257A</w:t>
            </w:r>
          </w:p>
          <w:p w14:paraId="417F5FB9" w14:textId="77777777" w:rsidR="002071AE" w:rsidRPr="00EF5447" w:rsidRDefault="002071AE" w:rsidP="008C1C13">
            <w:pPr>
              <w:pStyle w:val="TAC"/>
              <w:rPr>
                <w:noProof/>
                <w:lang w:eastAsia="zh-CN"/>
              </w:rPr>
            </w:pPr>
            <w:r w:rsidRPr="00EF5447">
              <w:rPr>
                <w:noProof/>
                <w:lang w:eastAsia="zh-CN"/>
              </w:rPr>
              <w:t>DC_5A_n257A</w:t>
            </w:r>
          </w:p>
        </w:tc>
      </w:tr>
      <w:tr w:rsidR="002071AE" w:rsidRPr="00EF5447" w14:paraId="178761EE"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EB5CC0" w14:textId="77777777" w:rsidR="002071AE" w:rsidRPr="00EF5447" w:rsidRDefault="002071AE" w:rsidP="008C1C13">
            <w:pPr>
              <w:pStyle w:val="TAC"/>
              <w:rPr>
                <w:noProof/>
                <w:lang w:eastAsia="zh-CN"/>
              </w:rPr>
            </w:pPr>
            <w:r w:rsidRPr="00EF5447">
              <w:rPr>
                <w:noProof/>
                <w:lang w:eastAsia="zh-CN"/>
              </w:rPr>
              <w:t>DC_2A-5A_n260A</w:t>
            </w:r>
          </w:p>
          <w:p w14:paraId="2A5211F6" w14:textId="77777777" w:rsidR="002071AE" w:rsidRPr="00EF5447" w:rsidRDefault="002071AE" w:rsidP="008C1C13">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14:paraId="2987C689" w14:textId="77777777" w:rsidR="002071AE" w:rsidRPr="00EF5447" w:rsidRDefault="002071AE" w:rsidP="008C1C13">
            <w:pPr>
              <w:pStyle w:val="TAC"/>
              <w:rPr>
                <w:lang w:eastAsia="fi-FI"/>
              </w:rPr>
            </w:pPr>
            <w:r w:rsidRPr="00EF5447">
              <w:rPr>
                <w:lang w:eastAsia="fi-FI"/>
              </w:rPr>
              <w:t>DC_2A</w:t>
            </w:r>
            <w:r w:rsidRPr="00EF5447">
              <w:rPr>
                <w:rFonts w:cs="Arial"/>
                <w:noProof/>
                <w:szCs w:val="18"/>
              </w:rPr>
              <w:t>-5A</w:t>
            </w:r>
            <w:r w:rsidRPr="00EF5447">
              <w:rPr>
                <w:lang w:eastAsia="fi-FI"/>
              </w:rPr>
              <w:t>_n260H</w:t>
            </w:r>
          </w:p>
          <w:p w14:paraId="58D84A23" w14:textId="77777777" w:rsidR="002071AE" w:rsidRPr="00EF5447" w:rsidRDefault="002071AE" w:rsidP="008C1C13">
            <w:pPr>
              <w:pStyle w:val="TAC"/>
              <w:rPr>
                <w:lang w:eastAsia="fi-FI"/>
              </w:rPr>
            </w:pPr>
            <w:r w:rsidRPr="00EF5447">
              <w:rPr>
                <w:lang w:eastAsia="fi-FI"/>
              </w:rPr>
              <w:t>DC_2A</w:t>
            </w:r>
            <w:r w:rsidRPr="00EF5447">
              <w:rPr>
                <w:rFonts w:cs="Arial"/>
                <w:noProof/>
                <w:szCs w:val="18"/>
              </w:rPr>
              <w:t>-5A</w:t>
            </w:r>
            <w:r w:rsidRPr="00EF5447">
              <w:rPr>
                <w:lang w:eastAsia="fi-FI"/>
              </w:rPr>
              <w:t>_n260I</w:t>
            </w:r>
          </w:p>
          <w:p w14:paraId="7CA10EC8" w14:textId="77777777" w:rsidR="002071AE" w:rsidRPr="00EF5447" w:rsidRDefault="002071AE" w:rsidP="008C1C13">
            <w:pPr>
              <w:pStyle w:val="TAC"/>
              <w:rPr>
                <w:lang w:eastAsia="fi-FI"/>
              </w:rPr>
            </w:pPr>
            <w:r w:rsidRPr="00EF5447">
              <w:rPr>
                <w:lang w:eastAsia="fi-FI"/>
              </w:rPr>
              <w:t>DC_2A</w:t>
            </w:r>
            <w:r w:rsidRPr="00EF5447">
              <w:rPr>
                <w:rFonts w:cs="Arial"/>
                <w:noProof/>
                <w:szCs w:val="18"/>
              </w:rPr>
              <w:t>-5A</w:t>
            </w:r>
            <w:r w:rsidRPr="00EF5447">
              <w:rPr>
                <w:lang w:eastAsia="fi-FI"/>
              </w:rPr>
              <w:t>_n260J</w:t>
            </w:r>
          </w:p>
          <w:p w14:paraId="49C10857" w14:textId="77777777" w:rsidR="002071AE" w:rsidRPr="00EF5447" w:rsidRDefault="002071AE" w:rsidP="008C1C13">
            <w:pPr>
              <w:pStyle w:val="TAC"/>
              <w:rPr>
                <w:lang w:eastAsia="fi-FI"/>
              </w:rPr>
            </w:pPr>
            <w:r w:rsidRPr="00EF5447">
              <w:rPr>
                <w:lang w:eastAsia="fi-FI"/>
              </w:rPr>
              <w:t>DC_2A</w:t>
            </w:r>
            <w:r w:rsidRPr="00EF5447">
              <w:rPr>
                <w:rFonts w:cs="Arial"/>
                <w:noProof/>
                <w:szCs w:val="18"/>
              </w:rPr>
              <w:t>-5A</w:t>
            </w:r>
            <w:r w:rsidRPr="00EF5447">
              <w:rPr>
                <w:lang w:eastAsia="fi-FI"/>
              </w:rPr>
              <w:t>_n260K</w:t>
            </w:r>
          </w:p>
          <w:p w14:paraId="0D69CAD9" w14:textId="77777777" w:rsidR="002071AE" w:rsidRPr="00EF5447" w:rsidRDefault="002071AE" w:rsidP="008C1C13">
            <w:pPr>
              <w:pStyle w:val="TAC"/>
              <w:rPr>
                <w:lang w:eastAsia="fi-FI"/>
              </w:rPr>
            </w:pPr>
            <w:r w:rsidRPr="00EF5447">
              <w:rPr>
                <w:lang w:eastAsia="fi-FI"/>
              </w:rPr>
              <w:t>DC_2A</w:t>
            </w:r>
            <w:r w:rsidRPr="00EF5447">
              <w:rPr>
                <w:rFonts w:cs="Arial"/>
                <w:noProof/>
                <w:szCs w:val="18"/>
              </w:rPr>
              <w:t>-5A</w:t>
            </w:r>
            <w:r w:rsidRPr="00EF5447">
              <w:rPr>
                <w:lang w:eastAsia="fi-FI"/>
              </w:rPr>
              <w:t>_n260L</w:t>
            </w:r>
          </w:p>
          <w:p w14:paraId="2E97A71F" w14:textId="77777777" w:rsidR="002071AE" w:rsidRPr="00EF5447" w:rsidRDefault="002071AE" w:rsidP="008C1C13">
            <w:pPr>
              <w:pStyle w:val="TAC"/>
              <w:rPr>
                <w:lang w:eastAsia="fi-FI"/>
              </w:rPr>
            </w:pPr>
            <w:r w:rsidRPr="00EF5447">
              <w:rPr>
                <w:lang w:eastAsia="fi-FI"/>
              </w:rPr>
              <w:t>DC_2A</w:t>
            </w:r>
            <w:r w:rsidRPr="00EF5447">
              <w:rPr>
                <w:rFonts w:cs="Arial"/>
                <w:noProof/>
                <w:szCs w:val="18"/>
                <w:lang w:eastAsia="zh-CN"/>
              </w:rPr>
              <w:t>-5A</w:t>
            </w:r>
            <w:r w:rsidRPr="00EF5447">
              <w:rPr>
                <w:lang w:eastAsia="fi-FI"/>
              </w:rPr>
              <w:t>_n260M</w:t>
            </w:r>
          </w:p>
          <w:p w14:paraId="0AF32443" w14:textId="77777777" w:rsidR="002071AE" w:rsidRPr="00EF5447" w:rsidRDefault="002071AE" w:rsidP="008C1C13">
            <w:pPr>
              <w:pStyle w:val="TAC"/>
              <w:rPr>
                <w:noProof/>
                <w:lang w:eastAsia="zh-CN"/>
              </w:rPr>
            </w:pPr>
            <w:r w:rsidRPr="00EF5447">
              <w:rPr>
                <w:noProof/>
                <w:lang w:eastAsia="zh-CN"/>
              </w:rPr>
              <w:t>DC_2A-2A-5A_n260A</w:t>
            </w:r>
          </w:p>
          <w:p w14:paraId="2CC2C335" w14:textId="77777777" w:rsidR="002071AE" w:rsidRPr="00EF5447" w:rsidRDefault="002071AE" w:rsidP="008C1C13">
            <w:pPr>
              <w:pStyle w:val="TAC"/>
            </w:pPr>
            <w:r w:rsidRPr="00EF5447">
              <w:t>DC_2A-2A-5A_n260G</w:t>
            </w:r>
          </w:p>
          <w:p w14:paraId="46C789D1" w14:textId="77777777" w:rsidR="002071AE" w:rsidRPr="00EF5447" w:rsidRDefault="002071AE" w:rsidP="008C1C13">
            <w:pPr>
              <w:pStyle w:val="TAC"/>
              <w:rPr>
                <w:lang w:eastAsia="fr-FR"/>
              </w:rPr>
            </w:pPr>
            <w:r w:rsidRPr="00EF5447">
              <w:t>DC_2A-2A-5A_n260H</w:t>
            </w:r>
          </w:p>
          <w:p w14:paraId="6FFEEE4A" w14:textId="77777777" w:rsidR="002071AE" w:rsidRPr="00EF5447" w:rsidRDefault="002071AE" w:rsidP="008C1C13">
            <w:pPr>
              <w:pStyle w:val="TAC"/>
              <w:rPr>
                <w:noProof/>
                <w:lang w:eastAsia="zh-CN"/>
              </w:rPr>
            </w:pPr>
            <w:r w:rsidRPr="00EF5447">
              <w:t>DC_2A-2A-5A_n260I</w:t>
            </w:r>
          </w:p>
          <w:p w14:paraId="22088525" w14:textId="77777777" w:rsidR="002071AE" w:rsidRPr="00EF5447" w:rsidRDefault="002071AE" w:rsidP="008C1C13">
            <w:pPr>
              <w:pStyle w:val="TAC"/>
              <w:rPr>
                <w:noProof/>
                <w:lang w:eastAsia="zh-CN"/>
              </w:rPr>
            </w:pPr>
            <w:r w:rsidRPr="00EF5447">
              <w:t>DC_2A-2A-5A_n260J</w:t>
            </w:r>
          </w:p>
          <w:p w14:paraId="3BE8A473" w14:textId="77777777" w:rsidR="002071AE" w:rsidRPr="00EF5447" w:rsidRDefault="002071AE" w:rsidP="008C1C13">
            <w:pPr>
              <w:pStyle w:val="TAC"/>
              <w:rPr>
                <w:noProof/>
                <w:lang w:eastAsia="zh-CN"/>
              </w:rPr>
            </w:pPr>
            <w:r w:rsidRPr="00EF5447">
              <w:t>DC_2A-2A-5A_n260K</w:t>
            </w:r>
          </w:p>
          <w:p w14:paraId="66F9989B" w14:textId="77777777" w:rsidR="002071AE" w:rsidRPr="00EF5447" w:rsidRDefault="002071AE" w:rsidP="008C1C13">
            <w:pPr>
              <w:pStyle w:val="TAC"/>
              <w:rPr>
                <w:noProof/>
                <w:lang w:eastAsia="zh-CN"/>
              </w:rPr>
            </w:pPr>
            <w:r w:rsidRPr="00EF5447">
              <w:t>DC_2A-2A-5A_n260L</w:t>
            </w:r>
          </w:p>
          <w:p w14:paraId="1060616E" w14:textId="77777777" w:rsidR="002071AE" w:rsidRPr="00EF5447" w:rsidRDefault="002071AE" w:rsidP="008C1C13">
            <w:pPr>
              <w:pStyle w:val="TAC"/>
              <w:rPr>
                <w:noProof/>
                <w:lang w:eastAsia="zh-CN"/>
              </w:rPr>
            </w:pPr>
            <w:r w:rsidRPr="00EF5447">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867ABF" w14:textId="77777777" w:rsidR="002071AE" w:rsidRPr="00EF5447" w:rsidRDefault="002071AE" w:rsidP="008C1C13">
            <w:pPr>
              <w:pStyle w:val="TAC"/>
              <w:rPr>
                <w:noProof/>
                <w:lang w:eastAsia="zh-CN"/>
              </w:rPr>
            </w:pPr>
            <w:r w:rsidRPr="00EF5447">
              <w:rPr>
                <w:noProof/>
                <w:lang w:eastAsia="zh-CN"/>
              </w:rPr>
              <w:t>DC_2A_n260A</w:t>
            </w:r>
          </w:p>
          <w:p w14:paraId="2E1FDDA9" w14:textId="77777777" w:rsidR="002071AE" w:rsidRPr="00EF5447" w:rsidRDefault="002071AE" w:rsidP="008C1C13">
            <w:pPr>
              <w:pStyle w:val="TAC"/>
              <w:rPr>
                <w:noProof/>
                <w:lang w:eastAsia="zh-CN"/>
              </w:rPr>
            </w:pPr>
            <w:r w:rsidRPr="00EF5447">
              <w:rPr>
                <w:noProof/>
                <w:lang w:eastAsia="zh-CN"/>
              </w:rPr>
              <w:t>DC_5A_n260A</w:t>
            </w:r>
          </w:p>
        </w:tc>
      </w:tr>
      <w:tr w:rsidR="002071AE" w:rsidRPr="00EF5447" w14:paraId="21245451"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FC4B084" w14:textId="77777777" w:rsidR="002071AE" w:rsidRPr="00EF5447" w:rsidRDefault="002071AE" w:rsidP="008C1C13">
            <w:pPr>
              <w:pStyle w:val="TAC"/>
              <w:rPr>
                <w:lang w:eastAsia="fi-FI"/>
              </w:rPr>
            </w:pPr>
            <w:r w:rsidRPr="00EF5447">
              <w:rPr>
                <w:lang w:eastAsia="fi-FI"/>
              </w:rPr>
              <w:t>DC_2A</w:t>
            </w:r>
            <w:r w:rsidRPr="00EF5447">
              <w:rPr>
                <w:rFonts w:cs="Arial"/>
                <w:noProof/>
                <w:szCs w:val="18"/>
              </w:rPr>
              <w:t>-5A</w:t>
            </w:r>
            <w:r w:rsidRPr="00EF5447">
              <w:rPr>
                <w:lang w:eastAsia="fi-FI"/>
              </w:rPr>
              <w:t>_n260I</w:t>
            </w:r>
          </w:p>
          <w:p w14:paraId="77B4959C" w14:textId="77777777" w:rsidR="002071AE" w:rsidRPr="00EF5447" w:rsidRDefault="002071AE" w:rsidP="008C1C13">
            <w:pPr>
              <w:pStyle w:val="TAC"/>
              <w:rPr>
                <w:lang w:eastAsia="fi-FI"/>
              </w:rPr>
            </w:pPr>
            <w:r w:rsidRPr="00EF5447">
              <w:rPr>
                <w:lang w:eastAsia="fi-FI"/>
              </w:rPr>
              <w:t>DC_2A</w:t>
            </w:r>
            <w:r w:rsidRPr="00EF5447">
              <w:rPr>
                <w:rFonts w:cs="Arial"/>
                <w:noProof/>
                <w:szCs w:val="18"/>
              </w:rPr>
              <w:t>-5A</w:t>
            </w:r>
            <w:r w:rsidRPr="00EF5447">
              <w:rPr>
                <w:lang w:eastAsia="fi-FI"/>
              </w:rPr>
              <w:t>_n260J</w:t>
            </w:r>
          </w:p>
          <w:p w14:paraId="65DC83D2" w14:textId="77777777" w:rsidR="002071AE" w:rsidRPr="00EF5447" w:rsidRDefault="002071AE" w:rsidP="008C1C13">
            <w:pPr>
              <w:pStyle w:val="TAC"/>
              <w:rPr>
                <w:lang w:eastAsia="fi-FI"/>
              </w:rPr>
            </w:pPr>
            <w:r w:rsidRPr="00EF5447">
              <w:rPr>
                <w:lang w:eastAsia="fi-FI"/>
              </w:rPr>
              <w:t>DC_2A</w:t>
            </w:r>
            <w:r w:rsidRPr="00EF5447">
              <w:rPr>
                <w:rFonts w:cs="Arial"/>
                <w:noProof/>
                <w:szCs w:val="18"/>
              </w:rPr>
              <w:t>-5A</w:t>
            </w:r>
            <w:r w:rsidRPr="00EF5447">
              <w:rPr>
                <w:lang w:eastAsia="fi-FI"/>
              </w:rPr>
              <w:t>_n260K</w:t>
            </w:r>
          </w:p>
          <w:p w14:paraId="57B9FCC2" w14:textId="77777777" w:rsidR="002071AE" w:rsidRPr="00EF5447" w:rsidRDefault="002071AE" w:rsidP="008C1C13">
            <w:pPr>
              <w:pStyle w:val="TAC"/>
              <w:rPr>
                <w:lang w:eastAsia="fi-FI"/>
              </w:rPr>
            </w:pPr>
            <w:r w:rsidRPr="00EF5447">
              <w:rPr>
                <w:lang w:eastAsia="fi-FI"/>
              </w:rPr>
              <w:t>DC_2A</w:t>
            </w:r>
            <w:r w:rsidRPr="00EF5447">
              <w:rPr>
                <w:rFonts w:cs="Arial"/>
                <w:noProof/>
                <w:szCs w:val="18"/>
              </w:rPr>
              <w:t>-5A</w:t>
            </w:r>
            <w:r w:rsidRPr="00EF5447">
              <w:rPr>
                <w:lang w:eastAsia="fi-FI"/>
              </w:rPr>
              <w:t>_n260L</w:t>
            </w:r>
          </w:p>
          <w:p w14:paraId="152286C8" w14:textId="77777777" w:rsidR="002071AE" w:rsidRPr="00EF5447" w:rsidRDefault="002071AE" w:rsidP="008C1C13">
            <w:pPr>
              <w:pStyle w:val="TAC"/>
              <w:rPr>
                <w:noProof/>
                <w:lang w:eastAsia="zh-CN"/>
              </w:rPr>
            </w:pPr>
            <w:r w:rsidRPr="00EF5447">
              <w:rPr>
                <w:lang w:eastAsia="fi-FI"/>
              </w:rPr>
              <w:t>DC_2A</w:t>
            </w:r>
            <w:r w:rsidRPr="00EF5447">
              <w:rPr>
                <w:rFonts w:cs="Arial"/>
                <w:noProof/>
                <w:szCs w:val="18"/>
                <w:lang w:eastAsia="zh-CN"/>
              </w:rPr>
              <w:t>-5A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8995423" w14:textId="77777777" w:rsidR="002071AE" w:rsidRPr="00EF5447" w:rsidRDefault="002071AE" w:rsidP="008C1C13">
            <w:pPr>
              <w:pStyle w:val="TAC"/>
              <w:rPr>
                <w:noProof/>
                <w:lang w:eastAsia="zh-CN"/>
              </w:rPr>
            </w:pPr>
            <w:r w:rsidRPr="00EF5447">
              <w:rPr>
                <w:noProof/>
                <w:lang w:eastAsia="zh-CN"/>
              </w:rPr>
              <w:t>DC_2A_n260G</w:t>
            </w:r>
          </w:p>
          <w:p w14:paraId="5D3DA65E" w14:textId="77777777" w:rsidR="002071AE" w:rsidRPr="00EF5447" w:rsidRDefault="002071AE" w:rsidP="008C1C13">
            <w:pPr>
              <w:pStyle w:val="TAC"/>
              <w:rPr>
                <w:noProof/>
                <w:lang w:eastAsia="zh-CN"/>
              </w:rPr>
            </w:pPr>
            <w:r w:rsidRPr="00EF5447">
              <w:rPr>
                <w:noProof/>
                <w:lang w:eastAsia="zh-CN"/>
              </w:rPr>
              <w:t>DC_5A_n260G</w:t>
            </w:r>
          </w:p>
        </w:tc>
      </w:tr>
      <w:tr w:rsidR="002071AE" w:rsidRPr="00EF5447" w14:paraId="663BB870"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C37E0C" w14:textId="77777777" w:rsidR="002071AE" w:rsidRPr="00EF5447" w:rsidRDefault="002071AE" w:rsidP="008C1C13">
            <w:pPr>
              <w:pStyle w:val="TAC"/>
              <w:rPr>
                <w:lang w:eastAsia="fi-FI"/>
              </w:rPr>
            </w:pPr>
            <w:r w:rsidRPr="00EF5447">
              <w:rPr>
                <w:lang w:eastAsia="fi-FI"/>
              </w:rPr>
              <w:t>DC_2A</w:t>
            </w:r>
            <w:r w:rsidRPr="00EF5447">
              <w:rPr>
                <w:rFonts w:cs="Arial"/>
                <w:noProof/>
                <w:szCs w:val="18"/>
              </w:rPr>
              <w:t>-5A</w:t>
            </w:r>
            <w:r w:rsidRPr="00EF5447">
              <w:rPr>
                <w:lang w:eastAsia="fi-FI"/>
              </w:rPr>
              <w:t>_n260I</w:t>
            </w:r>
          </w:p>
          <w:p w14:paraId="2BC744F0" w14:textId="77777777" w:rsidR="002071AE" w:rsidRPr="00EF5447" w:rsidRDefault="002071AE" w:rsidP="008C1C13">
            <w:pPr>
              <w:pStyle w:val="TAC"/>
              <w:rPr>
                <w:lang w:eastAsia="fi-FI"/>
              </w:rPr>
            </w:pPr>
            <w:r w:rsidRPr="00EF5447">
              <w:rPr>
                <w:lang w:eastAsia="fi-FI"/>
              </w:rPr>
              <w:t>DC_2A</w:t>
            </w:r>
            <w:r w:rsidRPr="00EF5447">
              <w:rPr>
                <w:rFonts w:cs="Arial"/>
                <w:noProof/>
                <w:szCs w:val="18"/>
              </w:rPr>
              <w:t>-5A</w:t>
            </w:r>
            <w:r w:rsidRPr="00EF5447">
              <w:rPr>
                <w:lang w:eastAsia="fi-FI"/>
              </w:rPr>
              <w:t>_n260J</w:t>
            </w:r>
          </w:p>
          <w:p w14:paraId="16AC75F8" w14:textId="77777777" w:rsidR="002071AE" w:rsidRPr="00EF5447" w:rsidRDefault="002071AE" w:rsidP="008C1C13">
            <w:pPr>
              <w:pStyle w:val="TAC"/>
              <w:rPr>
                <w:lang w:eastAsia="fi-FI"/>
              </w:rPr>
            </w:pPr>
            <w:r w:rsidRPr="00EF5447">
              <w:rPr>
                <w:lang w:eastAsia="fi-FI"/>
              </w:rPr>
              <w:t>DC_2A</w:t>
            </w:r>
            <w:r w:rsidRPr="00EF5447">
              <w:rPr>
                <w:rFonts w:cs="Arial"/>
                <w:noProof/>
                <w:szCs w:val="18"/>
              </w:rPr>
              <w:t>-5A</w:t>
            </w:r>
            <w:r w:rsidRPr="00EF5447">
              <w:rPr>
                <w:lang w:eastAsia="fi-FI"/>
              </w:rPr>
              <w:t>_n260K</w:t>
            </w:r>
          </w:p>
          <w:p w14:paraId="71366935" w14:textId="77777777" w:rsidR="002071AE" w:rsidRPr="00EF5447" w:rsidRDefault="002071AE" w:rsidP="008C1C13">
            <w:pPr>
              <w:pStyle w:val="TAC"/>
              <w:rPr>
                <w:lang w:eastAsia="fi-FI"/>
              </w:rPr>
            </w:pPr>
            <w:r w:rsidRPr="00EF5447">
              <w:rPr>
                <w:lang w:eastAsia="fi-FI"/>
              </w:rPr>
              <w:t>DC_2A</w:t>
            </w:r>
            <w:r w:rsidRPr="00EF5447">
              <w:rPr>
                <w:rFonts w:cs="Arial"/>
                <w:noProof/>
                <w:szCs w:val="18"/>
              </w:rPr>
              <w:t>-5A</w:t>
            </w:r>
            <w:r w:rsidRPr="00EF5447">
              <w:rPr>
                <w:lang w:eastAsia="fi-FI"/>
              </w:rPr>
              <w:t>_n260L</w:t>
            </w:r>
          </w:p>
          <w:p w14:paraId="4F6F0659" w14:textId="77777777" w:rsidR="002071AE" w:rsidRPr="00EF5447" w:rsidRDefault="002071AE" w:rsidP="008C1C13">
            <w:pPr>
              <w:pStyle w:val="TAC"/>
              <w:rPr>
                <w:noProof/>
                <w:lang w:eastAsia="zh-CN"/>
              </w:rPr>
            </w:pPr>
            <w:r w:rsidRPr="00EF5447">
              <w:rPr>
                <w:lang w:eastAsia="fi-FI"/>
              </w:rPr>
              <w:t>DC_2A</w:t>
            </w:r>
            <w:r w:rsidRPr="00EF5447">
              <w:rPr>
                <w:rFonts w:cs="Arial"/>
                <w:noProof/>
                <w:szCs w:val="18"/>
                <w:lang w:eastAsia="zh-CN"/>
              </w:rPr>
              <w:t>-5A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5353FA" w14:textId="77777777" w:rsidR="002071AE" w:rsidRPr="00EF5447" w:rsidRDefault="002071AE" w:rsidP="008C1C13">
            <w:pPr>
              <w:pStyle w:val="TAC"/>
              <w:rPr>
                <w:noProof/>
                <w:lang w:eastAsia="zh-CN"/>
              </w:rPr>
            </w:pPr>
            <w:r w:rsidRPr="00EF5447">
              <w:rPr>
                <w:noProof/>
                <w:lang w:eastAsia="zh-CN"/>
              </w:rPr>
              <w:t>DC_2A_n260H</w:t>
            </w:r>
          </w:p>
          <w:p w14:paraId="24C9A13F" w14:textId="77777777" w:rsidR="002071AE" w:rsidRPr="00EF5447" w:rsidRDefault="002071AE" w:rsidP="008C1C13">
            <w:pPr>
              <w:pStyle w:val="TAC"/>
              <w:rPr>
                <w:noProof/>
                <w:lang w:eastAsia="zh-CN"/>
              </w:rPr>
            </w:pPr>
            <w:r w:rsidRPr="00EF5447">
              <w:rPr>
                <w:noProof/>
                <w:lang w:eastAsia="zh-CN"/>
              </w:rPr>
              <w:t>DC_5A_n260H</w:t>
            </w:r>
          </w:p>
        </w:tc>
      </w:tr>
      <w:tr w:rsidR="002071AE" w:rsidRPr="00EF5447" w14:paraId="2A4F5FE5"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1F96A1" w14:textId="77777777" w:rsidR="002071AE" w:rsidRPr="00EF5447" w:rsidRDefault="002071AE" w:rsidP="008C1C13">
            <w:pPr>
              <w:pStyle w:val="TAC"/>
              <w:rPr>
                <w:lang w:eastAsia="zh-CN"/>
              </w:rPr>
            </w:pPr>
            <w:r w:rsidRPr="00EF5447">
              <w:rPr>
                <w:lang w:eastAsia="zh-CN"/>
              </w:rPr>
              <w:t>DC_2A-5A_n260I</w:t>
            </w:r>
          </w:p>
          <w:p w14:paraId="02E24E39" w14:textId="77777777" w:rsidR="002071AE" w:rsidRPr="00EF5447" w:rsidRDefault="002071AE" w:rsidP="008C1C13">
            <w:pPr>
              <w:pStyle w:val="TAC"/>
              <w:rPr>
                <w:lang w:eastAsia="zh-CN"/>
              </w:rPr>
            </w:pPr>
            <w:r w:rsidRPr="00EF5447">
              <w:rPr>
                <w:lang w:eastAsia="zh-CN"/>
              </w:rPr>
              <w:t>DC_2A-5A_n260J</w:t>
            </w:r>
          </w:p>
          <w:p w14:paraId="3EDF88DE" w14:textId="77777777" w:rsidR="002071AE" w:rsidRPr="00EF5447" w:rsidRDefault="002071AE" w:rsidP="008C1C13">
            <w:pPr>
              <w:pStyle w:val="TAC"/>
              <w:rPr>
                <w:lang w:eastAsia="zh-CN"/>
              </w:rPr>
            </w:pPr>
            <w:r w:rsidRPr="00EF5447">
              <w:rPr>
                <w:lang w:eastAsia="zh-CN"/>
              </w:rPr>
              <w:t>DC_2A-5A_n260K</w:t>
            </w:r>
          </w:p>
          <w:p w14:paraId="20929447" w14:textId="77777777" w:rsidR="002071AE" w:rsidRPr="00EF5447" w:rsidRDefault="002071AE" w:rsidP="008C1C13">
            <w:pPr>
              <w:pStyle w:val="TAC"/>
              <w:rPr>
                <w:lang w:eastAsia="zh-CN"/>
              </w:rPr>
            </w:pPr>
            <w:r w:rsidRPr="00EF5447">
              <w:rPr>
                <w:lang w:eastAsia="zh-CN"/>
              </w:rPr>
              <w:t>DC_2A-5A_n260L</w:t>
            </w:r>
          </w:p>
          <w:p w14:paraId="324F3A4A" w14:textId="77777777" w:rsidR="002071AE" w:rsidRPr="00EF5447" w:rsidRDefault="002071AE" w:rsidP="008C1C13">
            <w:pPr>
              <w:pStyle w:val="TAC"/>
              <w:rPr>
                <w:noProof/>
                <w:lang w:eastAsia="zh-CN"/>
              </w:rPr>
            </w:pPr>
            <w:r w:rsidRPr="00EF5447">
              <w:rPr>
                <w:lang w:eastAsia="zh-CN"/>
              </w:rPr>
              <w:t>DC_2A-5A_n260M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7C0233" w14:textId="77777777" w:rsidR="002071AE" w:rsidRPr="00EF5447" w:rsidRDefault="002071AE" w:rsidP="008C1C13">
            <w:pPr>
              <w:pStyle w:val="TAC"/>
              <w:rPr>
                <w:lang w:eastAsia="zh-CN"/>
              </w:rPr>
            </w:pPr>
            <w:r w:rsidRPr="00EF5447">
              <w:rPr>
                <w:lang w:eastAsia="zh-CN"/>
              </w:rPr>
              <w:t>DC_2A_n260I</w:t>
            </w:r>
          </w:p>
          <w:p w14:paraId="446D25C9" w14:textId="77777777" w:rsidR="002071AE" w:rsidRPr="00EF5447" w:rsidRDefault="002071AE" w:rsidP="008C1C13">
            <w:pPr>
              <w:pStyle w:val="TAC"/>
              <w:rPr>
                <w:noProof/>
                <w:lang w:eastAsia="zh-CN"/>
              </w:rPr>
            </w:pPr>
            <w:r w:rsidRPr="00EF5447">
              <w:rPr>
                <w:lang w:eastAsia="zh-CN"/>
              </w:rPr>
              <w:t>DC_5A_n260I</w:t>
            </w:r>
          </w:p>
        </w:tc>
      </w:tr>
      <w:tr w:rsidR="002071AE" w:rsidRPr="00EF5447" w14:paraId="4D4EBA25"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1E9FCB" w14:textId="77777777" w:rsidR="002071AE" w:rsidRPr="00EF5447" w:rsidRDefault="002071AE" w:rsidP="008C1C13">
            <w:pPr>
              <w:pStyle w:val="TAC"/>
              <w:rPr>
                <w:lang w:eastAsia="zh-CN"/>
              </w:rPr>
            </w:pPr>
            <w:r w:rsidRPr="00EF5447">
              <w:rPr>
                <w:lang w:eastAsia="zh-CN"/>
              </w:rPr>
              <w:t>DC_2A-5A_n261A</w:t>
            </w:r>
          </w:p>
          <w:p w14:paraId="2BE51327" w14:textId="77777777" w:rsidR="002071AE" w:rsidRPr="00EF5447" w:rsidRDefault="002071AE" w:rsidP="008C1C13">
            <w:pPr>
              <w:pStyle w:val="TAC"/>
              <w:rPr>
                <w:lang w:eastAsia="zh-CN"/>
              </w:rPr>
            </w:pPr>
            <w:r w:rsidRPr="00EF5447">
              <w:rPr>
                <w:lang w:eastAsia="zh-CN"/>
              </w:rPr>
              <w:t>DC_2A-5A_n261I</w:t>
            </w:r>
          </w:p>
          <w:p w14:paraId="0E1C81EF" w14:textId="77777777" w:rsidR="002071AE" w:rsidRPr="00EF5447" w:rsidRDefault="002071AE" w:rsidP="008C1C13">
            <w:pPr>
              <w:pStyle w:val="TAC"/>
              <w:rPr>
                <w:lang w:eastAsia="zh-CN"/>
              </w:rPr>
            </w:pPr>
            <w:r w:rsidRPr="00EF5447">
              <w:rPr>
                <w:lang w:eastAsia="zh-CN"/>
              </w:rPr>
              <w:t>DC_2A-5A_n261J</w:t>
            </w:r>
          </w:p>
          <w:p w14:paraId="76B15B3A" w14:textId="77777777" w:rsidR="002071AE" w:rsidRPr="00EF5447" w:rsidRDefault="002071AE" w:rsidP="008C1C13">
            <w:pPr>
              <w:pStyle w:val="TAC"/>
              <w:rPr>
                <w:lang w:eastAsia="zh-CN"/>
              </w:rPr>
            </w:pPr>
            <w:r w:rsidRPr="00EF5447">
              <w:rPr>
                <w:lang w:eastAsia="zh-CN"/>
              </w:rPr>
              <w:t>DC_2A-5A_n261K</w:t>
            </w:r>
          </w:p>
          <w:p w14:paraId="0D05C320" w14:textId="77777777" w:rsidR="002071AE" w:rsidRPr="00EF5447" w:rsidRDefault="002071AE" w:rsidP="008C1C13">
            <w:pPr>
              <w:pStyle w:val="TAC"/>
              <w:rPr>
                <w:lang w:eastAsia="zh-CN"/>
              </w:rPr>
            </w:pPr>
            <w:r w:rsidRPr="00EF5447">
              <w:rPr>
                <w:lang w:eastAsia="zh-CN"/>
              </w:rPr>
              <w:t>DC_2A-5A_n261L</w:t>
            </w:r>
          </w:p>
          <w:p w14:paraId="311B4A43" w14:textId="77777777" w:rsidR="002071AE" w:rsidRPr="00EF5447" w:rsidRDefault="002071AE" w:rsidP="008C1C13">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CC98C" w14:textId="77777777" w:rsidR="002071AE" w:rsidRPr="00EF5447" w:rsidRDefault="002071AE" w:rsidP="008C1C13">
            <w:pPr>
              <w:pStyle w:val="TAC"/>
              <w:rPr>
                <w:lang w:eastAsia="zh-CN"/>
              </w:rPr>
            </w:pPr>
            <w:r w:rsidRPr="00EF5447">
              <w:rPr>
                <w:lang w:eastAsia="zh-CN"/>
              </w:rPr>
              <w:t>DC_2A_n261A</w:t>
            </w:r>
          </w:p>
          <w:p w14:paraId="42CCFE90" w14:textId="77777777" w:rsidR="002071AE" w:rsidRPr="00EF5447" w:rsidRDefault="002071AE" w:rsidP="008C1C13">
            <w:pPr>
              <w:pStyle w:val="TAC"/>
              <w:rPr>
                <w:noProof/>
                <w:lang w:eastAsia="zh-CN"/>
              </w:rPr>
            </w:pPr>
            <w:r w:rsidRPr="00EF5447">
              <w:rPr>
                <w:lang w:eastAsia="zh-CN"/>
              </w:rPr>
              <w:t>DC_5A_n261A</w:t>
            </w:r>
          </w:p>
        </w:tc>
      </w:tr>
      <w:tr w:rsidR="002071AE" w:rsidRPr="00EF5447" w14:paraId="5A63F746"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48037E" w14:textId="77777777" w:rsidR="002071AE" w:rsidRPr="00EF5447" w:rsidRDefault="002071AE" w:rsidP="008C1C13">
            <w:pPr>
              <w:pStyle w:val="TAC"/>
              <w:rPr>
                <w:lang w:eastAsia="zh-CN"/>
              </w:rPr>
            </w:pPr>
            <w:r w:rsidRPr="00EF5447">
              <w:rPr>
                <w:lang w:eastAsia="zh-CN"/>
              </w:rPr>
              <w:t>DC_2A-5A_n261(A-G)</w:t>
            </w:r>
          </w:p>
          <w:p w14:paraId="45BAE1BF" w14:textId="77777777" w:rsidR="002071AE" w:rsidRPr="00EF5447" w:rsidRDefault="002071AE" w:rsidP="008C1C13">
            <w:pPr>
              <w:pStyle w:val="TAC"/>
              <w:rPr>
                <w:lang w:eastAsia="zh-CN"/>
              </w:rPr>
            </w:pPr>
            <w:r w:rsidRPr="00EF5447">
              <w:rPr>
                <w:lang w:eastAsia="zh-CN"/>
              </w:rPr>
              <w:t>DC_2A-5A_n261(A-H)</w:t>
            </w:r>
          </w:p>
          <w:p w14:paraId="2D734896" w14:textId="77777777" w:rsidR="002071AE" w:rsidRPr="00EF5447" w:rsidRDefault="002071AE" w:rsidP="008C1C13">
            <w:pPr>
              <w:pStyle w:val="TAC"/>
              <w:rPr>
                <w:lang w:eastAsia="zh-CN"/>
              </w:rPr>
            </w:pPr>
            <w:r w:rsidRPr="00EF5447">
              <w:rPr>
                <w:lang w:eastAsia="zh-CN"/>
              </w:rPr>
              <w:t>DC_2A-5A_n261(A-J)</w:t>
            </w:r>
          </w:p>
          <w:p w14:paraId="3AB4610F" w14:textId="77777777" w:rsidR="002071AE" w:rsidRPr="00EF5447" w:rsidRDefault="002071AE" w:rsidP="008C1C13">
            <w:pPr>
              <w:pStyle w:val="TAC"/>
              <w:rPr>
                <w:lang w:eastAsia="zh-CN"/>
              </w:rPr>
            </w:pPr>
            <w:r w:rsidRPr="00EF5447">
              <w:rPr>
                <w:lang w:eastAsia="zh-CN"/>
              </w:rPr>
              <w:t>DC_2A-5A_n261(A-K)</w:t>
            </w:r>
          </w:p>
          <w:p w14:paraId="34FC49A0" w14:textId="77777777" w:rsidR="002071AE" w:rsidRPr="00EF5447" w:rsidRDefault="002071AE" w:rsidP="008C1C13">
            <w:pPr>
              <w:pStyle w:val="TAC"/>
              <w:rPr>
                <w:lang w:eastAsia="zh-CN"/>
              </w:rPr>
            </w:pPr>
            <w:r w:rsidRPr="00EF5447">
              <w:rPr>
                <w:lang w:eastAsia="zh-CN"/>
              </w:rPr>
              <w:t>DC_2A-5A_n261(2A-G)</w:t>
            </w:r>
          </w:p>
          <w:p w14:paraId="4DA15C69" w14:textId="77777777" w:rsidR="002071AE" w:rsidRPr="00EF5447" w:rsidRDefault="002071AE" w:rsidP="008C1C13">
            <w:pPr>
              <w:pStyle w:val="TAC"/>
              <w:rPr>
                <w:lang w:eastAsia="zh-CN"/>
              </w:rPr>
            </w:pPr>
            <w:r w:rsidRPr="00EF5447">
              <w:rPr>
                <w:lang w:eastAsia="zh-CN"/>
              </w:rPr>
              <w:t>DC_2A-5A_n261(A-L)</w:t>
            </w:r>
          </w:p>
          <w:p w14:paraId="42630774" w14:textId="77777777" w:rsidR="002071AE" w:rsidRPr="00EF5447" w:rsidRDefault="002071AE" w:rsidP="008C1C13">
            <w:pPr>
              <w:pStyle w:val="TAC"/>
              <w:rPr>
                <w:lang w:eastAsia="zh-CN"/>
              </w:rPr>
            </w:pPr>
            <w:r w:rsidRPr="00EF5447">
              <w:rPr>
                <w:lang w:eastAsia="zh-CN"/>
              </w:rPr>
              <w:t>DC_2A-5A_n261(2A-H)</w:t>
            </w:r>
          </w:p>
          <w:p w14:paraId="6C21C8C7" w14:textId="77777777" w:rsidR="002071AE" w:rsidRPr="00EF5447" w:rsidRDefault="002071AE" w:rsidP="008C1C13">
            <w:pPr>
              <w:pStyle w:val="TAC"/>
              <w:rPr>
                <w:lang w:eastAsia="zh-CN"/>
              </w:rPr>
            </w:pPr>
            <w:r w:rsidRPr="00EF5447">
              <w:rPr>
                <w:lang w:eastAsia="zh-CN"/>
              </w:rPr>
              <w:t>DC_2A-5A_n261(2A-I)</w:t>
            </w:r>
          </w:p>
          <w:p w14:paraId="672059C0" w14:textId="77777777" w:rsidR="002071AE" w:rsidRPr="00EF5447" w:rsidRDefault="002071AE" w:rsidP="008C1C13">
            <w:pPr>
              <w:pStyle w:val="TAC"/>
              <w:rPr>
                <w:lang w:eastAsia="zh-CN"/>
              </w:rPr>
            </w:pPr>
            <w:r w:rsidRPr="00EF5447">
              <w:rPr>
                <w:lang w:eastAsia="zh-CN"/>
              </w:rPr>
              <w:t>DC_2A-5A_n261(A-G-H)</w:t>
            </w:r>
          </w:p>
          <w:p w14:paraId="5F200479" w14:textId="77777777" w:rsidR="002071AE" w:rsidRPr="00EF5447" w:rsidRDefault="002071AE" w:rsidP="008C1C13">
            <w:pPr>
              <w:pStyle w:val="TAC"/>
              <w:rPr>
                <w:lang w:eastAsia="zh-CN"/>
              </w:rPr>
            </w:pPr>
            <w:r w:rsidRPr="00EF5447">
              <w:rPr>
                <w:lang w:eastAsia="zh-CN"/>
              </w:rPr>
              <w:t>DC_2A-5A_n261(A-G-I)</w:t>
            </w:r>
          </w:p>
          <w:p w14:paraId="6A587B1C" w14:textId="77777777" w:rsidR="002071AE" w:rsidRPr="00EF5447" w:rsidRDefault="002071AE" w:rsidP="008C1C13">
            <w:pPr>
              <w:pStyle w:val="TAC"/>
              <w:rPr>
                <w:lang w:eastAsia="zh-CN"/>
              </w:rPr>
            </w:pPr>
            <w:r w:rsidRPr="00EF5447">
              <w:rPr>
                <w:lang w:eastAsia="zh-CN"/>
              </w:rPr>
              <w:t>DC_2A-5A_n261(3A-G)</w:t>
            </w:r>
          </w:p>
          <w:p w14:paraId="5F77C340" w14:textId="77777777" w:rsidR="002071AE" w:rsidRPr="00EF5447" w:rsidRDefault="002071AE" w:rsidP="008C1C13">
            <w:pPr>
              <w:pStyle w:val="TAC"/>
              <w:rPr>
                <w:lang w:eastAsia="zh-CN"/>
              </w:rPr>
            </w:pPr>
            <w:r w:rsidRPr="00EF5447">
              <w:rPr>
                <w:lang w:eastAsia="zh-CN"/>
              </w:rPr>
              <w:t>DC_2A-5A_n261(G-H)</w:t>
            </w:r>
          </w:p>
          <w:p w14:paraId="108A658A" w14:textId="77777777" w:rsidR="002071AE" w:rsidRPr="00EF5447" w:rsidRDefault="002071AE" w:rsidP="008C1C13">
            <w:pPr>
              <w:pStyle w:val="TAC"/>
              <w:rPr>
                <w:lang w:eastAsia="zh-CN"/>
              </w:rPr>
            </w:pPr>
            <w:r w:rsidRPr="00EF5447">
              <w:rPr>
                <w:lang w:eastAsia="zh-CN"/>
              </w:rPr>
              <w:t>DC_2A-5A_n261(G-I)</w:t>
            </w:r>
          </w:p>
          <w:p w14:paraId="28661934" w14:textId="77777777" w:rsidR="002071AE" w:rsidRPr="00EF5447" w:rsidRDefault="002071AE" w:rsidP="008C1C13">
            <w:pPr>
              <w:pStyle w:val="TAC"/>
              <w:rPr>
                <w:lang w:eastAsia="zh-CN"/>
              </w:rPr>
            </w:pPr>
            <w:r w:rsidRPr="00EF5447">
              <w:rPr>
                <w:lang w:eastAsia="zh-CN"/>
              </w:rPr>
              <w:t>DC_2A-5A_n261(G-J)</w:t>
            </w:r>
          </w:p>
          <w:p w14:paraId="6FE1B0F6" w14:textId="77777777" w:rsidR="002071AE" w:rsidRPr="00EF5447" w:rsidRDefault="002071AE" w:rsidP="008C1C13">
            <w:pPr>
              <w:pStyle w:val="TAC"/>
              <w:rPr>
                <w:lang w:eastAsia="zh-CN"/>
              </w:rPr>
            </w:pPr>
            <w:r w:rsidRPr="00EF5447">
              <w:rPr>
                <w:lang w:eastAsia="zh-CN"/>
              </w:rPr>
              <w:t>DC_2A-5A_n261(2G)</w:t>
            </w:r>
          </w:p>
          <w:p w14:paraId="404EBBBD" w14:textId="77777777" w:rsidR="002071AE" w:rsidRPr="00EF5447" w:rsidRDefault="002071AE" w:rsidP="008C1C13">
            <w:pPr>
              <w:pStyle w:val="TAC"/>
              <w:rPr>
                <w:lang w:eastAsia="zh-CN"/>
              </w:rPr>
            </w:pPr>
            <w:r w:rsidRPr="00EF5447">
              <w:rPr>
                <w:lang w:eastAsia="zh-CN"/>
              </w:rPr>
              <w:t>DC_2A-5A_n261(2H)</w:t>
            </w:r>
          </w:p>
          <w:p w14:paraId="27850A91" w14:textId="77777777" w:rsidR="002071AE" w:rsidRPr="00EF5447" w:rsidRDefault="002071AE" w:rsidP="008C1C13">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F32C67" w14:textId="77777777" w:rsidR="002071AE" w:rsidRPr="00EF5447" w:rsidRDefault="002071AE" w:rsidP="008C1C13">
            <w:pPr>
              <w:pStyle w:val="TAC"/>
              <w:rPr>
                <w:lang w:eastAsia="zh-CN"/>
              </w:rPr>
            </w:pPr>
            <w:r w:rsidRPr="00EF5447">
              <w:rPr>
                <w:lang w:eastAsia="zh-CN"/>
              </w:rPr>
              <w:t>DC_2A_n261A</w:t>
            </w:r>
          </w:p>
          <w:p w14:paraId="4CFB2915" w14:textId="77777777" w:rsidR="002071AE" w:rsidRPr="00EF5447" w:rsidRDefault="002071AE" w:rsidP="008C1C13">
            <w:pPr>
              <w:pStyle w:val="TAC"/>
              <w:rPr>
                <w:noProof/>
                <w:lang w:eastAsia="zh-CN"/>
              </w:rPr>
            </w:pPr>
            <w:r w:rsidRPr="00EF5447">
              <w:rPr>
                <w:lang w:eastAsia="zh-CN"/>
              </w:rPr>
              <w:t>DC_5A_n261A</w:t>
            </w:r>
          </w:p>
        </w:tc>
      </w:tr>
      <w:tr w:rsidR="002071AE" w:rsidRPr="00EF5447" w14:paraId="6B2406E5"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1220CE" w14:textId="77777777" w:rsidR="002071AE" w:rsidRPr="00EF5447" w:rsidRDefault="002071AE" w:rsidP="008C1C13">
            <w:pPr>
              <w:pStyle w:val="TAC"/>
              <w:rPr>
                <w:lang w:eastAsia="zh-CN"/>
              </w:rPr>
            </w:pPr>
            <w:r w:rsidRPr="00EF5447">
              <w:rPr>
                <w:lang w:eastAsia="zh-CN"/>
              </w:rPr>
              <w:lastRenderedPageBreak/>
              <w:t>DC_2A-5A_n261I</w:t>
            </w:r>
          </w:p>
          <w:p w14:paraId="7A8159A5" w14:textId="77777777" w:rsidR="002071AE" w:rsidRPr="00EF5447" w:rsidRDefault="002071AE" w:rsidP="008C1C13">
            <w:pPr>
              <w:pStyle w:val="TAC"/>
              <w:rPr>
                <w:lang w:eastAsia="zh-CN"/>
              </w:rPr>
            </w:pPr>
            <w:r w:rsidRPr="00EF5447">
              <w:rPr>
                <w:lang w:eastAsia="zh-CN"/>
              </w:rPr>
              <w:t>DC_2A-5A_n261J</w:t>
            </w:r>
          </w:p>
          <w:p w14:paraId="4F5914D6" w14:textId="77777777" w:rsidR="002071AE" w:rsidRPr="00EF5447" w:rsidRDefault="002071AE" w:rsidP="008C1C13">
            <w:pPr>
              <w:pStyle w:val="TAC"/>
              <w:rPr>
                <w:lang w:eastAsia="zh-CN"/>
              </w:rPr>
            </w:pPr>
            <w:r w:rsidRPr="00EF5447">
              <w:rPr>
                <w:lang w:eastAsia="zh-CN"/>
              </w:rPr>
              <w:t>DC_2A-5A_n261K</w:t>
            </w:r>
          </w:p>
          <w:p w14:paraId="2781465C" w14:textId="77777777" w:rsidR="002071AE" w:rsidRPr="00EF5447" w:rsidRDefault="002071AE" w:rsidP="008C1C13">
            <w:pPr>
              <w:pStyle w:val="TAC"/>
              <w:rPr>
                <w:lang w:eastAsia="zh-CN"/>
              </w:rPr>
            </w:pPr>
            <w:r w:rsidRPr="00EF5447">
              <w:rPr>
                <w:lang w:eastAsia="zh-CN"/>
              </w:rPr>
              <w:t>DC_2A-5A_n261L</w:t>
            </w:r>
          </w:p>
          <w:p w14:paraId="2575117D" w14:textId="77777777" w:rsidR="002071AE" w:rsidRPr="00EF5447" w:rsidRDefault="002071AE" w:rsidP="008C1C13">
            <w:pPr>
              <w:pStyle w:val="TAC"/>
              <w:rPr>
                <w:lang w:eastAsia="zh-CN"/>
              </w:rPr>
            </w:pPr>
            <w:r w:rsidRPr="00EF5447">
              <w:rPr>
                <w:lang w:eastAsia="zh-CN"/>
              </w:rPr>
              <w:t>DC_2A-5A_n261M</w:t>
            </w:r>
          </w:p>
          <w:p w14:paraId="172CA8A0" w14:textId="77777777" w:rsidR="002071AE" w:rsidRPr="00EF5447" w:rsidRDefault="002071AE" w:rsidP="008C1C13">
            <w:pPr>
              <w:pStyle w:val="TAC"/>
              <w:rPr>
                <w:lang w:eastAsia="zh-CN"/>
              </w:rPr>
            </w:pPr>
            <w:r w:rsidRPr="00EF5447">
              <w:rPr>
                <w:lang w:eastAsia="zh-CN"/>
              </w:rPr>
              <w:t xml:space="preserve">DC_2A-5A_n261(A-G) </w:t>
            </w:r>
          </w:p>
          <w:p w14:paraId="274DCF27" w14:textId="77777777" w:rsidR="002071AE" w:rsidRPr="00EF5447" w:rsidRDefault="002071AE" w:rsidP="008C1C13">
            <w:pPr>
              <w:pStyle w:val="TAC"/>
              <w:rPr>
                <w:lang w:eastAsia="zh-CN"/>
              </w:rPr>
            </w:pPr>
            <w:r w:rsidRPr="00EF5447">
              <w:rPr>
                <w:lang w:eastAsia="zh-CN"/>
              </w:rPr>
              <w:t>DC_2A-5A_n261(A-H)</w:t>
            </w:r>
          </w:p>
          <w:p w14:paraId="6F10DA84" w14:textId="77777777" w:rsidR="002071AE" w:rsidRPr="00EF5447" w:rsidRDefault="002071AE" w:rsidP="008C1C13">
            <w:pPr>
              <w:pStyle w:val="TAC"/>
              <w:rPr>
                <w:lang w:eastAsia="zh-CN"/>
              </w:rPr>
            </w:pPr>
            <w:r w:rsidRPr="00EF5447">
              <w:rPr>
                <w:lang w:eastAsia="zh-CN"/>
              </w:rPr>
              <w:t>DC_2A-5A_n261(A-J)</w:t>
            </w:r>
          </w:p>
          <w:p w14:paraId="749BE180" w14:textId="77777777" w:rsidR="002071AE" w:rsidRPr="00EF5447" w:rsidRDefault="002071AE" w:rsidP="008C1C13">
            <w:pPr>
              <w:pStyle w:val="TAC"/>
              <w:rPr>
                <w:lang w:eastAsia="zh-CN"/>
              </w:rPr>
            </w:pPr>
            <w:r w:rsidRPr="00EF5447">
              <w:rPr>
                <w:lang w:eastAsia="zh-CN"/>
              </w:rPr>
              <w:t>DC_2A-5A_n261(A-L)</w:t>
            </w:r>
          </w:p>
          <w:p w14:paraId="1B26ECE7" w14:textId="77777777" w:rsidR="002071AE" w:rsidRPr="00EF5447" w:rsidRDefault="002071AE" w:rsidP="008C1C13">
            <w:pPr>
              <w:pStyle w:val="TAC"/>
              <w:rPr>
                <w:lang w:eastAsia="zh-CN"/>
              </w:rPr>
            </w:pPr>
            <w:r w:rsidRPr="00EF5447">
              <w:rPr>
                <w:lang w:eastAsia="zh-CN"/>
              </w:rPr>
              <w:t xml:space="preserve">DC_2A-5A_n261(2A-G) </w:t>
            </w:r>
          </w:p>
          <w:p w14:paraId="3F5B2812" w14:textId="77777777" w:rsidR="002071AE" w:rsidRPr="00EF5447" w:rsidRDefault="002071AE" w:rsidP="008C1C13">
            <w:pPr>
              <w:pStyle w:val="TAC"/>
              <w:rPr>
                <w:lang w:eastAsia="zh-CN"/>
              </w:rPr>
            </w:pPr>
            <w:r w:rsidRPr="00EF5447">
              <w:rPr>
                <w:lang w:eastAsia="zh-CN"/>
              </w:rPr>
              <w:t>DC_2A-5A_n261(2A-H)</w:t>
            </w:r>
          </w:p>
          <w:p w14:paraId="271CFF53" w14:textId="77777777" w:rsidR="002071AE" w:rsidRPr="00EF5447" w:rsidRDefault="002071AE" w:rsidP="008C1C13">
            <w:pPr>
              <w:pStyle w:val="TAC"/>
              <w:rPr>
                <w:lang w:eastAsia="zh-CN"/>
              </w:rPr>
            </w:pPr>
            <w:r w:rsidRPr="00EF5447">
              <w:rPr>
                <w:lang w:eastAsia="zh-CN"/>
              </w:rPr>
              <w:t>DC_2A-5A_n261(A-G-H)</w:t>
            </w:r>
          </w:p>
          <w:p w14:paraId="1E7BE341" w14:textId="77777777" w:rsidR="002071AE" w:rsidRPr="00EF5447" w:rsidRDefault="002071AE" w:rsidP="008C1C13">
            <w:pPr>
              <w:pStyle w:val="TAC"/>
              <w:rPr>
                <w:lang w:eastAsia="zh-CN"/>
              </w:rPr>
            </w:pPr>
            <w:r w:rsidRPr="00EF5447">
              <w:rPr>
                <w:lang w:eastAsia="zh-CN"/>
              </w:rPr>
              <w:t>DC_2A-5A_n261(A-G-I)</w:t>
            </w:r>
          </w:p>
          <w:p w14:paraId="11C9EEC3" w14:textId="77777777" w:rsidR="002071AE" w:rsidRPr="00EF5447" w:rsidRDefault="002071AE" w:rsidP="008C1C13">
            <w:pPr>
              <w:pStyle w:val="TAC"/>
              <w:rPr>
                <w:lang w:eastAsia="zh-CN"/>
              </w:rPr>
            </w:pPr>
            <w:r w:rsidRPr="00EF5447">
              <w:rPr>
                <w:lang w:eastAsia="zh-CN"/>
              </w:rPr>
              <w:t>DC_2A-5A_n261(3A-G)</w:t>
            </w:r>
          </w:p>
          <w:p w14:paraId="0AD96085" w14:textId="77777777" w:rsidR="002071AE" w:rsidRPr="00EF5447" w:rsidRDefault="002071AE" w:rsidP="008C1C13">
            <w:pPr>
              <w:pStyle w:val="TAC"/>
              <w:rPr>
                <w:lang w:eastAsia="zh-CN"/>
              </w:rPr>
            </w:pPr>
            <w:r w:rsidRPr="00EF5447">
              <w:rPr>
                <w:lang w:eastAsia="zh-CN"/>
              </w:rPr>
              <w:t xml:space="preserve">DC_2A-5A_n261(2G) </w:t>
            </w:r>
          </w:p>
          <w:p w14:paraId="50589233" w14:textId="77777777" w:rsidR="002071AE" w:rsidRPr="00EF5447" w:rsidRDefault="002071AE" w:rsidP="008C1C13">
            <w:pPr>
              <w:pStyle w:val="TAC"/>
              <w:rPr>
                <w:noProof/>
                <w:lang w:eastAsia="zh-CN"/>
              </w:rPr>
            </w:pPr>
            <w:r w:rsidRPr="00EF5447">
              <w:rPr>
                <w:noProof/>
                <w:lang w:eastAsia="zh-CN"/>
              </w:rPr>
              <w:t>DC_2A-5A_n261(G-H)</w:t>
            </w:r>
          </w:p>
          <w:p w14:paraId="70ED9E18" w14:textId="77777777" w:rsidR="002071AE" w:rsidRPr="00EF5447" w:rsidRDefault="002071AE" w:rsidP="008C1C13">
            <w:pPr>
              <w:pStyle w:val="TAC"/>
              <w:rPr>
                <w:noProof/>
                <w:lang w:eastAsia="zh-CN"/>
              </w:rPr>
            </w:pPr>
            <w:r w:rsidRPr="00EF5447">
              <w:rPr>
                <w:noProof/>
                <w:lang w:eastAsia="zh-CN"/>
              </w:rPr>
              <w:t>DC_2A-5A_n261(G-I)</w:t>
            </w:r>
          </w:p>
          <w:p w14:paraId="66D6EA50" w14:textId="77777777" w:rsidR="002071AE" w:rsidRPr="00EF5447" w:rsidRDefault="002071AE" w:rsidP="008C1C13">
            <w:pPr>
              <w:pStyle w:val="TAC"/>
              <w:rPr>
                <w:noProof/>
                <w:lang w:eastAsia="zh-CN"/>
              </w:rPr>
            </w:pPr>
            <w:r w:rsidRPr="00EF5447">
              <w:rPr>
                <w:noProof/>
                <w:lang w:eastAsia="zh-CN"/>
              </w:rPr>
              <w:t>DC_2A-5A_n261(2H)</w:t>
            </w:r>
          </w:p>
          <w:p w14:paraId="5DE7F8F8" w14:textId="77777777" w:rsidR="002071AE" w:rsidRPr="00EF5447" w:rsidRDefault="002071AE" w:rsidP="008C1C13">
            <w:pPr>
              <w:pStyle w:val="TAC"/>
              <w:rPr>
                <w:noProof/>
                <w:lang w:eastAsia="zh-CN"/>
              </w:rPr>
            </w:pPr>
            <w:r w:rsidRPr="00EF5447">
              <w:rPr>
                <w:noProof/>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47303D" w14:textId="77777777" w:rsidR="002071AE" w:rsidRPr="00EF5447" w:rsidRDefault="002071AE" w:rsidP="008C1C13">
            <w:pPr>
              <w:pStyle w:val="TAC"/>
              <w:rPr>
                <w:lang w:eastAsia="zh-CN"/>
              </w:rPr>
            </w:pPr>
            <w:r w:rsidRPr="00EF5447">
              <w:rPr>
                <w:lang w:eastAsia="zh-CN"/>
              </w:rPr>
              <w:t>DC_2A_n261G</w:t>
            </w:r>
          </w:p>
          <w:p w14:paraId="71126E72" w14:textId="77777777" w:rsidR="002071AE" w:rsidRPr="00EF5447" w:rsidRDefault="002071AE" w:rsidP="008C1C13">
            <w:pPr>
              <w:pStyle w:val="TAC"/>
              <w:rPr>
                <w:noProof/>
                <w:lang w:eastAsia="zh-CN"/>
              </w:rPr>
            </w:pPr>
            <w:r w:rsidRPr="00EF5447">
              <w:rPr>
                <w:lang w:eastAsia="zh-CN"/>
              </w:rPr>
              <w:t>DC_5A_n261G</w:t>
            </w:r>
          </w:p>
        </w:tc>
      </w:tr>
      <w:tr w:rsidR="002071AE" w:rsidRPr="00EF5447" w14:paraId="2563F057"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296637" w14:textId="77777777" w:rsidR="002071AE" w:rsidRPr="00EF5447" w:rsidRDefault="002071AE" w:rsidP="008C1C13">
            <w:pPr>
              <w:pStyle w:val="TAC"/>
              <w:rPr>
                <w:lang w:eastAsia="zh-CN"/>
              </w:rPr>
            </w:pPr>
            <w:r w:rsidRPr="00EF5447">
              <w:rPr>
                <w:lang w:eastAsia="zh-CN"/>
              </w:rPr>
              <w:t>DC_2A-5A_n261I</w:t>
            </w:r>
          </w:p>
          <w:p w14:paraId="2F4342E5" w14:textId="77777777" w:rsidR="002071AE" w:rsidRPr="00EF5447" w:rsidRDefault="002071AE" w:rsidP="008C1C13">
            <w:pPr>
              <w:pStyle w:val="TAC"/>
              <w:rPr>
                <w:lang w:eastAsia="zh-CN"/>
              </w:rPr>
            </w:pPr>
            <w:r w:rsidRPr="00EF5447">
              <w:rPr>
                <w:lang w:eastAsia="zh-CN"/>
              </w:rPr>
              <w:t>DC_2A-5A_n261J</w:t>
            </w:r>
          </w:p>
          <w:p w14:paraId="426A08C8" w14:textId="77777777" w:rsidR="002071AE" w:rsidRPr="00EF5447" w:rsidRDefault="002071AE" w:rsidP="008C1C13">
            <w:pPr>
              <w:pStyle w:val="TAC"/>
              <w:rPr>
                <w:lang w:eastAsia="zh-CN"/>
              </w:rPr>
            </w:pPr>
            <w:r w:rsidRPr="00EF5447">
              <w:rPr>
                <w:lang w:eastAsia="zh-CN"/>
              </w:rPr>
              <w:t>DC_2A-5A_n261K</w:t>
            </w:r>
          </w:p>
          <w:p w14:paraId="78DFC655" w14:textId="77777777" w:rsidR="002071AE" w:rsidRPr="00EF5447" w:rsidRDefault="002071AE" w:rsidP="008C1C13">
            <w:pPr>
              <w:pStyle w:val="TAC"/>
              <w:rPr>
                <w:lang w:eastAsia="zh-CN"/>
              </w:rPr>
            </w:pPr>
            <w:r w:rsidRPr="00EF5447">
              <w:rPr>
                <w:lang w:eastAsia="zh-CN"/>
              </w:rPr>
              <w:t>DC_2A-5A_n261L</w:t>
            </w:r>
          </w:p>
          <w:p w14:paraId="3BC89760" w14:textId="77777777" w:rsidR="002071AE" w:rsidRPr="00EF5447" w:rsidRDefault="002071AE" w:rsidP="008C1C13">
            <w:pPr>
              <w:pStyle w:val="TAC"/>
              <w:rPr>
                <w:lang w:eastAsia="zh-CN"/>
              </w:rPr>
            </w:pPr>
            <w:r w:rsidRPr="00EF5447">
              <w:rPr>
                <w:lang w:eastAsia="zh-CN"/>
              </w:rPr>
              <w:t>DC_2A-5A_n261M</w:t>
            </w:r>
          </w:p>
          <w:p w14:paraId="19641851" w14:textId="77777777" w:rsidR="002071AE" w:rsidRPr="00EF5447" w:rsidRDefault="002071AE" w:rsidP="008C1C13">
            <w:pPr>
              <w:pStyle w:val="TAC"/>
              <w:rPr>
                <w:lang w:eastAsia="zh-CN"/>
              </w:rPr>
            </w:pPr>
            <w:r w:rsidRPr="00EF5447">
              <w:rPr>
                <w:lang w:eastAsia="zh-CN"/>
              </w:rPr>
              <w:t>DC_2A-5A_n261(A-J)</w:t>
            </w:r>
          </w:p>
          <w:p w14:paraId="3005981E" w14:textId="77777777" w:rsidR="002071AE" w:rsidRPr="00EF5447" w:rsidRDefault="002071AE" w:rsidP="008C1C13">
            <w:pPr>
              <w:pStyle w:val="TAC"/>
              <w:rPr>
                <w:lang w:eastAsia="zh-CN"/>
              </w:rPr>
            </w:pPr>
            <w:r w:rsidRPr="00EF5447">
              <w:rPr>
                <w:lang w:eastAsia="zh-CN"/>
              </w:rPr>
              <w:t>DC_2A-5A_n261(A-L)</w:t>
            </w:r>
          </w:p>
          <w:p w14:paraId="61A995AE" w14:textId="77777777" w:rsidR="002071AE" w:rsidRPr="00EF5447" w:rsidRDefault="002071AE" w:rsidP="008C1C13">
            <w:pPr>
              <w:pStyle w:val="TAC"/>
              <w:rPr>
                <w:lang w:eastAsia="zh-CN"/>
              </w:rPr>
            </w:pPr>
            <w:r w:rsidRPr="00EF5447">
              <w:rPr>
                <w:lang w:eastAsia="zh-CN"/>
              </w:rPr>
              <w:t xml:space="preserve">DC_2A-5A_n261(2A-H) </w:t>
            </w:r>
          </w:p>
          <w:p w14:paraId="41E02BCC" w14:textId="77777777" w:rsidR="002071AE" w:rsidRPr="00EF5447" w:rsidRDefault="002071AE" w:rsidP="008C1C13">
            <w:pPr>
              <w:pStyle w:val="TAC"/>
              <w:rPr>
                <w:lang w:eastAsia="zh-CN"/>
              </w:rPr>
            </w:pPr>
            <w:r w:rsidRPr="00EF5447">
              <w:rPr>
                <w:lang w:eastAsia="zh-CN"/>
              </w:rPr>
              <w:t>DC_2A-5A_n261(A-G-H)</w:t>
            </w:r>
          </w:p>
          <w:p w14:paraId="4FFD070D" w14:textId="77777777" w:rsidR="002071AE" w:rsidRPr="00EF5447" w:rsidRDefault="002071AE" w:rsidP="008C1C13">
            <w:pPr>
              <w:pStyle w:val="TAC"/>
              <w:rPr>
                <w:lang w:eastAsia="zh-CN"/>
              </w:rPr>
            </w:pPr>
            <w:r w:rsidRPr="00EF5447">
              <w:rPr>
                <w:lang w:eastAsia="zh-CN"/>
              </w:rPr>
              <w:t>DC_2A-5A_n261(A-G-I)</w:t>
            </w:r>
          </w:p>
          <w:p w14:paraId="390464AD" w14:textId="77777777" w:rsidR="002071AE" w:rsidRPr="00EF5447" w:rsidRDefault="002071AE" w:rsidP="008C1C13">
            <w:pPr>
              <w:pStyle w:val="TAC"/>
              <w:rPr>
                <w:lang w:eastAsia="zh-CN"/>
              </w:rPr>
            </w:pPr>
            <w:r w:rsidRPr="00EF5447">
              <w:rPr>
                <w:lang w:eastAsia="zh-CN"/>
              </w:rPr>
              <w:t xml:space="preserve">DC_2A-5A_n261(G-H) </w:t>
            </w:r>
          </w:p>
          <w:p w14:paraId="78970A59" w14:textId="77777777" w:rsidR="002071AE" w:rsidRPr="00EF5447" w:rsidRDefault="002071AE" w:rsidP="008C1C13">
            <w:pPr>
              <w:pStyle w:val="TAC"/>
              <w:rPr>
                <w:lang w:eastAsia="zh-CN"/>
              </w:rPr>
            </w:pPr>
            <w:r w:rsidRPr="00EF5447">
              <w:rPr>
                <w:lang w:eastAsia="zh-CN"/>
              </w:rPr>
              <w:t>DC_2A-5A_n261(G-I)</w:t>
            </w:r>
          </w:p>
          <w:p w14:paraId="5574FFCD" w14:textId="77777777" w:rsidR="002071AE" w:rsidRPr="00EF5447" w:rsidRDefault="002071AE" w:rsidP="008C1C13">
            <w:pPr>
              <w:pStyle w:val="TAC"/>
              <w:rPr>
                <w:lang w:eastAsia="zh-CN"/>
              </w:rPr>
            </w:pPr>
            <w:r w:rsidRPr="00EF5447">
              <w:rPr>
                <w:lang w:eastAsia="zh-CN"/>
              </w:rPr>
              <w:t xml:space="preserve">DC_2A-5A_n261(2H) </w:t>
            </w:r>
          </w:p>
          <w:p w14:paraId="048644E7" w14:textId="77777777" w:rsidR="002071AE" w:rsidRPr="00EF5447" w:rsidRDefault="002071AE" w:rsidP="008C1C13">
            <w:pPr>
              <w:pStyle w:val="TAC"/>
              <w:rPr>
                <w:noProof/>
                <w:lang w:eastAsia="zh-CN"/>
              </w:rPr>
            </w:pPr>
            <w:r w:rsidRPr="00EF5447">
              <w:rPr>
                <w:noProof/>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0DF4D6" w14:textId="77777777" w:rsidR="002071AE" w:rsidRPr="00EF5447" w:rsidRDefault="002071AE" w:rsidP="008C1C13">
            <w:pPr>
              <w:pStyle w:val="TAC"/>
              <w:rPr>
                <w:lang w:eastAsia="zh-CN"/>
              </w:rPr>
            </w:pPr>
            <w:r w:rsidRPr="00EF5447">
              <w:rPr>
                <w:lang w:eastAsia="zh-CN"/>
              </w:rPr>
              <w:t>DC_2A_n261H</w:t>
            </w:r>
          </w:p>
          <w:p w14:paraId="687681F1" w14:textId="77777777" w:rsidR="002071AE" w:rsidRPr="00EF5447" w:rsidRDefault="002071AE" w:rsidP="008C1C13">
            <w:pPr>
              <w:pStyle w:val="TAC"/>
              <w:rPr>
                <w:noProof/>
                <w:lang w:eastAsia="zh-CN"/>
              </w:rPr>
            </w:pPr>
            <w:r w:rsidRPr="00EF5447">
              <w:rPr>
                <w:lang w:eastAsia="zh-CN"/>
              </w:rPr>
              <w:t>DC_5A_n261H</w:t>
            </w:r>
          </w:p>
        </w:tc>
      </w:tr>
      <w:tr w:rsidR="002071AE" w:rsidRPr="00EF5447" w14:paraId="5B63345C"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0801C4" w14:textId="77777777" w:rsidR="002071AE" w:rsidRPr="00EF5447" w:rsidRDefault="002071AE" w:rsidP="008C1C13">
            <w:pPr>
              <w:pStyle w:val="TAC"/>
              <w:rPr>
                <w:lang w:eastAsia="zh-CN"/>
              </w:rPr>
            </w:pPr>
            <w:r w:rsidRPr="00EF5447">
              <w:rPr>
                <w:lang w:eastAsia="zh-CN"/>
              </w:rPr>
              <w:t>DC_2A-5A_n261I</w:t>
            </w:r>
          </w:p>
          <w:p w14:paraId="7C386C9A" w14:textId="77777777" w:rsidR="002071AE" w:rsidRPr="00EF5447" w:rsidRDefault="002071AE" w:rsidP="008C1C13">
            <w:pPr>
              <w:pStyle w:val="TAC"/>
              <w:rPr>
                <w:lang w:eastAsia="zh-CN"/>
              </w:rPr>
            </w:pPr>
            <w:r w:rsidRPr="00EF5447">
              <w:rPr>
                <w:lang w:eastAsia="zh-CN"/>
              </w:rPr>
              <w:t>DC_2A-5A_n261J</w:t>
            </w:r>
          </w:p>
          <w:p w14:paraId="1BAB5D30" w14:textId="77777777" w:rsidR="002071AE" w:rsidRPr="00EF5447" w:rsidRDefault="002071AE" w:rsidP="008C1C13">
            <w:pPr>
              <w:pStyle w:val="TAC"/>
              <w:rPr>
                <w:lang w:eastAsia="zh-CN"/>
              </w:rPr>
            </w:pPr>
            <w:r w:rsidRPr="00EF5447">
              <w:rPr>
                <w:lang w:eastAsia="zh-CN"/>
              </w:rPr>
              <w:t>DC_2A-5A_n261K</w:t>
            </w:r>
          </w:p>
          <w:p w14:paraId="1822BD0D" w14:textId="77777777" w:rsidR="002071AE" w:rsidRPr="00EF5447" w:rsidRDefault="002071AE" w:rsidP="008C1C13">
            <w:pPr>
              <w:pStyle w:val="TAC"/>
              <w:rPr>
                <w:lang w:eastAsia="zh-CN"/>
              </w:rPr>
            </w:pPr>
            <w:r w:rsidRPr="00EF5447">
              <w:rPr>
                <w:lang w:eastAsia="zh-CN"/>
              </w:rPr>
              <w:t>DC_2A-5A_n261L</w:t>
            </w:r>
          </w:p>
          <w:p w14:paraId="07BB618F" w14:textId="77777777" w:rsidR="002071AE" w:rsidRPr="00EF5447" w:rsidRDefault="002071AE" w:rsidP="008C1C13">
            <w:pPr>
              <w:pStyle w:val="TAC"/>
              <w:rPr>
                <w:lang w:eastAsia="zh-CN"/>
              </w:rPr>
            </w:pPr>
            <w:r w:rsidRPr="00EF5447">
              <w:rPr>
                <w:lang w:eastAsia="zh-CN"/>
              </w:rPr>
              <w:t>DC_2A-5A_n261M</w:t>
            </w:r>
          </w:p>
          <w:p w14:paraId="3A9A6984" w14:textId="77777777" w:rsidR="002071AE" w:rsidRPr="00EF5447" w:rsidRDefault="002071AE" w:rsidP="008C1C13">
            <w:pPr>
              <w:pStyle w:val="TAC"/>
              <w:rPr>
                <w:lang w:eastAsia="zh-CN"/>
              </w:rPr>
            </w:pPr>
            <w:r w:rsidRPr="00EF5447">
              <w:rPr>
                <w:lang w:eastAsia="zh-CN"/>
              </w:rPr>
              <w:t>DC_2A-5A_n261(A-J)</w:t>
            </w:r>
          </w:p>
          <w:p w14:paraId="50CEBA21" w14:textId="77777777" w:rsidR="002071AE" w:rsidRPr="00EF5447" w:rsidRDefault="002071AE" w:rsidP="008C1C13">
            <w:pPr>
              <w:pStyle w:val="TAC"/>
              <w:rPr>
                <w:lang w:eastAsia="zh-CN"/>
              </w:rPr>
            </w:pPr>
            <w:r w:rsidRPr="00EF5447">
              <w:rPr>
                <w:lang w:eastAsia="zh-CN"/>
              </w:rPr>
              <w:t xml:space="preserve">DC_2A-5A_n261(A-K) </w:t>
            </w:r>
          </w:p>
          <w:p w14:paraId="25C76147" w14:textId="77777777" w:rsidR="002071AE" w:rsidRPr="00EF5447" w:rsidRDefault="002071AE" w:rsidP="008C1C13">
            <w:pPr>
              <w:pStyle w:val="TAC"/>
              <w:rPr>
                <w:lang w:eastAsia="zh-CN"/>
              </w:rPr>
            </w:pPr>
            <w:r w:rsidRPr="00EF5447">
              <w:rPr>
                <w:lang w:eastAsia="zh-CN"/>
              </w:rPr>
              <w:t>DC_2A-5A_n261(A-L)</w:t>
            </w:r>
          </w:p>
          <w:p w14:paraId="6CEB99BC" w14:textId="77777777" w:rsidR="002071AE" w:rsidRPr="00EF5447" w:rsidRDefault="002071AE" w:rsidP="008C1C13">
            <w:pPr>
              <w:pStyle w:val="TAC"/>
              <w:rPr>
                <w:lang w:eastAsia="zh-CN"/>
              </w:rPr>
            </w:pPr>
            <w:r w:rsidRPr="00EF5447">
              <w:rPr>
                <w:lang w:eastAsia="zh-CN"/>
              </w:rPr>
              <w:t xml:space="preserve">DC_2A-5A_n261(2A-I) </w:t>
            </w:r>
          </w:p>
          <w:p w14:paraId="2575C34D" w14:textId="77777777" w:rsidR="002071AE" w:rsidRPr="00EF5447" w:rsidRDefault="002071AE" w:rsidP="008C1C13">
            <w:pPr>
              <w:pStyle w:val="TAC"/>
              <w:rPr>
                <w:lang w:eastAsia="zh-CN"/>
              </w:rPr>
            </w:pPr>
            <w:r w:rsidRPr="00EF5447">
              <w:rPr>
                <w:lang w:eastAsia="zh-CN"/>
              </w:rPr>
              <w:t>DC_2A-5A_n261(A-G-I)</w:t>
            </w:r>
          </w:p>
          <w:p w14:paraId="31D21A25" w14:textId="77777777" w:rsidR="002071AE" w:rsidRPr="00EF5447" w:rsidRDefault="002071AE" w:rsidP="008C1C13">
            <w:pPr>
              <w:pStyle w:val="TAC"/>
              <w:rPr>
                <w:lang w:eastAsia="zh-CN"/>
              </w:rPr>
            </w:pPr>
            <w:r w:rsidRPr="00EF5447">
              <w:rPr>
                <w:lang w:eastAsia="zh-CN"/>
              </w:rPr>
              <w:t>DC_2A-5A_n261(G-I)</w:t>
            </w:r>
          </w:p>
          <w:p w14:paraId="6441C79E" w14:textId="77777777" w:rsidR="002071AE" w:rsidRPr="00EF5447" w:rsidRDefault="002071AE" w:rsidP="008C1C13">
            <w:pPr>
              <w:pStyle w:val="TAC"/>
              <w:rPr>
                <w:lang w:eastAsia="zh-CN"/>
              </w:rPr>
            </w:pPr>
            <w:r w:rsidRPr="00EF5447">
              <w:rPr>
                <w:lang w:eastAsia="zh-CN"/>
              </w:rPr>
              <w:t>DC_2A-5A_n261(G-J)</w:t>
            </w:r>
          </w:p>
          <w:p w14:paraId="4A93F1DB" w14:textId="77777777" w:rsidR="002071AE" w:rsidRPr="00EF5447" w:rsidRDefault="002071AE" w:rsidP="008C1C13">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B24942" w14:textId="77777777" w:rsidR="002071AE" w:rsidRPr="00EF5447" w:rsidRDefault="002071AE" w:rsidP="008C1C13">
            <w:pPr>
              <w:pStyle w:val="TAC"/>
              <w:rPr>
                <w:lang w:eastAsia="zh-CN"/>
              </w:rPr>
            </w:pPr>
            <w:r w:rsidRPr="00EF5447">
              <w:rPr>
                <w:lang w:eastAsia="zh-CN"/>
              </w:rPr>
              <w:t>DC_2A_n261I</w:t>
            </w:r>
          </w:p>
          <w:p w14:paraId="5AB135A0" w14:textId="77777777" w:rsidR="002071AE" w:rsidRPr="00EF5447" w:rsidRDefault="002071AE" w:rsidP="008C1C13">
            <w:pPr>
              <w:pStyle w:val="TAC"/>
              <w:rPr>
                <w:noProof/>
                <w:lang w:eastAsia="zh-CN"/>
              </w:rPr>
            </w:pPr>
            <w:r w:rsidRPr="00EF5447">
              <w:rPr>
                <w:lang w:eastAsia="zh-CN"/>
              </w:rPr>
              <w:t>DC_5A_n261I</w:t>
            </w:r>
          </w:p>
        </w:tc>
      </w:tr>
      <w:tr w:rsidR="002071AE" w:rsidRPr="00EF5447" w14:paraId="2AE463C3"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DC8338" w14:textId="77777777" w:rsidR="002071AE" w:rsidRPr="00EF5447" w:rsidRDefault="002071AE" w:rsidP="008C1C13">
            <w:pPr>
              <w:pStyle w:val="TAC"/>
              <w:rPr>
                <w:noProof/>
                <w:lang w:eastAsia="zh-CN"/>
              </w:rPr>
            </w:pPr>
            <w:r w:rsidRPr="00EF5447">
              <w:rPr>
                <w:noProof/>
                <w:lang w:eastAsia="zh-CN"/>
              </w:rPr>
              <w:t>DC_2A-12A_n260A</w:t>
            </w:r>
          </w:p>
          <w:p w14:paraId="31A2ADFF" w14:textId="77777777" w:rsidR="002071AE" w:rsidRPr="00EF5447" w:rsidRDefault="002071AE" w:rsidP="008C1C13">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14:paraId="48F9E162" w14:textId="77777777" w:rsidR="002071AE" w:rsidRPr="00EF5447" w:rsidRDefault="002071AE" w:rsidP="008C1C13">
            <w:pPr>
              <w:pStyle w:val="TAC"/>
              <w:rPr>
                <w:lang w:eastAsia="fi-FI"/>
              </w:rPr>
            </w:pPr>
            <w:r w:rsidRPr="00EF5447">
              <w:rPr>
                <w:lang w:eastAsia="fi-FI"/>
              </w:rPr>
              <w:t>DC_2A</w:t>
            </w:r>
            <w:r w:rsidRPr="00EF5447">
              <w:rPr>
                <w:rFonts w:cs="Arial"/>
                <w:noProof/>
                <w:szCs w:val="18"/>
              </w:rPr>
              <w:t>-12A</w:t>
            </w:r>
            <w:r w:rsidRPr="00EF5447">
              <w:rPr>
                <w:lang w:eastAsia="fi-FI"/>
              </w:rPr>
              <w:t>_n260H</w:t>
            </w:r>
          </w:p>
          <w:p w14:paraId="35484CF6" w14:textId="77777777" w:rsidR="002071AE" w:rsidRPr="00EF5447" w:rsidRDefault="002071AE" w:rsidP="008C1C13">
            <w:pPr>
              <w:pStyle w:val="TAC"/>
              <w:rPr>
                <w:lang w:eastAsia="fi-FI"/>
              </w:rPr>
            </w:pPr>
            <w:r w:rsidRPr="00EF5447">
              <w:rPr>
                <w:lang w:eastAsia="fi-FI"/>
              </w:rPr>
              <w:t>DC_2A</w:t>
            </w:r>
            <w:r w:rsidRPr="00EF5447">
              <w:rPr>
                <w:rFonts w:cs="Arial"/>
                <w:noProof/>
                <w:szCs w:val="18"/>
              </w:rPr>
              <w:t>-12A</w:t>
            </w:r>
            <w:r w:rsidRPr="00EF5447">
              <w:rPr>
                <w:lang w:eastAsia="fi-FI"/>
              </w:rPr>
              <w:t>_n260I</w:t>
            </w:r>
          </w:p>
          <w:p w14:paraId="31BD4379" w14:textId="77777777" w:rsidR="002071AE" w:rsidRPr="00EF5447" w:rsidRDefault="002071AE" w:rsidP="008C1C13">
            <w:pPr>
              <w:pStyle w:val="TAC"/>
              <w:rPr>
                <w:lang w:eastAsia="fi-FI"/>
              </w:rPr>
            </w:pPr>
            <w:r w:rsidRPr="00EF5447">
              <w:rPr>
                <w:lang w:eastAsia="fi-FI"/>
              </w:rPr>
              <w:t>DC_2A</w:t>
            </w:r>
            <w:r w:rsidRPr="00EF5447">
              <w:rPr>
                <w:rFonts w:cs="Arial"/>
                <w:noProof/>
                <w:szCs w:val="18"/>
              </w:rPr>
              <w:t>-12A</w:t>
            </w:r>
            <w:r w:rsidRPr="00EF5447">
              <w:rPr>
                <w:lang w:eastAsia="fi-FI"/>
              </w:rPr>
              <w:t>_n260J</w:t>
            </w:r>
          </w:p>
          <w:p w14:paraId="44D24516" w14:textId="77777777" w:rsidR="002071AE" w:rsidRPr="00EF5447" w:rsidRDefault="002071AE" w:rsidP="008C1C13">
            <w:pPr>
              <w:pStyle w:val="TAC"/>
              <w:rPr>
                <w:lang w:eastAsia="fi-FI"/>
              </w:rPr>
            </w:pPr>
            <w:r w:rsidRPr="00EF5447">
              <w:rPr>
                <w:lang w:eastAsia="fi-FI"/>
              </w:rPr>
              <w:t>DC_2A</w:t>
            </w:r>
            <w:r w:rsidRPr="00EF5447">
              <w:rPr>
                <w:rFonts w:cs="Arial"/>
                <w:noProof/>
                <w:szCs w:val="18"/>
              </w:rPr>
              <w:t>-12A</w:t>
            </w:r>
            <w:r w:rsidRPr="00EF5447">
              <w:rPr>
                <w:lang w:eastAsia="fi-FI"/>
              </w:rPr>
              <w:t>_n260K</w:t>
            </w:r>
          </w:p>
          <w:p w14:paraId="51B12572" w14:textId="77777777" w:rsidR="002071AE" w:rsidRPr="00EF5447" w:rsidRDefault="002071AE" w:rsidP="008C1C13">
            <w:pPr>
              <w:pStyle w:val="TAC"/>
              <w:rPr>
                <w:lang w:eastAsia="fi-FI"/>
              </w:rPr>
            </w:pPr>
            <w:r w:rsidRPr="00EF5447">
              <w:rPr>
                <w:lang w:eastAsia="fi-FI"/>
              </w:rPr>
              <w:t>DC_2A</w:t>
            </w:r>
            <w:r w:rsidRPr="00EF5447">
              <w:rPr>
                <w:rFonts w:cs="Arial"/>
                <w:noProof/>
                <w:szCs w:val="18"/>
              </w:rPr>
              <w:t>-12A</w:t>
            </w:r>
            <w:r w:rsidRPr="00EF5447">
              <w:rPr>
                <w:lang w:eastAsia="fi-FI"/>
              </w:rPr>
              <w:t>_n260L</w:t>
            </w:r>
          </w:p>
          <w:p w14:paraId="13F6790F" w14:textId="77777777" w:rsidR="002071AE" w:rsidRPr="00EF5447" w:rsidRDefault="002071AE" w:rsidP="008C1C13">
            <w:pPr>
              <w:pStyle w:val="TAC"/>
              <w:rPr>
                <w:lang w:eastAsia="fi-FI"/>
              </w:rPr>
            </w:pPr>
            <w:r w:rsidRPr="00EF5447">
              <w:rPr>
                <w:lang w:eastAsia="fi-FI"/>
              </w:rPr>
              <w:t>DC_2A</w:t>
            </w:r>
            <w:r w:rsidRPr="00EF5447">
              <w:rPr>
                <w:rFonts w:cs="Arial"/>
                <w:noProof/>
                <w:szCs w:val="18"/>
                <w:lang w:eastAsia="zh-CN"/>
              </w:rPr>
              <w:t>-12A</w:t>
            </w:r>
            <w:r w:rsidRPr="00EF5447">
              <w:rPr>
                <w:lang w:eastAsia="fi-FI"/>
              </w:rPr>
              <w:t>_n260M</w:t>
            </w:r>
          </w:p>
          <w:p w14:paraId="718EE47A" w14:textId="77777777" w:rsidR="002071AE" w:rsidRPr="00EF5447" w:rsidRDefault="002071AE" w:rsidP="008C1C13">
            <w:pPr>
              <w:pStyle w:val="TAC"/>
              <w:rPr>
                <w:noProof/>
                <w:lang w:eastAsia="zh-CN"/>
              </w:rPr>
            </w:pPr>
            <w:r w:rsidRPr="00EF5447">
              <w:rPr>
                <w:noProof/>
                <w:lang w:eastAsia="zh-CN"/>
              </w:rPr>
              <w:t>DC_2A-2A-12A_n260A</w:t>
            </w:r>
          </w:p>
          <w:p w14:paraId="11E006B9" w14:textId="77777777" w:rsidR="002071AE" w:rsidRPr="00EF5447" w:rsidRDefault="002071AE" w:rsidP="008C1C13">
            <w:pPr>
              <w:pStyle w:val="TAC"/>
            </w:pPr>
            <w:r w:rsidRPr="00EF5447">
              <w:t>DC_2A-2A-12A_n260G</w:t>
            </w:r>
          </w:p>
          <w:p w14:paraId="5A6E97FC" w14:textId="77777777" w:rsidR="002071AE" w:rsidRPr="00EF5447" w:rsidRDefault="002071AE" w:rsidP="008C1C13">
            <w:pPr>
              <w:pStyle w:val="TAC"/>
              <w:rPr>
                <w:lang w:eastAsia="fr-FR"/>
              </w:rPr>
            </w:pPr>
            <w:r w:rsidRPr="00EF5447">
              <w:t>DC_2A-2A-12A_n260H</w:t>
            </w:r>
          </w:p>
          <w:p w14:paraId="5FC981E6" w14:textId="77777777" w:rsidR="002071AE" w:rsidRPr="00EF5447" w:rsidRDefault="002071AE" w:rsidP="008C1C13">
            <w:pPr>
              <w:pStyle w:val="TAC"/>
              <w:rPr>
                <w:noProof/>
                <w:lang w:eastAsia="zh-CN"/>
              </w:rPr>
            </w:pPr>
            <w:r w:rsidRPr="00EF5447">
              <w:t>DC_2A-2A-12A_n260I</w:t>
            </w:r>
          </w:p>
          <w:p w14:paraId="50894F36" w14:textId="77777777" w:rsidR="002071AE" w:rsidRPr="00EF5447" w:rsidRDefault="002071AE" w:rsidP="008C1C13">
            <w:pPr>
              <w:pStyle w:val="TAC"/>
              <w:rPr>
                <w:noProof/>
                <w:lang w:eastAsia="zh-CN"/>
              </w:rPr>
            </w:pPr>
            <w:r w:rsidRPr="00EF5447">
              <w:t>DC_2A-2A-12A_n260J</w:t>
            </w:r>
          </w:p>
          <w:p w14:paraId="3EB0B1B8" w14:textId="77777777" w:rsidR="002071AE" w:rsidRPr="00EF5447" w:rsidRDefault="002071AE" w:rsidP="008C1C13">
            <w:pPr>
              <w:pStyle w:val="TAC"/>
              <w:rPr>
                <w:noProof/>
                <w:lang w:eastAsia="zh-CN"/>
              </w:rPr>
            </w:pPr>
            <w:r w:rsidRPr="00EF5447">
              <w:t>DC_2A-2A-12A_n260K</w:t>
            </w:r>
          </w:p>
          <w:p w14:paraId="1B9EB74A" w14:textId="77777777" w:rsidR="002071AE" w:rsidRPr="00EF5447" w:rsidRDefault="002071AE" w:rsidP="008C1C13">
            <w:pPr>
              <w:pStyle w:val="TAC"/>
              <w:rPr>
                <w:noProof/>
                <w:lang w:eastAsia="zh-CN"/>
              </w:rPr>
            </w:pPr>
            <w:r w:rsidRPr="00EF5447">
              <w:t>DC_2A-2A-12A_n260L</w:t>
            </w:r>
          </w:p>
          <w:p w14:paraId="32EA4463" w14:textId="77777777" w:rsidR="002071AE" w:rsidRPr="00EF5447" w:rsidRDefault="002071AE" w:rsidP="008C1C13">
            <w:pPr>
              <w:pStyle w:val="TAC"/>
              <w:rPr>
                <w:noProof/>
                <w:lang w:eastAsia="zh-CN"/>
              </w:rPr>
            </w:pPr>
            <w:r w:rsidRPr="00EF5447">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4E4DC6" w14:textId="77777777" w:rsidR="002071AE" w:rsidRPr="00EF5447" w:rsidRDefault="002071AE" w:rsidP="008C1C13">
            <w:pPr>
              <w:pStyle w:val="TAC"/>
              <w:rPr>
                <w:noProof/>
                <w:lang w:eastAsia="zh-CN"/>
              </w:rPr>
            </w:pPr>
            <w:r w:rsidRPr="00EF5447">
              <w:rPr>
                <w:noProof/>
                <w:lang w:eastAsia="zh-CN"/>
              </w:rPr>
              <w:t>DC_2A_n260A</w:t>
            </w:r>
          </w:p>
          <w:p w14:paraId="370A8D88" w14:textId="77777777" w:rsidR="002071AE" w:rsidRPr="00EF5447" w:rsidRDefault="002071AE" w:rsidP="008C1C13">
            <w:pPr>
              <w:pStyle w:val="TAC"/>
              <w:rPr>
                <w:noProof/>
                <w:lang w:eastAsia="zh-CN"/>
              </w:rPr>
            </w:pPr>
            <w:r w:rsidRPr="00EF5447">
              <w:rPr>
                <w:noProof/>
                <w:lang w:eastAsia="zh-CN"/>
              </w:rPr>
              <w:t>DC_12A_n260A</w:t>
            </w:r>
          </w:p>
        </w:tc>
      </w:tr>
      <w:tr w:rsidR="002071AE" w:rsidRPr="00EF5447" w14:paraId="6CC379F3"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D40303" w14:textId="77777777" w:rsidR="002071AE" w:rsidRPr="00EF5447" w:rsidRDefault="002071AE" w:rsidP="008C1C13">
            <w:pPr>
              <w:pStyle w:val="TAC"/>
              <w:rPr>
                <w:noProof/>
                <w:lang w:eastAsia="zh-CN"/>
              </w:rPr>
            </w:pPr>
            <w:r w:rsidRPr="00EF5447">
              <w:rPr>
                <w:noProof/>
                <w:lang w:eastAsia="zh-CN"/>
              </w:rPr>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845564" w14:textId="77777777" w:rsidR="002071AE" w:rsidRPr="00EF5447" w:rsidRDefault="002071AE" w:rsidP="008C1C13">
            <w:pPr>
              <w:pStyle w:val="TAC"/>
              <w:rPr>
                <w:noProof/>
                <w:lang w:eastAsia="zh-CN"/>
              </w:rPr>
            </w:pPr>
            <w:r w:rsidRPr="00EF5447">
              <w:rPr>
                <w:noProof/>
                <w:lang w:eastAsia="zh-CN"/>
              </w:rPr>
              <w:t>DC_2A_n257A</w:t>
            </w:r>
          </w:p>
          <w:p w14:paraId="15CCCC3A" w14:textId="77777777" w:rsidR="002071AE" w:rsidRPr="00EF5447" w:rsidRDefault="002071AE" w:rsidP="008C1C13">
            <w:pPr>
              <w:pStyle w:val="TAC"/>
              <w:rPr>
                <w:noProof/>
                <w:lang w:eastAsia="zh-CN"/>
              </w:rPr>
            </w:pPr>
            <w:r w:rsidRPr="00EF5447">
              <w:rPr>
                <w:noProof/>
                <w:lang w:eastAsia="zh-CN"/>
              </w:rPr>
              <w:t>DC_13A_n257A</w:t>
            </w:r>
          </w:p>
        </w:tc>
      </w:tr>
      <w:tr w:rsidR="002071AE" w:rsidRPr="00EF5447" w14:paraId="2A0B1B51"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A57EA" w14:textId="77777777" w:rsidR="002071AE" w:rsidRPr="00EF5447" w:rsidRDefault="002071AE" w:rsidP="008C1C13">
            <w:pPr>
              <w:pStyle w:val="TAC"/>
              <w:rPr>
                <w:noProof/>
                <w:lang w:eastAsia="zh-CN"/>
              </w:rPr>
            </w:pPr>
            <w:r w:rsidRPr="00EF5447">
              <w:rPr>
                <w:noProof/>
              </w:rPr>
              <w:lastRenderedPageBreak/>
              <w:t>DC_2A-29A_n260A</w:t>
            </w:r>
          </w:p>
          <w:p w14:paraId="4D7B7091" w14:textId="77777777" w:rsidR="002071AE" w:rsidRPr="00EF5447" w:rsidRDefault="002071AE" w:rsidP="008C1C13">
            <w:pPr>
              <w:pStyle w:val="TAC"/>
              <w:rPr>
                <w:rFonts w:cs="Arial"/>
                <w:lang w:eastAsia="ja-JP"/>
              </w:rPr>
            </w:pPr>
            <w:r w:rsidRPr="00EF5447">
              <w:rPr>
                <w:rFonts w:cs="Arial"/>
                <w:lang w:eastAsia="ja-JP"/>
              </w:rPr>
              <w:t>DC_2A-29A_n260G</w:t>
            </w:r>
          </w:p>
          <w:p w14:paraId="139A4C3C" w14:textId="77777777" w:rsidR="002071AE" w:rsidRPr="00EF5447" w:rsidRDefault="002071AE" w:rsidP="008C1C13">
            <w:pPr>
              <w:pStyle w:val="TAC"/>
              <w:rPr>
                <w:rFonts w:cs="Arial"/>
                <w:lang w:eastAsia="ja-JP"/>
              </w:rPr>
            </w:pPr>
            <w:r w:rsidRPr="00EF5447">
              <w:rPr>
                <w:rFonts w:cs="Arial"/>
                <w:lang w:eastAsia="ja-JP"/>
              </w:rPr>
              <w:t>DC_2A-29A_n260H</w:t>
            </w:r>
          </w:p>
          <w:p w14:paraId="216B604E" w14:textId="77777777" w:rsidR="002071AE" w:rsidRPr="00EF5447" w:rsidRDefault="002071AE" w:rsidP="008C1C13">
            <w:pPr>
              <w:pStyle w:val="TAC"/>
              <w:rPr>
                <w:rFonts w:cs="Arial"/>
                <w:lang w:eastAsia="ja-JP"/>
              </w:rPr>
            </w:pPr>
            <w:r w:rsidRPr="00EF5447">
              <w:rPr>
                <w:rFonts w:cs="Arial"/>
                <w:lang w:eastAsia="ja-JP"/>
              </w:rPr>
              <w:t>DC_2A-29A_n260I</w:t>
            </w:r>
          </w:p>
          <w:p w14:paraId="2F5A6741" w14:textId="77777777" w:rsidR="002071AE" w:rsidRPr="00EF5447" w:rsidRDefault="002071AE" w:rsidP="008C1C13">
            <w:pPr>
              <w:pStyle w:val="TAC"/>
              <w:rPr>
                <w:rFonts w:cs="Arial"/>
                <w:lang w:eastAsia="ja-JP"/>
              </w:rPr>
            </w:pPr>
            <w:r w:rsidRPr="00EF5447">
              <w:rPr>
                <w:rFonts w:cs="Arial"/>
                <w:lang w:eastAsia="ja-JP"/>
              </w:rPr>
              <w:t>DC_2A-29A_n260J</w:t>
            </w:r>
          </w:p>
          <w:p w14:paraId="3A37F710" w14:textId="77777777" w:rsidR="002071AE" w:rsidRPr="00EF5447" w:rsidRDefault="002071AE" w:rsidP="008C1C13">
            <w:pPr>
              <w:pStyle w:val="TAC"/>
              <w:rPr>
                <w:rFonts w:cs="Arial"/>
                <w:lang w:eastAsia="ja-JP"/>
              </w:rPr>
            </w:pPr>
            <w:r w:rsidRPr="00EF5447">
              <w:rPr>
                <w:rFonts w:cs="Arial"/>
                <w:lang w:eastAsia="ja-JP"/>
              </w:rPr>
              <w:t>DC_2A-29A_n260K</w:t>
            </w:r>
          </w:p>
          <w:p w14:paraId="100E0179" w14:textId="77777777" w:rsidR="002071AE" w:rsidRPr="00EF5447" w:rsidRDefault="002071AE" w:rsidP="008C1C13">
            <w:pPr>
              <w:pStyle w:val="TAC"/>
              <w:rPr>
                <w:rFonts w:cs="Arial"/>
                <w:lang w:eastAsia="ja-JP"/>
              </w:rPr>
            </w:pPr>
            <w:r w:rsidRPr="00EF5447">
              <w:rPr>
                <w:rFonts w:cs="Arial"/>
                <w:lang w:eastAsia="ja-JP"/>
              </w:rPr>
              <w:t>DC_2A-29A_n260L</w:t>
            </w:r>
          </w:p>
          <w:p w14:paraId="045B3E93" w14:textId="77777777" w:rsidR="002071AE" w:rsidRPr="00EF5447" w:rsidRDefault="002071AE" w:rsidP="008C1C13">
            <w:pPr>
              <w:pStyle w:val="TAC"/>
              <w:rPr>
                <w:noProof/>
                <w:lang w:eastAsia="zh-CN"/>
              </w:rPr>
            </w:pPr>
            <w:r w:rsidRPr="00EF5447">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7C490C" w14:textId="77777777" w:rsidR="002071AE" w:rsidRPr="00EF5447" w:rsidRDefault="002071AE" w:rsidP="008C1C13">
            <w:pPr>
              <w:pStyle w:val="TAC"/>
              <w:rPr>
                <w:noProof/>
                <w:lang w:eastAsia="zh-CN"/>
              </w:rPr>
            </w:pPr>
            <w:r w:rsidRPr="00EF5447">
              <w:rPr>
                <w:noProof/>
              </w:rPr>
              <w:t>DC_2A_n260A</w:t>
            </w:r>
          </w:p>
        </w:tc>
      </w:tr>
      <w:tr w:rsidR="002071AE" w:rsidRPr="00EF5447" w14:paraId="67044FE4"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23B09F" w14:textId="77777777" w:rsidR="002071AE" w:rsidRPr="00EF5447" w:rsidRDefault="002071AE" w:rsidP="008C1C13">
            <w:pPr>
              <w:pStyle w:val="TAC"/>
              <w:rPr>
                <w:noProof/>
                <w:vertAlign w:val="superscript"/>
                <w:lang w:eastAsia="zh-CN"/>
              </w:rPr>
            </w:pPr>
            <w:r w:rsidRPr="00EF5447">
              <w:rPr>
                <w:noProof/>
                <w:lang w:eastAsia="zh-CN"/>
              </w:rPr>
              <w:t>DC_2A-13A_n260A</w:t>
            </w:r>
            <w:r w:rsidRPr="00EF5447">
              <w:rPr>
                <w:noProof/>
                <w:vertAlign w:val="superscript"/>
                <w:lang w:eastAsia="zh-CN"/>
              </w:rPr>
              <w:t>2</w:t>
            </w:r>
          </w:p>
          <w:p w14:paraId="7F3B6E18" w14:textId="77777777" w:rsidR="002071AE" w:rsidRPr="00EF5447" w:rsidRDefault="002071AE" w:rsidP="008C1C13">
            <w:pPr>
              <w:pStyle w:val="TAC"/>
              <w:rPr>
                <w:noProof/>
                <w:lang w:eastAsia="zh-CN"/>
              </w:rPr>
            </w:pPr>
            <w:r w:rsidRPr="00EF5447">
              <w:rPr>
                <w:noProof/>
                <w:lang w:eastAsia="zh-CN"/>
              </w:rPr>
              <w:t>DC_2A-13A_n260G</w:t>
            </w:r>
          </w:p>
          <w:p w14:paraId="25FB809D" w14:textId="77777777" w:rsidR="002071AE" w:rsidRPr="00EF5447" w:rsidRDefault="002071AE" w:rsidP="008C1C13">
            <w:pPr>
              <w:pStyle w:val="TAC"/>
              <w:rPr>
                <w:noProof/>
                <w:lang w:eastAsia="zh-CN"/>
              </w:rPr>
            </w:pPr>
            <w:r w:rsidRPr="00EF5447">
              <w:rPr>
                <w:noProof/>
                <w:lang w:eastAsia="zh-CN"/>
              </w:rPr>
              <w:t>DC_2A-13A_n260H</w:t>
            </w:r>
          </w:p>
          <w:p w14:paraId="3C81BE1C" w14:textId="77777777" w:rsidR="002071AE" w:rsidRPr="00EF5447" w:rsidRDefault="002071AE" w:rsidP="008C1C13">
            <w:pPr>
              <w:pStyle w:val="TAC"/>
              <w:rPr>
                <w:noProof/>
                <w:lang w:eastAsia="zh-CN"/>
              </w:rPr>
            </w:pPr>
            <w:r w:rsidRPr="00EF5447">
              <w:rPr>
                <w:noProof/>
                <w:lang w:eastAsia="zh-CN"/>
              </w:rPr>
              <w:t>DC_2A-13A_n260I</w:t>
            </w:r>
          </w:p>
          <w:p w14:paraId="5866FF0E" w14:textId="77777777" w:rsidR="002071AE" w:rsidRPr="00EF5447" w:rsidRDefault="002071AE" w:rsidP="008C1C13">
            <w:pPr>
              <w:pStyle w:val="TAC"/>
              <w:rPr>
                <w:noProof/>
                <w:lang w:eastAsia="zh-CN"/>
              </w:rPr>
            </w:pPr>
            <w:r w:rsidRPr="00EF5447">
              <w:rPr>
                <w:noProof/>
                <w:lang w:eastAsia="zh-CN"/>
              </w:rPr>
              <w:t>DC_2A-13A_n260J</w:t>
            </w:r>
          </w:p>
          <w:p w14:paraId="02538F7C" w14:textId="77777777" w:rsidR="002071AE" w:rsidRPr="00EF5447" w:rsidRDefault="002071AE" w:rsidP="008C1C13">
            <w:pPr>
              <w:pStyle w:val="TAC"/>
              <w:rPr>
                <w:noProof/>
                <w:lang w:eastAsia="zh-CN"/>
              </w:rPr>
            </w:pPr>
            <w:r w:rsidRPr="00EF5447">
              <w:rPr>
                <w:noProof/>
                <w:lang w:eastAsia="zh-CN"/>
              </w:rPr>
              <w:t>DC_2A-13A_n260K</w:t>
            </w:r>
          </w:p>
          <w:p w14:paraId="5AB441E4" w14:textId="77777777" w:rsidR="002071AE" w:rsidRPr="00EF5447" w:rsidRDefault="002071AE" w:rsidP="008C1C13">
            <w:pPr>
              <w:pStyle w:val="TAC"/>
              <w:rPr>
                <w:noProof/>
                <w:lang w:eastAsia="zh-CN"/>
              </w:rPr>
            </w:pPr>
            <w:r w:rsidRPr="00EF5447">
              <w:rPr>
                <w:noProof/>
                <w:lang w:eastAsia="zh-CN"/>
              </w:rPr>
              <w:t>DC_2A-13A_n260L</w:t>
            </w:r>
          </w:p>
          <w:p w14:paraId="5050AA5C" w14:textId="77777777" w:rsidR="002071AE" w:rsidRPr="00EF5447" w:rsidRDefault="002071AE" w:rsidP="008C1C13">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A476CB" w14:textId="77777777" w:rsidR="002071AE" w:rsidRPr="00EF5447" w:rsidRDefault="002071AE" w:rsidP="008C1C13">
            <w:pPr>
              <w:pStyle w:val="TAC"/>
              <w:rPr>
                <w:noProof/>
                <w:lang w:eastAsia="zh-CN"/>
              </w:rPr>
            </w:pPr>
            <w:r w:rsidRPr="00EF5447">
              <w:rPr>
                <w:noProof/>
                <w:lang w:eastAsia="zh-CN"/>
              </w:rPr>
              <w:t>DC_2A_n260A</w:t>
            </w:r>
          </w:p>
          <w:p w14:paraId="5D6E2EBF" w14:textId="77777777" w:rsidR="002071AE" w:rsidRPr="00EF5447" w:rsidRDefault="002071AE" w:rsidP="008C1C13">
            <w:pPr>
              <w:pStyle w:val="TAC"/>
              <w:rPr>
                <w:noProof/>
                <w:lang w:eastAsia="zh-CN"/>
              </w:rPr>
            </w:pPr>
            <w:r w:rsidRPr="00EF5447">
              <w:rPr>
                <w:noProof/>
                <w:lang w:eastAsia="zh-CN"/>
              </w:rPr>
              <w:t>DC_13A_n260A</w:t>
            </w:r>
          </w:p>
        </w:tc>
      </w:tr>
      <w:tr w:rsidR="002071AE" w:rsidRPr="00EF5447" w14:paraId="2EE9A7A1"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B79DD5C" w14:textId="77777777" w:rsidR="002071AE" w:rsidRPr="00EF5447" w:rsidRDefault="002071AE" w:rsidP="008C1C13">
            <w:pPr>
              <w:pStyle w:val="TAC"/>
              <w:rPr>
                <w:noProof/>
                <w:lang w:eastAsia="zh-CN"/>
              </w:rPr>
            </w:pPr>
            <w:r w:rsidRPr="00EF5447">
              <w:rPr>
                <w:noProof/>
                <w:lang w:eastAsia="zh-CN"/>
              </w:rPr>
              <w:t>DC_2A-13A_n260I</w:t>
            </w:r>
          </w:p>
          <w:p w14:paraId="7D2DCBBD" w14:textId="77777777" w:rsidR="002071AE" w:rsidRPr="00EF5447" w:rsidRDefault="002071AE" w:rsidP="008C1C13">
            <w:pPr>
              <w:pStyle w:val="TAC"/>
              <w:rPr>
                <w:noProof/>
                <w:lang w:eastAsia="zh-CN"/>
              </w:rPr>
            </w:pPr>
            <w:r w:rsidRPr="00EF5447">
              <w:rPr>
                <w:noProof/>
                <w:lang w:eastAsia="zh-CN"/>
              </w:rPr>
              <w:t>DC_2A-13A_n260J</w:t>
            </w:r>
          </w:p>
          <w:p w14:paraId="60EE1023" w14:textId="77777777" w:rsidR="002071AE" w:rsidRPr="00EF5447" w:rsidRDefault="002071AE" w:rsidP="008C1C13">
            <w:pPr>
              <w:pStyle w:val="TAC"/>
              <w:rPr>
                <w:noProof/>
                <w:lang w:eastAsia="zh-CN"/>
              </w:rPr>
            </w:pPr>
            <w:r w:rsidRPr="00EF5447">
              <w:rPr>
                <w:noProof/>
                <w:lang w:eastAsia="zh-CN"/>
              </w:rPr>
              <w:t>DC_2A-13A_n260K</w:t>
            </w:r>
          </w:p>
          <w:p w14:paraId="27EDFFEF" w14:textId="77777777" w:rsidR="002071AE" w:rsidRPr="00EF5447" w:rsidRDefault="002071AE" w:rsidP="008C1C13">
            <w:pPr>
              <w:pStyle w:val="TAC"/>
              <w:rPr>
                <w:noProof/>
                <w:lang w:eastAsia="zh-CN"/>
              </w:rPr>
            </w:pPr>
            <w:r w:rsidRPr="00EF5447">
              <w:rPr>
                <w:noProof/>
                <w:lang w:eastAsia="zh-CN"/>
              </w:rPr>
              <w:t>DC_2A-13A_n260L</w:t>
            </w:r>
          </w:p>
          <w:p w14:paraId="708038E8" w14:textId="77777777" w:rsidR="002071AE" w:rsidRPr="00EF5447" w:rsidRDefault="002071AE" w:rsidP="008C1C13">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2140842"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DC_2A_n260G</w:t>
            </w:r>
          </w:p>
          <w:p w14:paraId="558D75B6" w14:textId="77777777" w:rsidR="002071AE" w:rsidRPr="00EF5447" w:rsidRDefault="002071AE" w:rsidP="008C1C13">
            <w:pPr>
              <w:pStyle w:val="TAC"/>
              <w:rPr>
                <w:noProof/>
                <w:lang w:eastAsia="zh-CN"/>
              </w:rPr>
            </w:pPr>
            <w:r w:rsidRPr="00EF5447">
              <w:rPr>
                <w:rFonts w:cs="Arial"/>
                <w:color w:val="000000"/>
                <w:szCs w:val="18"/>
                <w:lang w:eastAsia="zh-CN"/>
              </w:rPr>
              <w:t>DC_13A_n260G</w:t>
            </w:r>
          </w:p>
        </w:tc>
      </w:tr>
      <w:tr w:rsidR="002071AE" w:rsidRPr="00EF5447" w14:paraId="2B0CF9E8"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D0942B" w14:textId="77777777" w:rsidR="002071AE" w:rsidRPr="00EF5447" w:rsidRDefault="002071AE" w:rsidP="008C1C13">
            <w:pPr>
              <w:pStyle w:val="TAC"/>
              <w:rPr>
                <w:noProof/>
                <w:lang w:eastAsia="zh-CN"/>
              </w:rPr>
            </w:pPr>
            <w:r w:rsidRPr="00EF5447">
              <w:rPr>
                <w:noProof/>
                <w:lang w:eastAsia="zh-CN"/>
              </w:rPr>
              <w:t>DC_2A-13A_n260I</w:t>
            </w:r>
          </w:p>
          <w:p w14:paraId="60D116CD" w14:textId="77777777" w:rsidR="002071AE" w:rsidRPr="00EF5447" w:rsidRDefault="002071AE" w:rsidP="008C1C13">
            <w:pPr>
              <w:pStyle w:val="TAC"/>
              <w:rPr>
                <w:noProof/>
                <w:lang w:eastAsia="zh-CN"/>
              </w:rPr>
            </w:pPr>
            <w:r w:rsidRPr="00EF5447">
              <w:rPr>
                <w:noProof/>
                <w:lang w:eastAsia="zh-CN"/>
              </w:rPr>
              <w:t>DC_2A-13A_n260J</w:t>
            </w:r>
          </w:p>
          <w:p w14:paraId="5064A6DD" w14:textId="77777777" w:rsidR="002071AE" w:rsidRPr="00EF5447" w:rsidRDefault="002071AE" w:rsidP="008C1C13">
            <w:pPr>
              <w:pStyle w:val="TAC"/>
              <w:rPr>
                <w:noProof/>
                <w:lang w:eastAsia="zh-CN"/>
              </w:rPr>
            </w:pPr>
            <w:r w:rsidRPr="00EF5447">
              <w:rPr>
                <w:noProof/>
                <w:lang w:eastAsia="zh-CN"/>
              </w:rPr>
              <w:t>DC_2A-13A_n260K</w:t>
            </w:r>
          </w:p>
          <w:p w14:paraId="406257CF" w14:textId="77777777" w:rsidR="002071AE" w:rsidRPr="00EF5447" w:rsidRDefault="002071AE" w:rsidP="008C1C13">
            <w:pPr>
              <w:pStyle w:val="TAC"/>
              <w:rPr>
                <w:noProof/>
                <w:lang w:eastAsia="zh-CN"/>
              </w:rPr>
            </w:pPr>
            <w:r w:rsidRPr="00EF5447">
              <w:rPr>
                <w:noProof/>
                <w:lang w:eastAsia="zh-CN"/>
              </w:rPr>
              <w:t>DC_2A-13A_n260L</w:t>
            </w:r>
          </w:p>
          <w:p w14:paraId="17CF6CC7" w14:textId="77777777" w:rsidR="002071AE" w:rsidRPr="00EF5447" w:rsidRDefault="002071AE" w:rsidP="008C1C13">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8CDA33"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DC_2A_n260H</w:t>
            </w:r>
          </w:p>
          <w:p w14:paraId="359B8A14" w14:textId="77777777" w:rsidR="002071AE" w:rsidRPr="00EF5447" w:rsidRDefault="002071AE" w:rsidP="008C1C13">
            <w:pPr>
              <w:pStyle w:val="TAC"/>
              <w:rPr>
                <w:noProof/>
                <w:lang w:eastAsia="zh-CN"/>
              </w:rPr>
            </w:pPr>
            <w:r w:rsidRPr="00EF5447">
              <w:rPr>
                <w:rFonts w:cs="Arial"/>
                <w:color w:val="000000"/>
                <w:szCs w:val="18"/>
                <w:lang w:eastAsia="zh-CN"/>
              </w:rPr>
              <w:t>DC_13A_n260H</w:t>
            </w:r>
          </w:p>
        </w:tc>
      </w:tr>
      <w:tr w:rsidR="002071AE" w:rsidRPr="00EF5447" w14:paraId="03D873AE"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DC0E8D"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DC_2A-13A_n260(2A)</w:t>
            </w:r>
          </w:p>
          <w:p w14:paraId="342705D3"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DC_2A-13A_n260(3A)</w:t>
            </w:r>
          </w:p>
          <w:p w14:paraId="581737E2"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DC_2A-13A_n260(4A)</w:t>
            </w:r>
          </w:p>
          <w:p w14:paraId="0DC7B6D7"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DC_2A-13A_n260(5A)</w:t>
            </w:r>
          </w:p>
          <w:p w14:paraId="41BE127F"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DC_2A-13A_n260(6A)</w:t>
            </w:r>
          </w:p>
          <w:p w14:paraId="33D87B69"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DC_2A-13A_n260(2G)</w:t>
            </w:r>
          </w:p>
          <w:p w14:paraId="13034CDB"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DC_2A-13A_n260(2H)</w:t>
            </w:r>
          </w:p>
          <w:p w14:paraId="00A81BA5"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DC_2A-13A_n260(A-G)</w:t>
            </w:r>
          </w:p>
          <w:p w14:paraId="4C393141"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DC_2A-13A_n260(A-H)</w:t>
            </w:r>
          </w:p>
          <w:p w14:paraId="492359D0"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DC_2A-13A_n260(A-2G)</w:t>
            </w:r>
          </w:p>
          <w:p w14:paraId="6C3965A3"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DC_2A-13A_n260(2A-G)</w:t>
            </w:r>
          </w:p>
          <w:p w14:paraId="70FD1FB0"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DC_2A-13A_n260(2A-2G)</w:t>
            </w:r>
          </w:p>
          <w:p w14:paraId="39B59E58"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DC_2A-13A_n260(3A-G)</w:t>
            </w:r>
          </w:p>
          <w:p w14:paraId="0788761B" w14:textId="77777777" w:rsidR="002071AE" w:rsidRPr="00EF5447" w:rsidRDefault="002071AE" w:rsidP="008C1C13">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279F03"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DC_2A_n260A</w:t>
            </w:r>
          </w:p>
          <w:p w14:paraId="200BE838" w14:textId="77777777" w:rsidR="002071AE" w:rsidRPr="00EF5447" w:rsidRDefault="002071AE" w:rsidP="008C1C13">
            <w:pPr>
              <w:pStyle w:val="TAC"/>
              <w:rPr>
                <w:noProof/>
                <w:lang w:eastAsia="zh-CN"/>
              </w:rPr>
            </w:pPr>
            <w:r w:rsidRPr="00EF5447">
              <w:rPr>
                <w:rFonts w:cs="Arial"/>
                <w:color w:val="000000"/>
                <w:szCs w:val="18"/>
                <w:lang w:eastAsia="zh-CN"/>
              </w:rPr>
              <w:t>DC_13A_n260A</w:t>
            </w:r>
          </w:p>
        </w:tc>
      </w:tr>
      <w:tr w:rsidR="002071AE" w:rsidRPr="00EF5447" w14:paraId="602417EB"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DA8AB1" w14:textId="77777777" w:rsidR="002071AE" w:rsidRPr="00EF5447" w:rsidRDefault="002071AE" w:rsidP="008C1C13">
            <w:pPr>
              <w:pStyle w:val="TAC"/>
              <w:rPr>
                <w:lang w:eastAsia="zh-CN"/>
              </w:rPr>
            </w:pPr>
            <w:r w:rsidRPr="00EF5447">
              <w:rPr>
                <w:lang w:eastAsia="zh-CN"/>
              </w:rPr>
              <w:t>DC_2A-13A_n260I</w:t>
            </w:r>
          </w:p>
          <w:p w14:paraId="58076FC8" w14:textId="77777777" w:rsidR="002071AE" w:rsidRPr="00EF5447" w:rsidRDefault="002071AE" w:rsidP="008C1C13">
            <w:pPr>
              <w:pStyle w:val="TAC"/>
              <w:rPr>
                <w:lang w:eastAsia="zh-CN"/>
              </w:rPr>
            </w:pPr>
            <w:r w:rsidRPr="00EF5447">
              <w:rPr>
                <w:lang w:eastAsia="zh-CN"/>
              </w:rPr>
              <w:t>DC_2A-13A_n260J</w:t>
            </w:r>
          </w:p>
          <w:p w14:paraId="30583070" w14:textId="77777777" w:rsidR="002071AE" w:rsidRPr="00EF5447" w:rsidRDefault="002071AE" w:rsidP="008C1C13">
            <w:pPr>
              <w:pStyle w:val="TAC"/>
              <w:rPr>
                <w:lang w:eastAsia="zh-CN"/>
              </w:rPr>
            </w:pPr>
            <w:r w:rsidRPr="00EF5447">
              <w:rPr>
                <w:lang w:eastAsia="zh-CN"/>
              </w:rPr>
              <w:t>DC_2A-13A_n260K</w:t>
            </w:r>
          </w:p>
          <w:p w14:paraId="4246F7ED" w14:textId="77777777" w:rsidR="002071AE" w:rsidRPr="00EF5447" w:rsidRDefault="002071AE" w:rsidP="008C1C13">
            <w:pPr>
              <w:pStyle w:val="TAC"/>
              <w:rPr>
                <w:lang w:eastAsia="zh-CN"/>
              </w:rPr>
            </w:pPr>
            <w:r w:rsidRPr="00EF5447">
              <w:rPr>
                <w:lang w:eastAsia="zh-CN"/>
              </w:rPr>
              <w:t>DC_2A-13A_n260L</w:t>
            </w:r>
          </w:p>
          <w:p w14:paraId="37A224A0" w14:textId="77777777" w:rsidR="002071AE" w:rsidRPr="00EF5447" w:rsidRDefault="002071AE" w:rsidP="008C1C13">
            <w:pPr>
              <w:pStyle w:val="TAC"/>
              <w:rPr>
                <w:rFonts w:cs="Arial"/>
                <w:color w:val="000000"/>
                <w:szCs w:val="18"/>
                <w:lang w:eastAsia="zh-CN"/>
              </w:rPr>
            </w:pPr>
            <w:r w:rsidRPr="00EF5447">
              <w:rPr>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63ECAF" w14:textId="77777777" w:rsidR="002071AE" w:rsidRPr="00EF5447" w:rsidRDefault="002071AE" w:rsidP="008C1C13">
            <w:pPr>
              <w:pStyle w:val="TAC"/>
              <w:rPr>
                <w:lang w:eastAsia="zh-CN"/>
              </w:rPr>
            </w:pPr>
            <w:r w:rsidRPr="00EF5447">
              <w:rPr>
                <w:lang w:eastAsia="zh-CN"/>
              </w:rPr>
              <w:t>DC_2A_n260I</w:t>
            </w:r>
          </w:p>
          <w:p w14:paraId="2E7BD842" w14:textId="77777777" w:rsidR="002071AE" w:rsidRPr="00EF5447" w:rsidRDefault="002071AE" w:rsidP="008C1C13">
            <w:pPr>
              <w:pStyle w:val="TAC"/>
              <w:rPr>
                <w:rFonts w:cs="Arial"/>
                <w:color w:val="000000"/>
                <w:szCs w:val="18"/>
                <w:lang w:eastAsia="zh-CN"/>
              </w:rPr>
            </w:pPr>
            <w:r w:rsidRPr="00EF5447">
              <w:rPr>
                <w:lang w:eastAsia="zh-CN"/>
              </w:rPr>
              <w:t>DC_13A_n260I</w:t>
            </w:r>
          </w:p>
        </w:tc>
      </w:tr>
      <w:tr w:rsidR="002071AE" w:rsidRPr="00EF5447" w14:paraId="45576FEA"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B67832"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DC_2A-13A_n261A</w:t>
            </w:r>
          </w:p>
          <w:p w14:paraId="6A2E1098"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DC_2A-13A_n261G</w:t>
            </w:r>
          </w:p>
          <w:p w14:paraId="043F8FC8"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DC_2A-13A_n261H</w:t>
            </w:r>
          </w:p>
          <w:p w14:paraId="157BA91A"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DC_2A-13A_n261I</w:t>
            </w:r>
          </w:p>
          <w:p w14:paraId="4412FBD3"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DC_2A-13A_n261J</w:t>
            </w:r>
          </w:p>
          <w:p w14:paraId="27539C07"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DC_2A-13A_n261K</w:t>
            </w:r>
          </w:p>
          <w:p w14:paraId="4D95923B"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DC_2A-13A_n261L</w:t>
            </w:r>
          </w:p>
          <w:p w14:paraId="7E17CB87" w14:textId="77777777" w:rsidR="002071AE" w:rsidRPr="00EF5447" w:rsidRDefault="002071AE" w:rsidP="008C1C13">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80209"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DC_2A_n261A</w:t>
            </w:r>
          </w:p>
          <w:p w14:paraId="6CA3072E" w14:textId="77777777" w:rsidR="002071AE" w:rsidRPr="00EF5447" w:rsidRDefault="002071AE" w:rsidP="008C1C13">
            <w:pPr>
              <w:pStyle w:val="TAC"/>
              <w:rPr>
                <w:noProof/>
                <w:lang w:eastAsia="zh-CN"/>
              </w:rPr>
            </w:pPr>
            <w:r w:rsidRPr="00EF5447">
              <w:rPr>
                <w:rFonts w:cs="Arial"/>
                <w:color w:val="000000"/>
                <w:szCs w:val="18"/>
                <w:lang w:eastAsia="zh-CN"/>
              </w:rPr>
              <w:t>DC_13A_n261A</w:t>
            </w:r>
          </w:p>
        </w:tc>
      </w:tr>
      <w:tr w:rsidR="002071AE" w:rsidRPr="00EF5447" w14:paraId="47BCDAC1"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6D35C1" w14:textId="77777777" w:rsidR="002071AE" w:rsidRPr="00EF5447" w:rsidRDefault="002071AE" w:rsidP="008C1C13">
            <w:pPr>
              <w:pStyle w:val="TAC"/>
              <w:rPr>
                <w:lang w:eastAsia="zh-CN"/>
              </w:rPr>
            </w:pPr>
            <w:r w:rsidRPr="00EF5447">
              <w:rPr>
                <w:lang w:eastAsia="zh-CN"/>
              </w:rPr>
              <w:lastRenderedPageBreak/>
              <w:t>DC_2A-2A-13A_n261A</w:t>
            </w:r>
          </w:p>
          <w:p w14:paraId="66B40D78" w14:textId="77777777" w:rsidR="002071AE" w:rsidRPr="00EF5447" w:rsidRDefault="002071AE" w:rsidP="008C1C13">
            <w:pPr>
              <w:pStyle w:val="TAC"/>
              <w:rPr>
                <w:lang w:eastAsia="zh-CN"/>
              </w:rPr>
            </w:pPr>
            <w:r w:rsidRPr="00EF5447">
              <w:rPr>
                <w:lang w:eastAsia="zh-CN"/>
              </w:rPr>
              <w:t>DC_2A-2A-13A_n261I</w:t>
            </w:r>
          </w:p>
          <w:p w14:paraId="2475A510" w14:textId="77777777" w:rsidR="002071AE" w:rsidRPr="00EF5447" w:rsidRDefault="002071AE" w:rsidP="008C1C13">
            <w:pPr>
              <w:pStyle w:val="TAC"/>
              <w:rPr>
                <w:lang w:eastAsia="zh-CN"/>
              </w:rPr>
            </w:pPr>
            <w:r w:rsidRPr="00EF5447">
              <w:rPr>
                <w:lang w:eastAsia="zh-CN"/>
              </w:rPr>
              <w:t>DC_2A-2A-13A_n261M</w:t>
            </w:r>
          </w:p>
          <w:p w14:paraId="504A22F0" w14:textId="77777777" w:rsidR="002071AE" w:rsidRPr="00EF5447" w:rsidRDefault="002071AE" w:rsidP="008C1C13">
            <w:pPr>
              <w:pStyle w:val="TAC"/>
              <w:rPr>
                <w:lang w:eastAsia="zh-CN"/>
              </w:rPr>
            </w:pPr>
            <w:r w:rsidRPr="00EF5447">
              <w:rPr>
                <w:lang w:eastAsia="zh-CN"/>
              </w:rPr>
              <w:t>DC_2A-13A_n261(2A)</w:t>
            </w:r>
          </w:p>
          <w:p w14:paraId="472B4002" w14:textId="77777777" w:rsidR="002071AE" w:rsidRPr="00EF5447" w:rsidRDefault="002071AE" w:rsidP="008C1C13">
            <w:pPr>
              <w:pStyle w:val="TAC"/>
              <w:rPr>
                <w:lang w:eastAsia="zh-CN"/>
              </w:rPr>
            </w:pPr>
            <w:r w:rsidRPr="00EF5447">
              <w:rPr>
                <w:lang w:eastAsia="zh-CN"/>
              </w:rPr>
              <w:t>DC_2A-13A_n261(3A)</w:t>
            </w:r>
          </w:p>
          <w:p w14:paraId="61435900" w14:textId="77777777" w:rsidR="002071AE" w:rsidRPr="00EF5447" w:rsidRDefault="002071AE" w:rsidP="008C1C13">
            <w:pPr>
              <w:pStyle w:val="TAC"/>
              <w:rPr>
                <w:lang w:eastAsia="zh-CN"/>
              </w:rPr>
            </w:pPr>
            <w:r w:rsidRPr="00EF5447">
              <w:rPr>
                <w:lang w:eastAsia="zh-CN"/>
              </w:rPr>
              <w:t>DC_2A-13A_n261(4A)</w:t>
            </w:r>
          </w:p>
          <w:p w14:paraId="6FBA51C1" w14:textId="77777777" w:rsidR="002071AE" w:rsidRPr="00EF5447" w:rsidRDefault="002071AE" w:rsidP="008C1C13">
            <w:pPr>
              <w:pStyle w:val="TAC"/>
              <w:rPr>
                <w:lang w:eastAsia="zh-CN"/>
              </w:rPr>
            </w:pPr>
            <w:r w:rsidRPr="00EF5447">
              <w:rPr>
                <w:lang w:eastAsia="zh-CN"/>
              </w:rPr>
              <w:t>DC_2A-13A_n261(2G)</w:t>
            </w:r>
          </w:p>
          <w:p w14:paraId="59DF4383" w14:textId="77777777" w:rsidR="002071AE" w:rsidRPr="00EF5447" w:rsidRDefault="002071AE" w:rsidP="008C1C13">
            <w:pPr>
              <w:pStyle w:val="TAC"/>
              <w:rPr>
                <w:lang w:eastAsia="zh-CN"/>
              </w:rPr>
            </w:pPr>
            <w:r w:rsidRPr="00EF5447">
              <w:rPr>
                <w:lang w:eastAsia="zh-CN"/>
              </w:rPr>
              <w:t>DC_2A-13A_n261(2H)</w:t>
            </w:r>
          </w:p>
          <w:p w14:paraId="652DCFBB" w14:textId="77777777" w:rsidR="002071AE" w:rsidRPr="00EF5447" w:rsidRDefault="002071AE" w:rsidP="008C1C13">
            <w:pPr>
              <w:pStyle w:val="TAC"/>
              <w:rPr>
                <w:lang w:eastAsia="zh-CN"/>
              </w:rPr>
            </w:pPr>
            <w:r w:rsidRPr="00EF5447">
              <w:rPr>
                <w:lang w:eastAsia="zh-CN"/>
              </w:rPr>
              <w:t>DC_2A-13A_n261(A-G)</w:t>
            </w:r>
          </w:p>
          <w:p w14:paraId="29871C4A" w14:textId="77777777" w:rsidR="002071AE" w:rsidRPr="00EF5447" w:rsidRDefault="002071AE" w:rsidP="008C1C13">
            <w:pPr>
              <w:pStyle w:val="TAC"/>
              <w:rPr>
                <w:lang w:eastAsia="zh-CN"/>
              </w:rPr>
            </w:pPr>
            <w:r w:rsidRPr="00EF5447">
              <w:rPr>
                <w:lang w:eastAsia="zh-CN"/>
              </w:rPr>
              <w:t>DC_2A-13A_n261(A-H)</w:t>
            </w:r>
          </w:p>
          <w:p w14:paraId="3F55172D" w14:textId="77777777" w:rsidR="002071AE" w:rsidRPr="00EF5447" w:rsidRDefault="002071AE" w:rsidP="008C1C13">
            <w:pPr>
              <w:pStyle w:val="TAC"/>
              <w:rPr>
                <w:lang w:eastAsia="zh-CN"/>
              </w:rPr>
            </w:pPr>
            <w:r w:rsidRPr="00EF5447">
              <w:rPr>
                <w:lang w:eastAsia="zh-CN"/>
              </w:rPr>
              <w:t>DC_2A-13A_n261(A-I)</w:t>
            </w:r>
          </w:p>
          <w:p w14:paraId="3E670073" w14:textId="77777777" w:rsidR="002071AE" w:rsidRPr="00EF5447" w:rsidRDefault="002071AE" w:rsidP="008C1C13">
            <w:pPr>
              <w:pStyle w:val="TAC"/>
              <w:rPr>
                <w:lang w:eastAsia="zh-CN"/>
              </w:rPr>
            </w:pPr>
            <w:r w:rsidRPr="00EF5447">
              <w:rPr>
                <w:lang w:eastAsia="zh-CN"/>
              </w:rPr>
              <w:t>DC_2A-13A_n261(A-J)</w:t>
            </w:r>
          </w:p>
          <w:p w14:paraId="10891339" w14:textId="77777777" w:rsidR="002071AE" w:rsidRPr="00EF5447" w:rsidRDefault="002071AE" w:rsidP="008C1C13">
            <w:pPr>
              <w:pStyle w:val="TAC"/>
              <w:rPr>
                <w:lang w:eastAsia="zh-CN"/>
              </w:rPr>
            </w:pPr>
            <w:r w:rsidRPr="00EF5447">
              <w:rPr>
                <w:lang w:eastAsia="zh-CN"/>
              </w:rPr>
              <w:t>DC_2A-13A_n261(A-K)</w:t>
            </w:r>
          </w:p>
          <w:p w14:paraId="75B32435" w14:textId="77777777" w:rsidR="002071AE" w:rsidRPr="00EF5447" w:rsidRDefault="002071AE" w:rsidP="008C1C13">
            <w:pPr>
              <w:pStyle w:val="TAC"/>
              <w:rPr>
                <w:lang w:eastAsia="zh-CN"/>
              </w:rPr>
            </w:pPr>
            <w:r w:rsidRPr="00EF5447">
              <w:rPr>
                <w:lang w:eastAsia="zh-CN"/>
              </w:rPr>
              <w:t>DC_2A-13A_n261(A-L)</w:t>
            </w:r>
          </w:p>
          <w:p w14:paraId="7480EF6D" w14:textId="77777777" w:rsidR="002071AE" w:rsidRPr="00EF5447" w:rsidRDefault="002071AE" w:rsidP="008C1C13">
            <w:pPr>
              <w:pStyle w:val="TAC"/>
              <w:rPr>
                <w:lang w:eastAsia="zh-CN"/>
              </w:rPr>
            </w:pPr>
            <w:r w:rsidRPr="00EF5447">
              <w:rPr>
                <w:lang w:eastAsia="zh-CN"/>
              </w:rPr>
              <w:t>DC_2A-13A_n261(A-2G)</w:t>
            </w:r>
          </w:p>
          <w:p w14:paraId="116E1147" w14:textId="77777777" w:rsidR="002071AE" w:rsidRPr="00EF5447" w:rsidRDefault="002071AE" w:rsidP="008C1C13">
            <w:pPr>
              <w:pStyle w:val="TAC"/>
              <w:rPr>
                <w:lang w:eastAsia="zh-CN"/>
              </w:rPr>
            </w:pPr>
            <w:r w:rsidRPr="00EF5447">
              <w:rPr>
                <w:lang w:eastAsia="zh-CN"/>
              </w:rPr>
              <w:t>DC_2A-13A_n261(A-G-H)</w:t>
            </w:r>
          </w:p>
          <w:p w14:paraId="46997AD4" w14:textId="77777777" w:rsidR="002071AE" w:rsidRPr="00EF5447" w:rsidRDefault="002071AE" w:rsidP="008C1C13">
            <w:pPr>
              <w:pStyle w:val="TAC"/>
              <w:rPr>
                <w:lang w:eastAsia="zh-CN"/>
              </w:rPr>
            </w:pPr>
            <w:r w:rsidRPr="00EF5447">
              <w:rPr>
                <w:lang w:eastAsia="zh-CN"/>
              </w:rPr>
              <w:t>DC_2A-13A_n261(A-G-I)</w:t>
            </w:r>
          </w:p>
          <w:p w14:paraId="0909ED09" w14:textId="77777777" w:rsidR="002071AE" w:rsidRPr="00EF5447" w:rsidRDefault="002071AE" w:rsidP="008C1C13">
            <w:pPr>
              <w:pStyle w:val="TAC"/>
              <w:rPr>
                <w:lang w:eastAsia="zh-CN"/>
              </w:rPr>
            </w:pPr>
            <w:r w:rsidRPr="00EF5447">
              <w:rPr>
                <w:lang w:eastAsia="zh-CN"/>
              </w:rPr>
              <w:t>DC_2A-13A_n261(2A-G)</w:t>
            </w:r>
          </w:p>
          <w:p w14:paraId="5CD739D3" w14:textId="77777777" w:rsidR="002071AE" w:rsidRPr="00EF5447" w:rsidRDefault="002071AE" w:rsidP="008C1C13">
            <w:pPr>
              <w:pStyle w:val="TAC"/>
              <w:rPr>
                <w:lang w:eastAsia="zh-CN"/>
              </w:rPr>
            </w:pPr>
            <w:r w:rsidRPr="00EF5447">
              <w:rPr>
                <w:lang w:eastAsia="zh-CN"/>
              </w:rPr>
              <w:t>DC_2A-13A_n261(2A-H)</w:t>
            </w:r>
          </w:p>
          <w:p w14:paraId="47D23F66" w14:textId="77777777" w:rsidR="002071AE" w:rsidRPr="00EF5447" w:rsidRDefault="002071AE" w:rsidP="008C1C13">
            <w:pPr>
              <w:pStyle w:val="TAC"/>
              <w:rPr>
                <w:lang w:eastAsia="zh-CN"/>
              </w:rPr>
            </w:pPr>
            <w:r w:rsidRPr="00EF5447">
              <w:rPr>
                <w:lang w:eastAsia="zh-CN"/>
              </w:rPr>
              <w:t>DC_2A-13A_n261(2A-I)</w:t>
            </w:r>
          </w:p>
          <w:p w14:paraId="67D70D89" w14:textId="77777777" w:rsidR="002071AE" w:rsidRPr="00EF5447" w:rsidRDefault="002071AE" w:rsidP="008C1C13">
            <w:pPr>
              <w:pStyle w:val="TAC"/>
              <w:rPr>
                <w:lang w:eastAsia="zh-CN"/>
              </w:rPr>
            </w:pPr>
            <w:r w:rsidRPr="00EF5447">
              <w:rPr>
                <w:lang w:eastAsia="zh-CN"/>
              </w:rPr>
              <w:t>DC_2A-13A_n261(3A-G)</w:t>
            </w:r>
          </w:p>
          <w:p w14:paraId="402F26AC" w14:textId="77777777" w:rsidR="002071AE" w:rsidRPr="00EF5447" w:rsidRDefault="002071AE" w:rsidP="008C1C13">
            <w:pPr>
              <w:pStyle w:val="TAC"/>
              <w:rPr>
                <w:lang w:eastAsia="zh-CN"/>
              </w:rPr>
            </w:pPr>
            <w:r w:rsidRPr="00EF5447">
              <w:rPr>
                <w:lang w:eastAsia="zh-CN"/>
              </w:rPr>
              <w:t>DC_2A-13A_n261(G-H)</w:t>
            </w:r>
          </w:p>
          <w:p w14:paraId="6BEB6F85" w14:textId="77777777" w:rsidR="002071AE" w:rsidRPr="00EF5447" w:rsidRDefault="002071AE" w:rsidP="008C1C13">
            <w:pPr>
              <w:pStyle w:val="TAC"/>
              <w:rPr>
                <w:lang w:eastAsia="zh-CN"/>
              </w:rPr>
            </w:pPr>
            <w:r w:rsidRPr="00EF5447">
              <w:rPr>
                <w:lang w:eastAsia="zh-CN"/>
              </w:rPr>
              <w:t>DC_2A-13A_n261(G-I)</w:t>
            </w:r>
          </w:p>
          <w:p w14:paraId="422235C1" w14:textId="77777777" w:rsidR="002071AE" w:rsidRPr="00EF5447" w:rsidRDefault="002071AE" w:rsidP="008C1C13">
            <w:pPr>
              <w:pStyle w:val="TAC"/>
              <w:rPr>
                <w:lang w:eastAsia="zh-CN"/>
              </w:rPr>
            </w:pPr>
            <w:r w:rsidRPr="00EF5447">
              <w:rPr>
                <w:lang w:eastAsia="zh-CN"/>
              </w:rPr>
              <w:t>DC_2A-13A_n261(G-J)</w:t>
            </w:r>
          </w:p>
          <w:p w14:paraId="35751171" w14:textId="77777777" w:rsidR="002071AE" w:rsidRPr="00EF5447" w:rsidRDefault="002071AE" w:rsidP="008C1C13">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FE34"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DC_2A_n261A</w:t>
            </w:r>
          </w:p>
          <w:p w14:paraId="77670F24" w14:textId="77777777" w:rsidR="002071AE" w:rsidRPr="00EF5447" w:rsidRDefault="002071AE" w:rsidP="008C1C13">
            <w:pPr>
              <w:pStyle w:val="TAC"/>
              <w:rPr>
                <w:noProof/>
                <w:lang w:eastAsia="zh-CN"/>
              </w:rPr>
            </w:pPr>
            <w:r w:rsidRPr="00EF5447">
              <w:rPr>
                <w:rFonts w:cs="Arial"/>
                <w:color w:val="000000"/>
                <w:szCs w:val="18"/>
                <w:lang w:eastAsia="zh-CN"/>
              </w:rPr>
              <w:t>DC_13A_n261A</w:t>
            </w:r>
          </w:p>
        </w:tc>
      </w:tr>
      <w:tr w:rsidR="002071AE" w:rsidRPr="00EF5447" w14:paraId="1FBB5515"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20EF90" w14:textId="77777777" w:rsidR="002071AE" w:rsidRPr="00EF5447" w:rsidRDefault="002071AE" w:rsidP="008C1C13">
            <w:pPr>
              <w:pStyle w:val="TAC"/>
              <w:rPr>
                <w:lang w:eastAsia="zh-CN"/>
              </w:rPr>
            </w:pPr>
            <w:r w:rsidRPr="00EF5447">
              <w:rPr>
                <w:lang w:eastAsia="zh-CN"/>
              </w:rPr>
              <w:t>DC_2A-13A_n261I</w:t>
            </w:r>
          </w:p>
          <w:p w14:paraId="11932BCD" w14:textId="77777777" w:rsidR="002071AE" w:rsidRPr="00EF5447" w:rsidRDefault="002071AE" w:rsidP="008C1C13">
            <w:pPr>
              <w:pStyle w:val="TAC"/>
              <w:rPr>
                <w:lang w:eastAsia="zh-CN"/>
              </w:rPr>
            </w:pPr>
            <w:r w:rsidRPr="00EF5447">
              <w:rPr>
                <w:lang w:eastAsia="zh-CN"/>
              </w:rPr>
              <w:t>DC_2A-13A_n261J</w:t>
            </w:r>
          </w:p>
          <w:p w14:paraId="56040BB2" w14:textId="77777777" w:rsidR="002071AE" w:rsidRPr="00EF5447" w:rsidRDefault="002071AE" w:rsidP="008C1C13">
            <w:pPr>
              <w:pStyle w:val="TAC"/>
              <w:rPr>
                <w:lang w:eastAsia="zh-CN"/>
              </w:rPr>
            </w:pPr>
            <w:r w:rsidRPr="00EF5447">
              <w:rPr>
                <w:lang w:eastAsia="zh-CN"/>
              </w:rPr>
              <w:t>DC_2A-13A_n261K</w:t>
            </w:r>
          </w:p>
          <w:p w14:paraId="74419CA7" w14:textId="77777777" w:rsidR="002071AE" w:rsidRPr="00EF5447" w:rsidRDefault="002071AE" w:rsidP="008C1C13">
            <w:pPr>
              <w:pStyle w:val="TAC"/>
              <w:rPr>
                <w:lang w:eastAsia="zh-CN"/>
              </w:rPr>
            </w:pPr>
            <w:r w:rsidRPr="00EF5447">
              <w:rPr>
                <w:lang w:eastAsia="zh-CN"/>
              </w:rPr>
              <w:t>DC_2A-13A_n261L</w:t>
            </w:r>
          </w:p>
          <w:p w14:paraId="1423AF94" w14:textId="77777777" w:rsidR="002071AE" w:rsidRPr="00EF5447" w:rsidRDefault="002071AE" w:rsidP="008C1C13">
            <w:pPr>
              <w:pStyle w:val="TAC"/>
              <w:rPr>
                <w:lang w:eastAsia="zh-CN"/>
              </w:rPr>
            </w:pPr>
            <w:r w:rsidRPr="00EF5447">
              <w:rPr>
                <w:lang w:eastAsia="zh-CN"/>
              </w:rPr>
              <w:t>DC_2A-13A_n261M</w:t>
            </w:r>
          </w:p>
          <w:p w14:paraId="38136C73" w14:textId="77777777" w:rsidR="002071AE" w:rsidRPr="00EF5447" w:rsidRDefault="002071AE" w:rsidP="008C1C13">
            <w:pPr>
              <w:pStyle w:val="TAC"/>
              <w:rPr>
                <w:lang w:eastAsia="zh-CN"/>
              </w:rPr>
            </w:pPr>
            <w:r w:rsidRPr="00EF5447">
              <w:rPr>
                <w:lang w:eastAsia="zh-CN"/>
              </w:rPr>
              <w:t>DC_2A-13A_n261(A-G)</w:t>
            </w:r>
          </w:p>
          <w:p w14:paraId="5C344DA5" w14:textId="77777777" w:rsidR="002071AE" w:rsidRPr="00EF5447" w:rsidRDefault="002071AE" w:rsidP="008C1C13">
            <w:pPr>
              <w:pStyle w:val="TAC"/>
              <w:rPr>
                <w:lang w:eastAsia="zh-CN"/>
              </w:rPr>
            </w:pPr>
            <w:r w:rsidRPr="00EF5447">
              <w:rPr>
                <w:lang w:eastAsia="zh-CN"/>
              </w:rPr>
              <w:t>DC_2A-13A_n261(A-H)</w:t>
            </w:r>
          </w:p>
          <w:p w14:paraId="5D9392EC" w14:textId="77777777" w:rsidR="002071AE" w:rsidRPr="00EF5447" w:rsidRDefault="002071AE" w:rsidP="008C1C13">
            <w:pPr>
              <w:pStyle w:val="TAC"/>
              <w:rPr>
                <w:lang w:eastAsia="zh-CN"/>
              </w:rPr>
            </w:pPr>
            <w:r w:rsidRPr="00EF5447">
              <w:rPr>
                <w:lang w:eastAsia="zh-CN"/>
              </w:rPr>
              <w:t>DC_2A-13A_n261(A-J)</w:t>
            </w:r>
          </w:p>
          <w:p w14:paraId="01785BBA" w14:textId="77777777" w:rsidR="002071AE" w:rsidRPr="00EF5447" w:rsidRDefault="002071AE" w:rsidP="008C1C13">
            <w:pPr>
              <w:pStyle w:val="TAC"/>
              <w:rPr>
                <w:lang w:eastAsia="zh-CN"/>
              </w:rPr>
            </w:pPr>
            <w:r w:rsidRPr="00EF5447">
              <w:rPr>
                <w:lang w:eastAsia="zh-CN"/>
              </w:rPr>
              <w:t>DC_2A-13A_n261(A-L)</w:t>
            </w:r>
          </w:p>
          <w:p w14:paraId="0163A8F2" w14:textId="77777777" w:rsidR="002071AE" w:rsidRPr="00EF5447" w:rsidRDefault="002071AE" w:rsidP="008C1C13">
            <w:pPr>
              <w:pStyle w:val="TAC"/>
              <w:rPr>
                <w:lang w:eastAsia="zh-CN"/>
              </w:rPr>
            </w:pPr>
            <w:r w:rsidRPr="00EF5447">
              <w:rPr>
                <w:lang w:eastAsia="zh-CN"/>
              </w:rPr>
              <w:t>DC_2A-13A_n261(2A-G)</w:t>
            </w:r>
          </w:p>
          <w:p w14:paraId="6754EC22" w14:textId="77777777" w:rsidR="002071AE" w:rsidRPr="00EF5447" w:rsidRDefault="002071AE" w:rsidP="008C1C13">
            <w:pPr>
              <w:pStyle w:val="TAC"/>
              <w:rPr>
                <w:lang w:eastAsia="zh-CN"/>
              </w:rPr>
            </w:pPr>
            <w:r w:rsidRPr="00EF5447">
              <w:rPr>
                <w:lang w:eastAsia="zh-CN"/>
              </w:rPr>
              <w:t>DC_2A-13A_n261(2A-H)</w:t>
            </w:r>
          </w:p>
          <w:p w14:paraId="3FF3BDBC" w14:textId="77777777" w:rsidR="002071AE" w:rsidRPr="00EF5447" w:rsidRDefault="002071AE" w:rsidP="008C1C13">
            <w:pPr>
              <w:pStyle w:val="TAC"/>
              <w:rPr>
                <w:lang w:eastAsia="zh-CN"/>
              </w:rPr>
            </w:pPr>
            <w:r w:rsidRPr="00EF5447">
              <w:rPr>
                <w:lang w:eastAsia="zh-CN"/>
              </w:rPr>
              <w:t>DC_2A-13A_n261(A-G-H)</w:t>
            </w:r>
          </w:p>
          <w:p w14:paraId="04C2BDAD" w14:textId="77777777" w:rsidR="002071AE" w:rsidRPr="00EF5447" w:rsidRDefault="002071AE" w:rsidP="008C1C13">
            <w:pPr>
              <w:pStyle w:val="TAC"/>
              <w:rPr>
                <w:lang w:eastAsia="zh-CN"/>
              </w:rPr>
            </w:pPr>
            <w:r w:rsidRPr="00EF5447">
              <w:rPr>
                <w:lang w:eastAsia="zh-CN"/>
              </w:rPr>
              <w:t>DC_2A-13A_n261(A-G-I)</w:t>
            </w:r>
          </w:p>
          <w:p w14:paraId="3DF34A4C" w14:textId="77777777" w:rsidR="002071AE" w:rsidRPr="00EF5447" w:rsidRDefault="002071AE" w:rsidP="008C1C13">
            <w:pPr>
              <w:pStyle w:val="TAC"/>
              <w:rPr>
                <w:lang w:eastAsia="zh-CN"/>
              </w:rPr>
            </w:pPr>
            <w:r w:rsidRPr="00EF5447">
              <w:rPr>
                <w:lang w:eastAsia="zh-CN"/>
              </w:rPr>
              <w:t>DC_2A-13A_n261(3A-G)</w:t>
            </w:r>
          </w:p>
          <w:p w14:paraId="39762525" w14:textId="77777777" w:rsidR="002071AE" w:rsidRPr="00EF5447" w:rsidRDefault="002071AE" w:rsidP="008C1C13">
            <w:pPr>
              <w:pStyle w:val="TAC"/>
              <w:rPr>
                <w:lang w:eastAsia="zh-CN"/>
              </w:rPr>
            </w:pPr>
            <w:r w:rsidRPr="00EF5447">
              <w:rPr>
                <w:lang w:eastAsia="zh-CN"/>
              </w:rPr>
              <w:t>DC_2A-13A_n261(2G)</w:t>
            </w:r>
          </w:p>
          <w:p w14:paraId="047BC6A0" w14:textId="77777777" w:rsidR="002071AE" w:rsidRPr="00EF5447" w:rsidRDefault="002071AE" w:rsidP="008C1C13">
            <w:pPr>
              <w:pStyle w:val="TAC"/>
              <w:rPr>
                <w:lang w:eastAsia="zh-CN"/>
              </w:rPr>
            </w:pPr>
            <w:r w:rsidRPr="00EF5447">
              <w:rPr>
                <w:lang w:eastAsia="zh-CN"/>
              </w:rPr>
              <w:t>DC_2A-13A_n261(2H)</w:t>
            </w:r>
          </w:p>
          <w:p w14:paraId="1B7F94DC" w14:textId="77777777" w:rsidR="002071AE" w:rsidRPr="00EF5447" w:rsidRDefault="002071AE" w:rsidP="008C1C13">
            <w:pPr>
              <w:pStyle w:val="TAC"/>
              <w:rPr>
                <w:lang w:eastAsia="zh-CN"/>
              </w:rPr>
            </w:pPr>
            <w:r w:rsidRPr="00EF5447">
              <w:rPr>
                <w:lang w:eastAsia="zh-CN"/>
              </w:rPr>
              <w:t>DC_2A-13A_n261(G-H)</w:t>
            </w:r>
          </w:p>
          <w:p w14:paraId="087E8043" w14:textId="77777777" w:rsidR="002071AE" w:rsidRPr="00EF5447" w:rsidRDefault="002071AE" w:rsidP="008C1C13">
            <w:pPr>
              <w:pStyle w:val="TAC"/>
              <w:rPr>
                <w:lang w:eastAsia="zh-CN"/>
              </w:rPr>
            </w:pPr>
            <w:r w:rsidRPr="00EF5447">
              <w:rPr>
                <w:lang w:eastAsia="zh-CN"/>
              </w:rPr>
              <w:t>DC_2A-13A_n261(G-I)</w:t>
            </w:r>
          </w:p>
          <w:p w14:paraId="780B30A0" w14:textId="77777777" w:rsidR="002071AE" w:rsidRPr="00EF5447" w:rsidRDefault="002071AE" w:rsidP="008C1C13">
            <w:pPr>
              <w:pStyle w:val="TAC"/>
              <w:rPr>
                <w:lang w:eastAsia="zh-CN"/>
              </w:rPr>
            </w:pPr>
            <w:r w:rsidRPr="00EF5447">
              <w:rPr>
                <w:lang w:eastAsia="zh-CN"/>
              </w:rPr>
              <w:t>DC_2A-13A_n261(H-I)</w:t>
            </w:r>
          </w:p>
          <w:p w14:paraId="6055635B" w14:textId="77777777" w:rsidR="002071AE" w:rsidRPr="00EF5447" w:rsidRDefault="002071AE" w:rsidP="008C1C13">
            <w:pPr>
              <w:pStyle w:val="TAC"/>
              <w:rPr>
                <w:lang w:eastAsia="zh-CN"/>
              </w:rPr>
            </w:pPr>
            <w:r w:rsidRPr="00EF5447">
              <w:rPr>
                <w:lang w:eastAsia="zh-CN"/>
              </w:rPr>
              <w:t>DC_2A-2A-13A_n261A</w:t>
            </w:r>
          </w:p>
          <w:p w14:paraId="46D1965D" w14:textId="77777777" w:rsidR="002071AE" w:rsidRPr="00EF5447" w:rsidRDefault="002071AE" w:rsidP="008C1C13">
            <w:pPr>
              <w:pStyle w:val="TAC"/>
              <w:rPr>
                <w:lang w:eastAsia="zh-CN"/>
              </w:rPr>
            </w:pPr>
            <w:r w:rsidRPr="00EF5447">
              <w:rPr>
                <w:lang w:eastAsia="zh-CN"/>
              </w:rPr>
              <w:t>DC_2A-2A-13A_n261I</w:t>
            </w:r>
          </w:p>
          <w:p w14:paraId="718254BC" w14:textId="77777777" w:rsidR="002071AE" w:rsidRPr="00EF5447" w:rsidRDefault="002071AE" w:rsidP="008C1C13">
            <w:pPr>
              <w:pStyle w:val="TAC"/>
              <w:rPr>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F9A02B" w14:textId="77777777" w:rsidR="002071AE" w:rsidRPr="00EF5447" w:rsidRDefault="002071AE" w:rsidP="008C1C13">
            <w:pPr>
              <w:pStyle w:val="TAC"/>
              <w:rPr>
                <w:lang w:eastAsia="zh-CN"/>
              </w:rPr>
            </w:pPr>
            <w:r w:rsidRPr="00EF5447">
              <w:rPr>
                <w:lang w:eastAsia="zh-CN"/>
              </w:rPr>
              <w:t>DC_2A_n261G</w:t>
            </w:r>
          </w:p>
          <w:p w14:paraId="16824C71" w14:textId="77777777" w:rsidR="002071AE" w:rsidRPr="00EF5447" w:rsidRDefault="002071AE" w:rsidP="008C1C13">
            <w:pPr>
              <w:pStyle w:val="TAC"/>
              <w:rPr>
                <w:szCs w:val="18"/>
                <w:lang w:eastAsia="zh-CN"/>
              </w:rPr>
            </w:pPr>
            <w:r w:rsidRPr="00EF5447">
              <w:rPr>
                <w:lang w:eastAsia="zh-CN"/>
              </w:rPr>
              <w:t>DC_13A_n261G</w:t>
            </w:r>
          </w:p>
        </w:tc>
      </w:tr>
      <w:tr w:rsidR="002071AE" w:rsidRPr="00EF5447" w14:paraId="2A7927F8"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BBCBC9" w14:textId="77777777" w:rsidR="002071AE" w:rsidRPr="00EF5447" w:rsidRDefault="002071AE" w:rsidP="008C1C13">
            <w:pPr>
              <w:pStyle w:val="TAC"/>
              <w:rPr>
                <w:lang w:eastAsia="zh-CN"/>
              </w:rPr>
            </w:pPr>
            <w:r w:rsidRPr="00EF5447">
              <w:rPr>
                <w:lang w:eastAsia="zh-CN"/>
              </w:rPr>
              <w:t>DC_2A-13A_n261I</w:t>
            </w:r>
          </w:p>
          <w:p w14:paraId="6F85D0F5" w14:textId="77777777" w:rsidR="002071AE" w:rsidRPr="00EF5447" w:rsidRDefault="002071AE" w:rsidP="008C1C13">
            <w:pPr>
              <w:pStyle w:val="TAC"/>
              <w:rPr>
                <w:lang w:eastAsia="zh-CN"/>
              </w:rPr>
            </w:pPr>
            <w:r w:rsidRPr="00EF5447">
              <w:rPr>
                <w:lang w:eastAsia="zh-CN"/>
              </w:rPr>
              <w:t>DC_2A-13A_n261J</w:t>
            </w:r>
          </w:p>
          <w:p w14:paraId="7BAE396B" w14:textId="77777777" w:rsidR="002071AE" w:rsidRPr="00EF5447" w:rsidRDefault="002071AE" w:rsidP="008C1C13">
            <w:pPr>
              <w:pStyle w:val="TAC"/>
              <w:rPr>
                <w:lang w:eastAsia="zh-CN"/>
              </w:rPr>
            </w:pPr>
            <w:r w:rsidRPr="00EF5447">
              <w:rPr>
                <w:lang w:eastAsia="zh-CN"/>
              </w:rPr>
              <w:t>DC_2A-13A_n261K</w:t>
            </w:r>
          </w:p>
          <w:p w14:paraId="65DDA5CB" w14:textId="77777777" w:rsidR="002071AE" w:rsidRPr="00EF5447" w:rsidRDefault="002071AE" w:rsidP="008C1C13">
            <w:pPr>
              <w:pStyle w:val="TAC"/>
              <w:rPr>
                <w:lang w:eastAsia="zh-CN"/>
              </w:rPr>
            </w:pPr>
            <w:r w:rsidRPr="00EF5447">
              <w:rPr>
                <w:lang w:eastAsia="zh-CN"/>
              </w:rPr>
              <w:t>DC_2A-13A_n261L</w:t>
            </w:r>
          </w:p>
          <w:p w14:paraId="032E5A8E" w14:textId="77777777" w:rsidR="002071AE" w:rsidRPr="00EF5447" w:rsidRDefault="002071AE" w:rsidP="008C1C13">
            <w:pPr>
              <w:pStyle w:val="TAC"/>
              <w:rPr>
                <w:lang w:eastAsia="zh-CN"/>
              </w:rPr>
            </w:pPr>
            <w:r w:rsidRPr="00EF5447">
              <w:rPr>
                <w:lang w:eastAsia="zh-CN"/>
              </w:rPr>
              <w:t>DC_2A-13A_n261M</w:t>
            </w:r>
          </w:p>
          <w:p w14:paraId="2454AC17" w14:textId="77777777" w:rsidR="002071AE" w:rsidRPr="00EF5447" w:rsidRDefault="002071AE" w:rsidP="008C1C13">
            <w:pPr>
              <w:pStyle w:val="TAC"/>
              <w:rPr>
                <w:lang w:eastAsia="zh-CN"/>
              </w:rPr>
            </w:pPr>
            <w:r w:rsidRPr="00EF5447">
              <w:rPr>
                <w:lang w:eastAsia="zh-CN"/>
              </w:rPr>
              <w:t>DC_2A-13A_n261(A-H)</w:t>
            </w:r>
          </w:p>
          <w:p w14:paraId="5F5AB22B" w14:textId="77777777" w:rsidR="002071AE" w:rsidRPr="00EF5447" w:rsidRDefault="002071AE" w:rsidP="008C1C13">
            <w:pPr>
              <w:pStyle w:val="TAC"/>
              <w:rPr>
                <w:lang w:eastAsia="zh-CN"/>
              </w:rPr>
            </w:pPr>
            <w:r w:rsidRPr="00EF5447">
              <w:rPr>
                <w:lang w:eastAsia="zh-CN"/>
              </w:rPr>
              <w:t>DC_2A-13A_n261(A-J)</w:t>
            </w:r>
          </w:p>
          <w:p w14:paraId="3571F4DD" w14:textId="77777777" w:rsidR="002071AE" w:rsidRPr="00EF5447" w:rsidRDefault="002071AE" w:rsidP="008C1C13">
            <w:pPr>
              <w:pStyle w:val="TAC"/>
              <w:rPr>
                <w:lang w:eastAsia="zh-CN"/>
              </w:rPr>
            </w:pPr>
            <w:r w:rsidRPr="00EF5447">
              <w:rPr>
                <w:lang w:eastAsia="zh-CN"/>
              </w:rPr>
              <w:t>DC_2A-13A_n261(A-L)</w:t>
            </w:r>
          </w:p>
          <w:p w14:paraId="6FCB8292" w14:textId="77777777" w:rsidR="002071AE" w:rsidRPr="00EF5447" w:rsidRDefault="002071AE" w:rsidP="008C1C13">
            <w:pPr>
              <w:pStyle w:val="TAC"/>
              <w:rPr>
                <w:lang w:eastAsia="zh-CN"/>
              </w:rPr>
            </w:pPr>
            <w:r w:rsidRPr="00EF5447">
              <w:rPr>
                <w:lang w:eastAsia="zh-CN"/>
              </w:rPr>
              <w:t>DC_2A-13A_n261(2A-H)</w:t>
            </w:r>
          </w:p>
          <w:p w14:paraId="6D5D1565" w14:textId="77777777" w:rsidR="002071AE" w:rsidRPr="00EF5447" w:rsidRDefault="002071AE" w:rsidP="008C1C13">
            <w:pPr>
              <w:pStyle w:val="TAC"/>
              <w:rPr>
                <w:lang w:eastAsia="zh-CN"/>
              </w:rPr>
            </w:pPr>
            <w:r w:rsidRPr="00EF5447">
              <w:rPr>
                <w:lang w:eastAsia="zh-CN"/>
              </w:rPr>
              <w:t>DC_2A-13A_n261(A-G-H)</w:t>
            </w:r>
          </w:p>
          <w:p w14:paraId="270AB55C" w14:textId="77777777" w:rsidR="002071AE" w:rsidRPr="00EF5447" w:rsidRDefault="002071AE" w:rsidP="008C1C13">
            <w:pPr>
              <w:pStyle w:val="TAC"/>
              <w:rPr>
                <w:lang w:eastAsia="zh-CN"/>
              </w:rPr>
            </w:pPr>
            <w:r w:rsidRPr="00EF5447">
              <w:rPr>
                <w:lang w:eastAsia="zh-CN"/>
              </w:rPr>
              <w:t>DC_2A-13A_n261(A-G-I)</w:t>
            </w:r>
          </w:p>
          <w:p w14:paraId="60DC5307" w14:textId="77777777" w:rsidR="002071AE" w:rsidRPr="00EF5447" w:rsidRDefault="002071AE" w:rsidP="008C1C13">
            <w:pPr>
              <w:pStyle w:val="TAC"/>
              <w:rPr>
                <w:lang w:eastAsia="zh-CN"/>
              </w:rPr>
            </w:pPr>
            <w:r w:rsidRPr="00EF5447">
              <w:rPr>
                <w:lang w:eastAsia="zh-CN"/>
              </w:rPr>
              <w:t>DC_2A-13A_n261(G-H)</w:t>
            </w:r>
          </w:p>
          <w:p w14:paraId="7F6A0DC1" w14:textId="77777777" w:rsidR="002071AE" w:rsidRPr="00EF5447" w:rsidRDefault="002071AE" w:rsidP="008C1C13">
            <w:pPr>
              <w:pStyle w:val="TAC"/>
              <w:rPr>
                <w:lang w:eastAsia="zh-CN"/>
              </w:rPr>
            </w:pPr>
            <w:r w:rsidRPr="00EF5447">
              <w:rPr>
                <w:lang w:eastAsia="zh-CN"/>
              </w:rPr>
              <w:t>DC_2A-13A_n261(G-I)</w:t>
            </w:r>
          </w:p>
          <w:p w14:paraId="229E99A1" w14:textId="77777777" w:rsidR="002071AE" w:rsidRPr="00EF5447" w:rsidRDefault="002071AE" w:rsidP="008C1C13">
            <w:pPr>
              <w:pStyle w:val="TAC"/>
              <w:rPr>
                <w:lang w:eastAsia="zh-CN"/>
              </w:rPr>
            </w:pPr>
            <w:r w:rsidRPr="00EF5447">
              <w:rPr>
                <w:lang w:eastAsia="zh-CN"/>
              </w:rPr>
              <w:t>DC_2A-13A_n261(2H)</w:t>
            </w:r>
          </w:p>
          <w:p w14:paraId="39787A59" w14:textId="77777777" w:rsidR="002071AE" w:rsidRPr="00EF5447" w:rsidRDefault="002071AE" w:rsidP="008C1C13">
            <w:pPr>
              <w:pStyle w:val="TAC"/>
              <w:rPr>
                <w:lang w:eastAsia="zh-CN"/>
              </w:rPr>
            </w:pPr>
            <w:r w:rsidRPr="00EF5447">
              <w:rPr>
                <w:lang w:eastAsia="zh-CN"/>
              </w:rPr>
              <w:t>DC_2A-13A_n261(H-I)</w:t>
            </w:r>
          </w:p>
          <w:p w14:paraId="5DFA7F66" w14:textId="77777777" w:rsidR="002071AE" w:rsidRPr="00EF5447" w:rsidRDefault="002071AE" w:rsidP="008C1C13">
            <w:pPr>
              <w:pStyle w:val="TAC"/>
              <w:rPr>
                <w:lang w:eastAsia="zh-CN"/>
              </w:rPr>
            </w:pPr>
            <w:r w:rsidRPr="00EF5447">
              <w:rPr>
                <w:lang w:eastAsia="zh-CN"/>
              </w:rPr>
              <w:t>DC_2A-2A-13A_n261I</w:t>
            </w:r>
          </w:p>
          <w:p w14:paraId="6DF64870" w14:textId="77777777" w:rsidR="002071AE" w:rsidRPr="00EF5447" w:rsidRDefault="002071AE" w:rsidP="008C1C13">
            <w:pPr>
              <w:pStyle w:val="TAC"/>
              <w:rPr>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45EF78" w14:textId="77777777" w:rsidR="002071AE" w:rsidRPr="00EF5447" w:rsidRDefault="002071AE" w:rsidP="008C1C13">
            <w:pPr>
              <w:pStyle w:val="TAC"/>
              <w:rPr>
                <w:lang w:eastAsia="zh-CN"/>
              </w:rPr>
            </w:pPr>
            <w:r w:rsidRPr="00EF5447">
              <w:rPr>
                <w:lang w:eastAsia="zh-CN"/>
              </w:rPr>
              <w:t>DC_2A_n261H</w:t>
            </w:r>
          </w:p>
          <w:p w14:paraId="42008EF5" w14:textId="77777777" w:rsidR="002071AE" w:rsidRPr="00EF5447" w:rsidRDefault="002071AE" w:rsidP="008C1C13">
            <w:pPr>
              <w:pStyle w:val="TAC"/>
              <w:rPr>
                <w:szCs w:val="18"/>
                <w:lang w:eastAsia="zh-CN"/>
              </w:rPr>
            </w:pPr>
            <w:r w:rsidRPr="00EF5447">
              <w:rPr>
                <w:lang w:eastAsia="zh-CN"/>
              </w:rPr>
              <w:t>DC_13A_n261H</w:t>
            </w:r>
          </w:p>
        </w:tc>
      </w:tr>
      <w:tr w:rsidR="002071AE" w:rsidRPr="00EF5447" w14:paraId="22CB06D8"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4FF1C34" w14:textId="77777777" w:rsidR="002071AE" w:rsidRPr="00EF5447" w:rsidRDefault="002071AE" w:rsidP="008C1C13">
            <w:pPr>
              <w:pStyle w:val="TAC"/>
              <w:rPr>
                <w:lang w:eastAsia="zh-CN"/>
              </w:rPr>
            </w:pPr>
            <w:r w:rsidRPr="00EF5447">
              <w:rPr>
                <w:lang w:eastAsia="zh-CN"/>
              </w:rPr>
              <w:lastRenderedPageBreak/>
              <w:t>DC_2A-13A_n261(A-L)</w:t>
            </w:r>
          </w:p>
          <w:p w14:paraId="49E9B8D4" w14:textId="77777777" w:rsidR="002071AE" w:rsidRPr="00EF5447" w:rsidRDefault="002071AE" w:rsidP="008C1C13">
            <w:pPr>
              <w:pStyle w:val="TAC"/>
              <w:rPr>
                <w:lang w:eastAsia="zh-CN"/>
              </w:rPr>
            </w:pPr>
            <w:r w:rsidRPr="00EF5447">
              <w:rPr>
                <w:lang w:eastAsia="zh-CN"/>
              </w:rPr>
              <w:t>DC_2A-13A_n261(A-G-I)</w:t>
            </w:r>
          </w:p>
          <w:p w14:paraId="266470DD" w14:textId="77777777" w:rsidR="002071AE" w:rsidRPr="00EF5447" w:rsidRDefault="002071AE" w:rsidP="008C1C13">
            <w:pPr>
              <w:pStyle w:val="TAC"/>
              <w:rPr>
                <w:lang w:eastAsia="zh-CN"/>
              </w:rPr>
            </w:pPr>
            <w:r w:rsidRPr="00EF5447">
              <w:rPr>
                <w:lang w:eastAsia="zh-CN"/>
              </w:rPr>
              <w:t>DC_2A-2A-13A_n261I</w:t>
            </w:r>
          </w:p>
          <w:p w14:paraId="764A8B93" w14:textId="77777777" w:rsidR="002071AE" w:rsidRPr="00EF5447" w:rsidRDefault="002071AE" w:rsidP="008C1C13">
            <w:pPr>
              <w:pStyle w:val="TAC"/>
              <w:rPr>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D97692" w14:textId="77777777" w:rsidR="002071AE" w:rsidRPr="00EF5447" w:rsidRDefault="002071AE" w:rsidP="008C1C13">
            <w:pPr>
              <w:pStyle w:val="TAC"/>
              <w:rPr>
                <w:lang w:eastAsia="zh-CN"/>
              </w:rPr>
            </w:pPr>
            <w:r w:rsidRPr="00EF5447">
              <w:rPr>
                <w:lang w:eastAsia="zh-CN"/>
              </w:rPr>
              <w:t>DC_2A_n261I</w:t>
            </w:r>
          </w:p>
          <w:p w14:paraId="45A695BB" w14:textId="77777777" w:rsidR="002071AE" w:rsidRPr="00EF5447" w:rsidRDefault="002071AE" w:rsidP="008C1C13">
            <w:pPr>
              <w:pStyle w:val="TAC"/>
              <w:rPr>
                <w:lang w:eastAsia="zh-CN"/>
              </w:rPr>
            </w:pPr>
            <w:r w:rsidRPr="00EF5447">
              <w:rPr>
                <w:lang w:eastAsia="zh-CN"/>
              </w:rPr>
              <w:t>DC_13A_n261I</w:t>
            </w:r>
          </w:p>
        </w:tc>
      </w:tr>
      <w:tr w:rsidR="002071AE" w:rsidRPr="00EF5447" w14:paraId="52180D69"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D25320" w14:textId="77777777" w:rsidR="002071AE" w:rsidRPr="00EF5447" w:rsidRDefault="002071AE" w:rsidP="008C1C13">
            <w:pPr>
              <w:pStyle w:val="TAC"/>
              <w:rPr>
                <w:rFonts w:cs="Arial"/>
                <w:szCs w:val="18"/>
              </w:rPr>
            </w:pPr>
            <w:r w:rsidRPr="00EF5447">
              <w:rPr>
                <w:rFonts w:cs="Arial"/>
                <w:szCs w:val="18"/>
              </w:rPr>
              <w:t>DC_2A-14A_n260A</w:t>
            </w:r>
          </w:p>
          <w:p w14:paraId="5CCBD77A" w14:textId="77777777" w:rsidR="002071AE" w:rsidRPr="00EF5447" w:rsidRDefault="002071AE" w:rsidP="008C1C13">
            <w:pPr>
              <w:pStyle w:val="TAC"/>
              <w:rPr>
                <w:rFonts w:cs="Arial"/>
                <w:szCs w:val="18"/>
                <w:lang w:eastAsia="fr-FR"/>
              </w:rPr>
            </w:pPr>
            <w:r w:rsidRPr="00EF5447">
              <w:rPr>
                <w:rFonts w:cs="Arial"/>
                <w:szCs w:val="18"/>
              </w:rPr>
              <w:t>DC_2A-14A_n260G</w:t>
            </w:r>
          </w:p>
          <w:p w14:paraId="13164FE5" w14:textId="77777777" w:rsidR="002071AE" w:rsidRPr="00EF5447" w:rsidRDefault="002071AE" w:rsidP="008C1C13">
            <w:pPr>
              <w:pStyle w:val="TAC"/>
              <w:rPr>
                <w:rFonts w:cs="Arial"/>
                <w:szCs w:val="18"/>
              </w:rPr>
            </w:pPr>
            <w:r w:rsidRPr="00EF5447">
              <w:rPr>
                <w:rFonts w:cs="Arial"/>
                <w:szCs w:val="18"/>
              </w:rPr>
              <w:t>DC_2A-14A_n260H</w:t>
            </w:r>
          </w:p>
          <w:p w14:paraId="5A03BF3C" w14:textId="77777777" w:rsidR="002071AE" w:rsidRPr="00EF5447" w:rsidRDefault="002071AE" w:rsidP="008C1C13">
            <w:pPr>
              <w:pStyle w:val="TAC"/>
              <w:rPr>
                <w:rFonts w:cs="Arial"/>
                <w:szCs w:val="18"/>
              </w:rPr>
            </w:pPr>
            <w:r w:rsidRPr="00EF5447">
              <w:rPr>
                <w:rFonts w:cs="Arial"/>
                <w:szCs w:val="18"/>
              </w:rPr>
              <w:t>DC_2A-14A_n260I</w:t>
            </w:r>
          </w:p>
          <w:p w14:paraId="5CCC3FBB" w14:textId="77777777" w:rsidR="002071AE" w:rsidRPr="00EF5447" w:rsidRDefault="002071AE" w:rsidP="008C1C13">
            <w:pPr>
              <w:pStyle w:val="TAC"/>
              <w:rPr>
                <w:rFonts w:cs="Arial"/>
                <w:szCs w:val="18"/>
              </w:rPr>
            </w:pPr>
            <w:r w:rsidRPr="00EF5447">
              <w:rPr>
                <w:rFonts w:cs="Arial"/>
                <w:szCs w:val="18"/>
              </w:rPr>
              <w:t>DC_2A-14A_n260J</w:t>
            </w:r>
          </w:p>
          <w:p w14:paraId="22B5C818" w14:textId="77777777" w:rsidR="002071AE" w:rsidRPr="00EF5447" w:rsidRDefault="002071AE" w:rsidP="008C1C13">
            <w:pPr>
              <w:pStyle w:val="TAC"/>
              <w:rPr>
                <w:rFonts w:cs="Arial"/>
                <w:szCs w:val="18"/>
              </w:rPr>
            </w:pPr>
            <w:r w:rsidRPr="00EF5447">
              <w:rPr>
                <w:rFonts w:cs="Arial"/>
                <w:szCs w:val="18"/>
              </w:rPr>
              <w:t>DC_2A-14A_n260K</w:t>
            </w:r>
          </w:p>
          <w:p w14:paraId="32CA0E6C" w14:textId="77777777" w:rsidR="002071AE" w:rsidRPr="00EF5447" w:rsidRDefault="002071AE" w:rsidP="008C1C13">
            <w:pPr>
              <w:pStyle w:val="TAC"/>
              <w:rPr>
                <w:rFonts w:cs="Arial"/>
                <w:szCs w:val="18"/>
              </w:rPr>
            </w:pPr>
            <w:r w:rsidRPr="00EF5447">
              <w:rPr>
                <w:rFonts w:cs="Arial"/>
                <w:szCs w:val="18"/>
              </w:rPr>
              <w:t>DC_2A-14A_n260L</w:t>
            </w:r>
          </w:p>
          <w:p w14:paraId="0C980693" w14:textId="77777777" w:rsidR="002071AE" w:rsidRPr="00EF5447" w:rsidRDefault="002071AE" w:rsidP="008C1C13">
            <w:pPr>
              <w:pStyle w:val="TAC"/>
              <w:rPr>
                <w:rFonts w:cs="Arial"/>
                <w:szCs w:val="18"/>
              </w:rPr>
            </w:pPr>
            <w:r w:rsidRPr="00EF5447">
              <w:rPr>
                <w:rFonts w:cs="Arial"/>
                <w:szCs w:val="18"/>
              </w:rPr>
              <w:t>DC_2A-14A_n260M</w:t>
            </w:r>
          </w:p>
          <w:p w14:paraId="3F40F7DD" w14:textId="77777777" w:rsidR="002071AE" w:rsidRPr="00EF5447" w:rsidRDefault="002071AE" w:rsidP="008C1C13">
            <w:pPr>
              <w:pStyle w:val="TAC"/>
              <w:rPr>
                <w:rFonts w:cs="Arial"/>
                <w:szCs w:val="18"/>
              </w:rPr>
            </w:pPr>
            <w:r w:rsidRPr="00EF5447">
              <w:rPr>
                <w:rFonts w:cs="Arial"/>
                <w:szCs w:val="18"/>
              </w:rPr>
              <w:t>DC_2A-2A-14A_n260A</w:t>
            </w:r>
          </w:p>
          <w:p w14:paraId="3A71B78C" w14:textId="77777777" w:rsidR="002071AE" w:rsidRPr="00EF5447" w:rsidRDefault="002071AE" w:rsidP="008C1C13">
            <w:pPr>
              <w:pStyle w:val="TAC"/>
              <w:rPr>
                <w:rFonts w:cs="Arial"/>
                <w:szCs w:val="18"/>
              </w:rPr>
            </w:pPr>
            <w:r w:rsidRPr="00EF5447">
              <w:rPr>
                <w:rFonts w:cs="Arial"/>
                <w:szCs w:val="18"/>
              </w:rPr>
              <w:t>DC_2A-2A-14A_n260G</w:t>
            </w:r>
          </w:p>
          <w:p w14:paraId="379B3CAB" w14:textId="77777777" w:rsidR="002071AE" w:rsidRPr="00EF5447" w:rsidRDefault="002071AE" w:rsidP="008C1C13">
            <w:pPr>
              <w:pStyle w:val="TAC"/>
              <w:rPr>
                <w:rFonts w:cs="Arial"/>
                <w:szCs w:val="18"/>
              </w:rPr>
            </w:pPr>
            <w:r w:rsidRPr="00EF5447">
              <w:rPr>
                <w:rFonts w:cs="Arial"/>
                <w:szCs w:val="18"/>
              </w:rPr>
              <w:t>DC_2A-2A-14A_n260H</w:t>
            </w:r>
          </w:p>
          <w:p w14:paraId="5973388C" w14:textId="77777777" w:rsidR="002071AE" w:rsidRPr="00EF5447" w:rsidRDefault="002071AE" w:rsidP="008C1C13">
            <w:pPr>
              <w:pStyle w:val="TAC"/>
              <w:rPr>
                <w:rFonts w:cs="Arial"/>
                <w:szCs w:val="18"/>
              </w:rPr>
            </w:pPr>
            <w:r w:rsidRPr="00EF5447">
              <w:rPr>
                <w:rFonts w:cs="Arial"/>
                <w:szCs w:val="18"/>
              </w:rPr>
              <w:t>DC_2A-2A-14A_n260I</w:t>
            </w:r>
          </w:p>
          <w:p w14:paraId="344D3730" w14:textId="77777777" w:rsidR="002071AE" w:rsidRPr="00EF5447" w:rsidRDefault="002071AE" w:rsidP="008C1C13">
            <w:pPr>
              <w:pStyle w:val="TAC"/>
              <w:rPr>
                <w:rFonts w:cs="Arial"/>
                <w:szCs w:val="18"/>
              </w:rPr>
            </w:pPr>
            <w:r w:rsidRPr="00EF5447">
              <w:rPr>
                <w:rFonts w:cs="Arial"/>
                <w:szCs w:val="18"/>
              </w:rPr>
              <w:t>DC_2A-2A-14A_n260J</w:t>
            </w:r>
          </w:p>
          <w:p w14:paraId="114B0E99" w14:textId="77777777" w:rsidR="002071AE" w:rsidRPr="00EF5447" w:rsidRDefault="002071AE" w:rsidP="008C1C13">
            <w:pPr>
              <w:pStyle w:val="TAC"/>
              <w:rPr>
                <w:rFonts w:cs="Arial"/>
                <w:szCs w:val="18"/>
              </w:rPr>
            </w:pPr>
            <w:r w:rsidRPr="00EF5447">
              <w:rPr>
                <w:rFonts w:cs="Arial"/>
                <w:szCs w:val="18"/>
              </w:rPr>
              <w:t>DC_2A-2A-14A_n260K</w:t>
            </w:r>
          </w:p>
          <w:p w14:paraId="077BB51D" w14:textId="77777777" w:rsidR="002071AE" w:rsidRPr="00EF5447" w:rsidRDefault="002071AE" w:rsidP="008C1C13">
            <w:pPr>
              <w:pStyle w:val="TAC"/>
              <w:rPr>
                <w:rFonts w:cs="Arial"/>
                <w:szCs w:val="18"/>
              </w:rPr>
            </w:pPr>
            <w:r w:rsidRPr="00EF5447">
              <w:rPr>
                <w:rFonts w:cs="Arial"/>
                <w:szCs w:val="18"/>
              </w:rPr>
              <w:t>DC_2A-2A-14A_n260L</w:t>
            </w:r>
          </w:p>
          <w:p w14:paraId="2FDFCF7C" w14:textId="77777777" w:rsidR="002071AE" w:rsidRPr="00EF5447" w:rsidRDefault="002071AE" w:rsidP="008C1C13">
            <w:pPr>
              <w:pStyle w:val="TAC"/>
              <w:rPr>
                <w:noProof/>
                <w:lang w:eastAsia="zh-CN"/>
              </w:rPr>
            </w:pPr>
            <w:r w:rsidRPr="00EF5447">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7997F" w14:textId="77777777" w:rsidR="002071AE" w:rsidRPr="00EF5447" w:rsidRDefault="002071AE" w:rsidP="008C1C13">
            <w:pPr>
              <w:pStyle w:val="TAC"/>
              <w:rPr>
                <w:rFonts w:cs="Arial"/>
                <w:szCs w:val="18"/>
              </w:rPr>
            </w:pPr>
            <w:r w:rsidRPr="00EF5447">
              <w:rPr>
                <w:rFonts w:cs="Arial"/>
                <w:szCs w:val="18"/>
              </w:rPr>
              <w:t>DC_2A_n260A</w:t>
            </w:r>
          </w:p>
          <w:p w14:paraId="6238619F" w14:textId="77777777" w:rsidR="002071AE" w:rsidRPr="00EF5447" w:rsidRDefault="002071AE" w:rsidP="008C1C13">
            <w:pPr>
              <w:pStyle w:val="TAC"/>
              <w:rPr>
                <w:rFonts w:cs="Arial"/>
                <w:szCs w:val="18"/>
                <w:lang w:eastAsia="fr-FR"/>
              </w:rPr>
            </w:pPr>
            <w:r w:rsidRPr="00EF5447">
              <w:rPr>
                <w:rFonts w:cs="Arial"/>
                <w:szCs w:val="18"/>
              </w:rPr>
              <w:t>DC_2A_n260G</w:t>
            </w:r>
          </w:p>
          <w:p w14:paraId="2805EB5A" w14:textId="77777777" w:rsidR="002071AE" w:rsidRPr="00EF5447" w:rsidRDefault="002071AE" w:rsidP="008C1C13">
            <w:pPr>
              <w:pStyle w:val="TAC"/>
              <w:rPr>
                <w:rFonts w:cs="Arial"/>
                <w:szCs w:val="18"/>
              </w:rPr>
            </w:pPr>
            <w:r w:rsidRPr="00EF5447">
              <w:rPr>
                <w:rFonts w:cs="Arial"/>
                <w:szCs w:val="18"/>
              </w:rPr>
              <w:t>DC_2A_n260H</w:t>
            </w:r>
          </w:p>
          <w:p w14:paraId="0622A654" w14:textId="77777777" w:rsidR="002071AE" w:rsidRPr="00EF5447" w:rsidRDefault="002071AE" w:rsidP="008C1C13">
            <w:pPr>
              <w:pStyle w:val="TAC"/>
              <w:rPr>
                <w:rFonts w:cs="Arial"/>
                <w:szCs w:val="18"/>
              </w:rPr>
            </w:pPr>
            <w:r w:rsidRPr="00EF5447">
              <w:rPr>
                <w:rFonts w:cs="Arial"/>
                <w:szCs w:val="18"/>
              </w:rPr>
              <w:t>DC_2A_n260I</w:t>
            </w:r>
          </w:p>
          <w:p w14:paraId="7A5394B1" w14:textId="77777777" w:rsidR="002071AE" w:rsidRPr="00EF5447" w:rsidRDefault="002071AE" w:rsidP="008C1C13">
            <w:pPr>
              <w:pStyle w:val="TAC"/>
              <w:rPr>
                <w:rFonts w:cs="Arial"/>
                <w:szCs w:val="18"/>
              </w:rPr>
            </w:pPr>
            <w:r w:rsidRPr="00EF5447">
              <w:rPr>
                <w:rFonts w:cs="Arial"/>
                <w:szCs w:val="18"/>
              </w:rPr>
              <w:t>DC_2A_n260J</w:t>
            </w:r>
          </w:p>
          <w:p w14:paraId="737C42A2" w14:textId="77777777" w:rsidR="002071AE" w:rsidRPr="00EF5447" w:rsidRDefault="002071AE" w:rsidP="008C1C13">
            <w:pPr>
              <w:pStyle w:val="TAC"/>
              <w:rPr>
                <w:rFonts w:cs="Arial"/>
                <w:szCs w:val="18"/>
              </w:rPr>
            </w:pPr>
            <w:r w:rsidRPr="00EF5447">
              <w:rPr>
                <w:rFonts w:cs="Arial"/>
                <w:szCs w:val="18"/>
              </w:rPr>
              <w:t>DC_2A_n260K</w:t>
            </w:r>
          </w:p>
          <w:p w14:paraId="01153645" w14:textId="77777777" w:rsidR="002071AE" w:rsidRPr="00EF5447" w:rsidRDefault="002071AE" w:rsidP="008C1C13">
            <w:pPr>
              <w:pStyle w:val="TAC"/>
              <w:rPr>
                <w:rFonts w:cs="Arial"/>
                <w:szCs w:val="18"/>
              </w:rPr>
            </w:pPr>
            <w:r w:rsidRPr="00EF5447">
              <w:rPr>
                <w:rFonts w:cs="Arial"/>
                <w:szCs w:val="18"/>
              </w:rPr>
              <w:t>DC_2A_n260L</w:t>
            </w:r>
          </w:p>
          <w:p w14:paraId="25CF9A75" w14:textId="77777777" w:rsidR="002071AE" w:rsidRPr="00EF5447" w:rsidRDefault="002071AE" w:rsidP="008C1C13">
            <w:pPr>
              <w:pStyle w:val="TAC"/>
              <w:rPr>
                <w:rFonts w:cs="Arial"/>
                <w:szCs w:val="18"/>
              </w:rPr>
            </w:pPr>
            <w:r w:rsidRPr="00EF5447">
              <w:rPr>
                <w:rFonts w:cs="Arial"/>
                <w:szCs w:val="18"/>
              </w:rPr>
              <w:t>DC_2A_n260M</w:t>
            </w:r>
          </w:p>
          <w:p w14:paraId="2865467C" w14:textId="77777777" w:rsidR="002071AE" w:rsidRPr="00EF5447" w:rsidRDefault="002071AE" w:rsidP="008C1C13">
            <w:pPr>
              <w:pStyle w:val="TAC"/>
              <w:rPr>
                <w:rFonts w:cs="Arial"/>
                <w:szCs w:val="18"/>
              </w:rPr>
            </w:pPr>
            <w:r w:rsidRPr="00EF5447">
              <w:rPr>
                <w:rFonts w:cs="Arial"/>
                <w:szCs w:val="18"/>
              </w:rPr>
              <w:t>DC_14A_n260A</w:t>
            </w:r>
          </w:p>
          <w:p w14:paraId="504DC911" w14:textId="77777777" w:rsidR="002071AE" w:rsidRPr="00EF5447" w:rsidRDefault="002071AE" w:rsidP="008C1C13">
            <w:pPr>
              <w:pStyle w:val="TAC"/>
              <w:rPr>
                <w:rFonts w:cs="Arial"/>
                <w:szCs w:val="18"/>
              </w:rPr>
            </w:pPr>
            <w:r w:rsidRPr="00EF5447">
              <w:rPr>
                <w:rFonts w:cs="Arial"/>
                <w:szCs w:val="18"/>
              </w:rPr>
              <w:t>DC_14A_n260G</w:t>
            </w:r>
          </w:p>
          <w:p w14:paraId="53277458" w14:textId="77777777" w:rsidR="002071AE" w:rsidRPr="00EF5447" w:rsidRDefault="002071AE" w:rsidP="008C1C13">
            <w:pPr>
              <w:pStyle w:val="TAC"/>
              <w:rPr>
                <w:rFonts w:cs="Arial"/>
                <w:szCs w:val="18"/>
              </w:rPr>
            </w:pPr>
            <w:r w:rsidRPr="00EF5447">
              <w:rPr>
                <w:rFonts w:cs="Arial"/>
                <w:szCs w:val="18"/>
              </w:rPr>
              <w:t>DC_14A_n260H</w:t>
            </w:r>
          </w:p>
          <w:p w14:paraId="2BA729FD" w14:textId="77777777" w:rsidR="002071AE" w:rsidRPr="00EF5447" w:rsidRDefault="002071AE" w:rsidP="008C1C13">
            <w:pPr>
              <w:pStyle w:val="TAC"/>
              <w:rPr>
                <w:rFonts w:cs="Arial"/>
                <w:szCs w:val="18"/>
              </w:rPr>
            </w:pPr>
            <w:r w:rsidRPr="00EF5447">
              <w:rPr>
                <w:rFonts w:cs="Arial"/>
                <w:szCs w:val="18"/>
              </w:rPr>
              <w:t>DC_14A_n260I</w:t>
            </w:r>
          </w:p>
          <w:p w14:paraId="47029677" w14:textId="77777777" w:rsidR="002071AE" w:rsidRPr="00EF5447" w:rsidRDefault="002071AE" w:rsidP="008C1C13">
            <w:pPr>
              <w:pStyle w:val="TAC"/>
              <w:rPr>
                <w:rFonts w:cs="Arial"/>
                <w:szCs w:val="18"/>
              </w:rPr>
            </w:pPr>
            <w:r w:rsidRPr="00EF5447">
              <w:rPr>
                <w:rFonts w:cs="Arial"/>
                <w:szCs w:val="18"/>
              </w:rPr>
              <w:t>DC_14A_n260J</w:t>
            </w:r>
          </w:p>
          <w:p w14:paraId="49533EFA" w14:textId="77777777" w:rsidR="002071AE" w:rsidRPr="00EF5447" w:rsidRDefault="002071AE" w:rsidP="008C1C13">
            <w:pPr>
              <w:pStyle w:val="TAC"/>
              <w:rPr>
                <w:rFonts w:cs="Arial"/>
                <w:szCs w:val="18"/>
              </w:rPr>
            </w:pPr>
            <w:r w:rsidRPr="00EF5447">
              <w:rPr>
                <w:rFonts w:cs="Arial"/>
                <w:szCs w:val="18"/>
              </w:rPr>
              <w:t>DC_14A_n260K</w:t>
            </w:r>
          </w:p>
          <w:p w14:paraId="19A3DE4E" w14:textId="77777777" w:rsidR="002071AE" w:rsidRPr="00EF5447" w:rsidRDefault="002071AE" w:rsidP="008C1C13">
            <w:pPr>
              <w:pStyle w:val="TAC"/>
              <w:rPr>
                <w:rFonts w:cs="Arial"/>
                <w:szCs w:val="18"/>
              </w:rPr>
            </w:pPr>
            <w:r w:rsidRPr="00EF5447">
              <w:rPr>
                <w:rFonts w:cs="Arial"/>
                <w:szCs w:val="18"/>
              </w:rPr>
              <w:t>DC_14A_n260L</w:t>
            </w:r>
          </w:p>
          <w:p w14:paraId="3E9415E0" w14:textId="77777777" w:rsidR="002071AE" w:rsidRPr="00EF5447" w:rsidRDefault="002071AE" w:rsidP="008C1C13">
            <w:pPr>
              <w:pStyle w:val="TAC"/>
              <w:rPr>
                <w:noProof/>
                <w:lang w:eastAsia="zh-CN"/>
              </w:rPr>
            </w:pPr>
            <w:r w:rsidRPr="00EF5447">
              <w:rPr>
                <w:rFonts w:cs="Arial"/>
                <w:szCs w:val="18"/>
              </w:rPr>
              <w:t>DC_14A_n260M</w:t>
            </w:r>
          </w:p>
        </w:tc>
      </w:tr>
      <w:tr w:rsidR="002071AE" w:rsidRPr="00EF5447" w14:paraId="738D372C"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C76994" w14:textId="77777777" w:rsidR="002071AE" w:rsidRPr="00EF5447" w:rsidRDefault="002071AE" w:rsidP="008C1C13">
            <w:pPr>
              <w:pStyle w:val="TAC"/>
              <w:rPr>
                <w:noProof/>
                <w:lang w:eastAsia="zh-CN"/>
              </w:rPr>
            </w:pPr>
            <w:r w:rsidRPr="00EF5447">
              <w:rPr>
                <w:noProof/>
                <w:lang w:eastAsia="zh-CN"/>
              </w:rPr>
              <w:t>DC_2A-30A_n260A</w:t>
            </w:r>
          </w:p>
          <w:p w14:paraId="202A5D4F" w14:textId="77777777" w:rsidR="002071AE" w:rsidRPr="00EF5447" w:rsidRDefault="002071AE" w:rsidP="008C1C13">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144A73FF" w14:textId="77777777" w:rsidR="002071AE" w:rsidRPr="00EF5447" w:rsidRDefault="002071AE" w:rsidP="008C1C13">
            <w:pPr>
              <w:pStyle w:val="TAC"/>
              <w:rPr>
                <w:lang w:eastAsia="fi-FI"/>
              </w:rPr>
            </w:pPr>
            <w:r w:rsidRPr="00EF5447">
              <w:rPr>
                <w:lang w:eastAsia="fi-FI"/>
              </w:rPr>
              <w:t>DC_2A</w:t>
            </w:r>
            <w:r w:rsidRPr="00EF5447">
              <w:rPr>
                <w:rFonts w:cs="Arial"/>
                <w:noProof/>
                <w:szCs w:val="18"/>
              </w:rPr>
              <w:t>-30A</w:t>
            </w:r>
            <w:r w:rsidRPr="00EF5447">
              <w:rPr>
                <w:lang w:eastAsia="fi-FI"/>
              </w:rPr>
              <w:t>_n260H</w:t>
            </w:r>
          </w:p>
          <w:p w14:paraId="0750BE61" w14:textId="77777777" w:rsidR="002071AE" w:rsidRPr="00EF5447" w:rsidRDefault="002071AE" w:rsidP="008C1C13">
            <w:pPr>
              <w:pStyle w:val="TAC"/>
              <w:rPr>
                <w:lang w:eastAsia="fi-FI"/>
              </w:rPr>
            </w:pPr>
            <w:r w:rsidRPr="00EF5447">
              <w:rPr>
                <w:lang w:eastAsia="fi-FI"/>
              </w:rPr>
              <w:t>DC_2A</w:t>
            </w:r>
            <w:r w:rsidRPr="00EF5447">
              <w:rPr>
                <w:rFonts w:cs="Arial"/>
                <w:noProof/>
                <w:szCs w:val="18"/>
              </w:rPr>
              <w:t>-30A</w:t>
            </w:r>
            <w:r w:rsidRPr="00EF5447">
              <w:rPr>
                <w:lang w:eastAsia="fi-FI"/>
              </w:rPr>
              <w:t>_n260I</w:t>
            </w:r>
          </w:p>
          <w:p w14:paraId="3FA44051" w14:textId="77777777" w:rsidR="002071AE" w:rsidRPr="00EF5447" w:rsidRDefault="002071AE" w:rsidP="008C1C13">
            <w:pPr>
              <w:pStyle w:val="TAC"/>
              <w:rPr>
                <w:lang w:eastAsia="fi-FI"/>
              </w:rPr>
            </w:pPr>
            <w:r w:rsidRPr="00EF5447">
              <w:rPr>
                <w:lang w:eastAsia="fi-FI"/>
              </w:rPr>
              <w:t>DC_2A</w:t>
            </w:r>
            <w:r w:rsidRPr="00EF5447">
              <w:rPr>
                <w:rFonts w:cs="Arial"/>
                <w:noProof/>
                <w:szCs w:val="18"/>
              </w:rPr>
              <w:t>-30A</w:t>
            </w:r>
            <w:r w:rsidRPr="00EF5447">
              <w:rPr>
                <w:lang w:eastAsia="fi-FI"/>
              </w:rPr>
              <w:t>_n260J</w:t>
            </w:r>
          </w:p>
          <w:p w14:paraId="1B443C4B" w14:textId="77777777" w:rsidR="002071AE" w:rsidRPr="00EF5447" w:rsidRDefault="002071AE" w:rsidP="008C1C13">
            <w:pPr>
              <w:pStyle w:val="TAC"/>
              <w:rPr>
                <w:lang w:eastAsia="fi-FI"/>
              </w:rPr>
            </w:pPr>
            <w:r w:rsidRPr="00EF5447">
              <w:rPr>
                <w:lang w:eastAsia="fi-FI"/>
              </w:rPr>
              <w:t>DC_2A</w:t>
            </w:r>
            <w:r w:rsidRPr="00EF5447">
              <w:rPr>
                <w:rFonts w:cs="Arial"/>
                <w:noProof/>
                <w:szCs w:val="18"/>
              </w:rPr>
              <w:t>-30A</w:t>
            </w:r>
            <w:r w:rsidRPr="00EF5447">
              <w:rPr>
                <w:lang w:eastAsia="fi-FI"/>
              </w:rPr>
              <w:t>_n260K</w:t>
            </w:r>
          </w:p>
          <w:p w14:paraId="23C9CD0F" w14:textId="77777777" w:rsidR="002071AE" w:rsidRPr="00EF5447" w:rsidRDefault="002071AE" w:rsidP="008C1C13">
            <w:pPr>
              <w:pStyle w:val="TAC"/>
              <w:rPr>
                <w:lang w:eastAsia="fi-FI"/>
              </w:rPr>
            </w:pPr>
            <w:r w:rsidRPr="00EF5447">
              <w:rPr>
                <w:lang w:eastAsia="fi-FI"/>
              </w:rPr>
              <w:t>DC_2A</w:t>
            </w:r>
            <w:r w:rsidRPr="00EF5447">
              <w:rPr>
                <w:rFonts w:cs="Arial"/>
                <w:noProof/>
                <w:szCs w:val="18"/>
              </w:rPr>
              <w:t>-30A</w:t>
            </w:r>
            <w:r w:rsidRPr="00EF5447">
              <w:rPr>
                <w:lang w:eastAsia="fi-FI"/>
              </w:rPr>
              <w:t>_n260L</w:t>
            </w:r>
          </w:p>
          <w:p w14:paraId="0FCC7AB0" w14:textId="77777777" w:rsidR="002071AE" w:rsidRPr="00EF5447" w:rsidRDefault="002071AE" w:rsidP="008C1C13">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8B7B4B" w14:textId="77777777" w:rsidR="002071AE" w:rsidRPr="00EF5447" w:rsidRDefault="002071AE" w:rsidP="008C1C13">
            <w:pPr>
              <w:pStyle w:val="TAC"/>
              <w:rPr>
                <w:noProof/>
                <w:lang w:eastAsia="zh-CN"/>
              </w:rPr>
            </w:pPr>
            <w:r w:rsidRPr="00EF5447">
              <w:rPr>
                <w:noProof/>
                <w:lang w:eastAsia="zh-CN"/>
              </w:rPr>
              <w:t>DC_2A_n260A</w:t>
            </w:r>
          </w:p>
          <w:p w14:paraId="2C05BF6B" w14:textId="77777777" w:rsidR="002071AE" w:rsidRPr="00EF5447" w:rsidRDefault="002071AE" w:rsidP="008C1C13">
            <w:pPr>
              <w:pStyle w:val="TAC"/>
              <w:rPr>
                <w:noProof/>
                <w:lang w:eastAsia="zh-CN"/>
              </w:rPr>
            </w:pPr>
            <w:r w:rsidRPr="00EF5447">
              <w:rPr>
                <w:noProof/>
                <w:lang w:eastAsia="zh-CN"/>
              </w:rPr>
              <w:t>DC_30A_n260A</w:t>
            </w:r>
          </w:p>
        </w:tc>
      </w:tr>
      <w:tr w:rsidR="002071AE" w:rsidRPr="00EF5447" w14:paraId="4EFC7D0A"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8A81E2" w14:textId="77777777" w:rsidR="002071AE" w:rsidRPr="00EF5447" w:rsidRDefault="002071AE" w:rsidP="008C1C13">
            <w:pPr>
              <w:pStyle w:val="TAC"/>
              <w:rPr>
                <w:noProof/>
                <w:lang w:eastAsia="zh-CN"/>
              </w:rPr>
            </w:pPr>
            <w:r w:rsidRPr="00EF5447">
              <w:rPr>
                <w:noProof/>
                <w:lang w:eastAsia="zh-CN"/>
              </w:rPr>
              <w:t>DC_2A-2A-30A_n260A</w:t>
            </w:r>
          </w:p>
          <w:p w14:paraId="5BA567FB" w14:textId="77777777" w:rsidR="002071AE" w:rsidRPr="00EF5447" w:rsidRDefault="002071AE" w:rsidP="008C1C13">
            <w:pPr>
              <w:pStyle w:val="TAC"/>
            </w:pPr>
            <w:r w:rsidRPr="00EF5447">
              <w:t>DC_2A-2A-30A_n260G</w:t>
            </w:r>
          </w:p>
          <w:p w14:paraId="739300D1" w14:textId="77777777" w:rsidR="002071AE" w:rsidRPr="00EF5447" w:rsidRDefault="002071AE" w:rsidP="008C1C13">
            <w:pPr>
              <w:pStyle w:val="TAC"/>
              <w:rPr>
                <w:lang w:eastAsia="fr-FR"/>
              </w:rPr>
            </w:pPr>
            <w:r w:rsidRPr="00EF5447">
              <w:t>DC_2A-2A-30A_n260H</w:t>
            </w:r>
          </w:p>
          <w:p w14:paraId="69933CB2" w14:textId="77777777" w:rsidR="002071AE" w:rsidRPr="00EF5447" w:rsidRDefault="002071AE" w:rsidP="008C1C13">
            <w:pPr>
              <w:pStyle w:val="TAC"/>
              <w:rPr>
                <w:noProof/>
                <w:lang w:eastAsia="zh-CN"/>
              </w:rPr>
            </w:pPr>
            <w:r w:rsidRPr="00EF5447">
              <w:t>DC_2A-2A-30A_n260I</w:t>
            </w:r>
          </w:p>
          <w:p w14:paraId="508C72B9" w14:textId="77777777" w:rsidR="002071AE" w:rsidRPr="00EF5447" w:rsidRDefault="002071AE" w:rsidP="008C1C13">
            <w:pPr>
              <w:pStyle w:val="TAC"/>
              <w:rPr>
                <w:noProof/>
                <w:lang w:eastAsia="zh-CN"/>
              </w:rPr>
            </w:pPr>
            <w:r w:rsidRPr="00EF5447">
              <w:t>DC_2A-2A-30A_n260J</w:t>
            </w:r>
          </w:p>
          <w:p w14:paraId="3719F8ED" w14:textId="77777777" w:rsidR="002071AE" w:rsidRPr="00EF5447" w:rsidRDefault="002071AE" w:rsidP="008C1C13">
            <w:pPr>
              <w:pStyle w:val="TAC"/>
              <w:rPr>
                <w:noProof/>
                <w:lang w:eastAsia="zh-CN"/>
              </w:rPr>
            </w:pPr>
            <w:r w:rsidRPr="00EF5447">
              <w:t>DC_2A-2A-30A_n260K</w:t>
            </w:r>
          </w:p>
          <w:p w14:paraId="7A6F6E24" w14:textId="77777777" w:rsidR="002071AE" w:rsidRPr="00EF5447" w:rsidRDefault="002071AE" w:rsidP="008C1C13">
            <w:pPr>
              <w:pStyle w:val="TAC"/>
              <w:rPr>
                <w:noProof/>
                <w:lang w:eastAsia="zh-CN"/>
              </w:rPr>
            </w:pPr>
            <w:r w:rsidRPr="00EF5447">
              <w:t>DC_2A-2A-30A_n260L</w:t>
            </w:r>
          </w:p>
          <w:p w14:paraId="1FE15750" w14:textId="77777777" w:rsidR="002071AE" w:rsidRPr="00EF5447" w:rsidRDefault="002071AE" w:rsidP="008C1C13">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DF51D6" w14:textId="77777777" w:rsidR="002071AE" w:rsidRPr="00EF5447" w:rsidRDefault="002071AE" w:rsidP="008C1C13">
            <w:pPr>
              <w:pStyle w:val="TAC"/>
              <w:rPr>
                <w:noProof/>
                <w:lang w:eastAsia="zh-CN"/>
              </w:rPr>
            </w:pPr>
            <w:r w:rsidRPr="00EF5447">
              <w:rPr>
                <w:noProof/>
                <w:lang w:eastAsia="zh-CN"/>
              </w:rPr>
              <w:t>DC_2A_n260A</w:t>
            </w:r>
          </w:p>
          <w:p w14:paraId="6C5333F0" w14:textId="77777777" w:rsidR="002071AE" w:rsidRPr="00EF5447" w:rsidRDefault="002071AE" w:rsidP="008C1C13">
            <w:pPr>
              <w:pStyle w:val="TAC"/>
              <w:rPr>
                <w:noProof/>
                <w:lang w:eastAsia="zh-CN"/>
              </w:rPr>
            </w:pPr>
            <w:r w:rsidRPr="00EF5447">
              <w:rPr>
                <w:noProof/>
                <w:lang w:eastAsia="zh-CN"/>
              </w:rPr>
              <w:t>DC_30A_n260A</w:t>
            </w:r>
          </w:p>
        </w:tc>
      </w:tr>
      <w:tr w:rsidR="002071AE" w:rsidRPr="00EF5447" w14:paraId="25568AA3"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55D667" w14:textId="77777777" w:rsidR="002071AE" w:rsidRPr="00EF5447" w:rsidRDefault="002071AE" w:rsidP="008C1C13">
            <w:pPr>
              <w:pStyle w:val="TAC"/>
            </w:pPr>
            <w:r w:rsidRPr="00EF5447">
              <w:t>DC_2A-46A_n258A</w:t>
            </w:r>
          </w:p>
          <w:p w14:paraId="430F0B3A" w14:textId="77777777" w:rsidR="002071AE" w:rsidRPr="00EF5447" w:rsidRDefault="002071AE" w:rsidP="008C1C13">
            <w:pPr>
              <w:pStyle w:val="TAC"/>
              <w:rPr>
                <w:lang w:eastAsia="fr-FR"/>
              </w:rPr>
            </w:pPr>
            <w:r w:rsidRPr="00EF5447">
              <w:t>DC_2A-46C_n258A</w:t>
            </w:r>
          </w:p>
          <w:p w14:paraId="332E99CC" w14:textId="77777777" w:rsidR="002071AE" w:rsidRPr="00EF5447" w:rsidRDefault="002071AE" w:rsidP="008C1C13">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CEE5E7" w14:textId="77777777" w:rsidR="002071AE" w:rsidRPr="00EF5447" w:rsidRDefault="002071AE" w:rsidP="008C1C13">
            <w:pPr>
              <w:pStyle w:val="TAC"/>
              <w:rPr>
                <w:noProof/>
                <w:lang w:eastAsia="zh-CN"/>
              </w:rPr>
            </w:pPr>
            <w:r w:rsidRPr="00EF5447">
              <w:t>DC_2A_n258A</w:t>
            </w:r>
          </w:p>
        </w:tc>
      </w:tr>
      <w:tr w:rsidR="002071AE" w:rsidRPr="00EF5447" w14:paraId="48221614"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116024" w14:textId="77777777" w:rsidR="002071AE" w:rsidRPr="00EF5447" w:rsidRDefault="002071AE" w:rsidP="008C1C13">
            <w:pPr>
              <w:pStyle w:val="TAC"/>
            </w:pPr>
            <w:r w:rsidRPr="00EF5447">
              <w:t>DC_2A-46A_n258(2A)</w:t>
            </w:r>
          </w:p>
          <w:p w14:paraId="29A1FF26" w14:textId="77777777" w:rsidR="002071AE" w:rsidRPr="00EF5447" w:rsidRDefault="002071AE" w:rsidP="008C1C13">
            <w:pPr>
              <w:pStyle w:val="TAC"/>
              <w:rPr>
                <w:lang w:eastAsia="fr-FR"/>
              </w:rPr>
            </w:pPr>
            <w:r w:rsidRPr="00EF5447">
              <w:t>DC_2A-46A_n258(3A)</w:t>
            </w:r>
          </w:p>
          <w:p w14:paraId="46C625E1" w14:textId="77777777" w:rsidR="002071AE" w:rsidRPr="00EF5447" w:rsidRDefault="002071AE" w:rsidP="008C1C13">
            <w:pPr>
              <w:pStyle w:val="TAC"/>
            </w:pPr>
            <w:r w:rsidRPr="00EF5447">
              <w:t>DC_2A-46A_n258(4A)</w:t>
            </w:r>
          </w:p>
          <w:p w14:paraId="3AA7F0BF" w14:textId="77777777" w:rsidR="002071AE" w:rsidRPr="00EF5447" w:rsidRDefault="002071AE" w:rsidP="008C1C13">
            <w:pPr>
              <w:pStyle w:val="TAC"/>
            </w:pPr>
            <w:r w:rsidRPr="00EF5447">
              <w:t>DC_2A-46A_n258(5A)</w:t>
            </w:r>
          </w:p>
          <w:p w14:paraId="57CB9837" w14:textId="77777777" w:rsidR="002071AE" w:rsidRPr="00EF5447" w:rsidRDefault="002071AE" w:rsidP="008C1C13">
            <w:pPr>
              <w:pStyle w:val="TAC"/>
            </w:pPr>
            <w:r w:rsidRPr="00EF5447">
              <w:t>DC_2A-46C_n258(2A)</w:t>
            </w:r>
          </w:p>
          <w:p w14:paraId="389B651A" w14:textId="77777777" w:rsidR="002071AE" w:rsidRPr="00EF5447" w:rsidRDefault="002071AE" w:rsidP="008C1C13">
            <w:pPr>
              <w:pStyle w:val="TAC"/>
            </w:pPr>
            <w:r w:rsidRPr="00EF5447">
              <w:t>DC_2A-46C_n258(3A)</w:t>
            </w:r>
          </w:p>
          <w:p w14:paraId="3C82583C" w14:textId="77777777" w:rsidR="002071AE" w:rsidRPr="00EF5447" w:rsidRDefault="002071AE" w:rsidP="008C1C13">
            <w:pPr>
              <w:pStyle w:val="TAC"/>
            </w:pPr>
            <w:r w:rsidRPr="00EF5447">
              <w:t>DC_2A-46C_n258(4A)</w:t>
            </w:r>
          </w:p>
          <w:p w14:paraId="6F7FBBB4" w14:textId="77777777" w:rsidR="002071AE" w:rsidRPr="00EF5447" w:rsidRDefault="002071AE" w:rsidP="008C1C13">
            <w:pPr>
              <w:pStyle w:val="TAC"/>
            </w:pPr>
            <w:r w:rsidRPr="00EF5447">
              <w:t>DC_2A-46C_n258(5A)</w:t>
            </w:r>
          </w:p>
          <w:p w14:paraId="1250D44A" w14:textId="77777777" w:rsidR="002071AE" w:rsidRPr="00EF5447" w:rsidRDefault="002071AE" w:rsidP="008C1C13">
            <w:pPr>
              <w:pStyle w:val="TAC"/>
            </w:pPr>
            <w:r w:rsidRPr="00EF5447">
              <w:t>DC_2A-46D_n258(2A)</w:t>
            </w:r>
          </w:p>
          <w:p w14:paraId="41ECE3F0" w14:textId="77777777" w:rsidR="002071AE" w:rsidRPr="00EF5447" w:rsidRDefault="002071AE" w:rsidP="008C1C13">
            <w:pPr>
              <w:pStyle w:val="TAC"/>
            </w:pPr>
            <w:r w:rsidRPr="00EF5447">
              <w:t>DC_2A-46D_n258(3A)</w:t>
            </w:r>
          </w:p>
          <w:p w14:paraId="37F14BD9" w14:textId="77777777" w:rsidR="002071AE" w:rsidRPr="00EF5447" w:rsidRDefault="002071AE" w:rsidP="008C1C13">
            <w:pPr>
              <w:pStyle w:val="TAC"/>
            </w:pPr>
            <w:r w:rsidRPr="00EF5447">
              <w:t>DC_2A-46D_n258(4A)</w:t>
            </w:r>
          </w:p>
          <w:p w14:paraId="3EF79F9F" w14:textId="77777777" w:rsidR="002071AE" w:rsidRPr="00EF5447" w:rsidRDefault="002071AE" w:rsidP="008C1C13">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B35DCB" w14:textId="77777777" w:rsidR="002071AE" w:rsidRPr="00EF5447" w:rsidRDefault="002071AE" w:rsidP="008C1C13">
            <w:pPr>
              <w:pStyle w:val="TAC"/>
              <w:rPr>
                <w:noProof/>
                <w:lang w:eastAsia="zh-CN"/>
              </w:rPr>
            </w:pPr>
            <w:r w:rsidRPr="00EF5447">
              <w:t>DC_2A_n258A</w:t>
            </w:r>
          </w:p>
        </w:tc>
      </w:tr>
      <w:tr w:rsidR="002071AE" w:rsidRPr="00EF5447" w14:paraId="4B244A7E"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B5D53B" w14:textId="77777777" w:rsidR="002071AE" w:rsidRPr="00EF5447" w:rsidRDefault="002071AE" w:rsidP="008C1C13">
            <w:pPr>
              <w:pStyle w:val="TAC"/>
              <w:rPr>
                <w:rFonts w:cs="Arial"/>
                <w:lang w:eastAsia="ja-JP"/>
              </w:rPr>
            </w:pPr>
            <w:r w:rsidRPr="00EF5447">
              <w:rPr>
                <w:rFonts w:cs="Arial"/>
                <w:lang w:eastAsia="ja-JP"/>
              </w:rPr>
              <w:lastRenderedPageBreak/>
              <w:t>DC_2A-46A_n260A</w:t>
            </w:r>
          </w:p>
          <w:p w14:paraId="00C21BB8" w14:textId="77777777" w:rsidR="002071AE" w:rsidRPr="00EF5447" w:rsidRDefault="002071AE" w:rsidP="008C1C13">
            <w:pPr>
              <w:pStyle w:val="TAC"/>
              <w:rPr>
                <w:rFonts w:eastAsia="MS Mincho" w:cs="Arial"/>
                <w:lang w:eastAsia="ja-JP"/>
              </w:rPr>
            </w:pPr>
            <w:r w:rsidRPr="00EF5447">
              <w:rPr>
                <w:rFonts w:cs="Arial"/>
                <w:lang w:eastAsia="ja-JP"/>
              </w:rPr>
              <w:t>DC_2A-46C_n260A</w:t>
            </w:r>
          </w:p>
          <w:p w14:paraId="31AE08CF" w14:textId="77777777" w:rsidR="002071AE" w:rsidRPr="00EF5447" w:rsidRDefault="002071AE" w:rsidP="008C1C13">
            <w:pPr>
              <w:pStyle w:val="TAC"/>
              <w:rPr>
                <w:rFonts w:cs="Arial"/>
                <w:lang w:eastAsia="ja-JP"/>
              </w:rPr>
            </w:pPr>
            <w:r w:rsidRPr="00EF5447">
              <w:rPr>
                <w:rFonts w:cs="Arial"/>
                <w:lang w:eastAsia="ja-JP"/>
              </w:rPr>
              <w:t>DC_2A-46D_n260A</w:t>
            </w:r>
          </w:p>
          <w:p w14:paraId="7C94B20E" w14:textId="77777777" w:rsidR="002071AE" w:rsidRPr="00EF5447" w:rsidRDefault="002071AE" w:rsidP="008C1C13">
            <w:pPr>
              <w:pStyle w:val="TAC"/>
              <w:rPr>
                <w:rFonts w:cs="Arial"/>
                <w:lang w:eastAsia="ja-JP"/>
              </w:rPr>
            </w:pPr>
            <w:r w:rsidRPr="00EF5447">
              <w:rPr>
                <w:rFonts w:cs="Arial"/>
                <w:lang w:eastAsia="ja-JP"/>
              </w:rPr>
              <w:t>DC_2A-46E_n260A</w:t>
            </w:r>
          </w:p>
          <w:p w14:paraId="6F7FCC04" w14:textId="77777777" w:rsidR="002071AE" w:rsidRPr="00EF5447" w:rsidRDefault="002071AE" w:rsidP="008C1C13">
            <w:pPr>
              <w:pStyle w:val="TAC"/>
              <w:rPr>
                <w:rFonts w:cs="Arial"/>
                <w:lang w:eastAsia="ja-JP"/>
              </w:rPr>
            </w:pPr>
            <w:r w:rsidRPr="00EF5447">
              <w:rPr>
                <w:rFonts w:cs="Arial"/>
                <w:lang w:eastAsia="ja-JP"/>
              </w:rPr>
              <w:t>DC_2A-46A_n260G</w:t>
            </w:r>
          </w:p>
          <w:p w14:paraId="14C2A087" w14:textId="77777777" w:rsidR="002071AE" w:rsidRPr="00EF5447" w:rsidRDefault="002071AE" w:rsidP="008C1C13">
            <w:pPr>
              <w:pStyle w:val="TAC"/>
              <w:rPr>
                <w:rFonts w:cs="Arial"/>
                <w:lang w:eastAsia="ja-JP"/>
              </w:rPr>
            </w:pPr>
            <w:r w:rsidRPr="00EF5447">
              <w:rPr>
                <w:rFonts w:cs="Arial"/>
                <w:lang w:eastAsia="ja-JP"/>
              </w:rPr>
              <w:t>DC_2A-46C_n260G</w:t>
            </w:r>
          </w:p>
          <w:p w14:paraId="09952440" w14:textId="77777777" w:rsidR="002071AE" w:rsidRPr="00EF5447" w:rsidRDefault="002071AE" w:rsidP="008C1C13">
            <w:pPr>
              <w:pStyle w:val="TAC"/>
              <w:rPr>
                <w:rFonts w:cs="Arial"/>
                <w:lang w:eastAsia="ja-JP"/>
              </w:rPr>
            </w:pPr>
            <w:r w:rsidRPr="00EF5447">
              <w:rPr>
                <w:rFonts w:cs="Arial"/>
                <w:lang w:eastAsia="ja-JP"/>
              </w:rPr>
              <w:t>DC_2A-46D_n260G</w:t>
            </w:r>
          </w:p>
          <w:p w14:paraId="399C707C" w14:textId="77777777" w:rsidR="002071AE" w:rsidRPr="00EF5447" w:rsidRDefault="002071AE" w:rsidP="008C1C13">
            <w:pPr>
              <w:pStyle w:val="TAC"/>
              <w:rPr>
                <w:rFonts w:cs="Arial"/>
                <w:lang w:eastAsia="ja-JP"/>
              </w:rPr>
            </w:pPr>
            <w:r w:rsidRPr="00EF5447">
              <w:rPr>
                <w:rFonts w:cs="Arial"/>
                <w:lang w:eastAsia="ja-JP"/>
              </w:rPr>
              <w:t>DC_2A-46E_n260G</w:t>
            </w:r>
          </w:p>
          <w:p w14:paraId="41941898" w14:textId="77777777" w:rsidR="002071AE" w:rsidRPr="00EF5447" w:rsidRDefault="002071AE" w:rsidP="008C1C13">
            <w:pPr>
              <w:pStyle w:val="TAC"/>
              <w:rPr>
                <w:rFonts w:cs="Arial"/>
                <w:lang w:eastAsia="ja-JP"/>
              </w:rPr>
            </w:pPr>
            <w:r w:rsidRPr="00EF5447">
              <w:rPr>
                <w:rFonts w:cs="Arial"/>
                <w:lang w:eastAsia="ja-JP"/>
              </w:rPr>
              <w:t>DC_2A-46A_n260H</w:t>
            </w:r>
          </w:p>
          <w:p w14:paraId="698046FF" w14:textId="77777777" w:rsidR="002071AE" w:rsidRPr="00EF5447" w:rsidRDefault="002071AE" w:rsidP="008C1C13">
            <w:pPr>
              <w:pStyle w:val="TAC"/>
              <w:rPr>
                <w:rFonts w:cs="Arial"/>
                <w:lang w:eastAsia="ja-JP"/>
              </w:rPr>
            </w:pPr>
            <w:r w:rsidRPr="00EF5447">
              <w:rPr>
                <w:rFonts w:cs="Arial"/>
                <w:lang w:eastAsia="ja-JP"/>
              </w:rPr>
              <w:t>DC_2A-46C_n260H</w:t>
            </w:r>
          </w:p>
          <w:p w14:paraId="7930A549" w14:textId="77777777" w:rsidR="002071AE" w:rsidRPr="00EF5447" w:rsidRDefault="002071AE" w:rsidP="008C1C13">
            <w:pPr>
              <w:pStyle w:val="TAC"/>
              <w:rPr>
                <w:rFonts w:cs="Arial"/>
                <w:lang w:eastAsia="ja-JP"/>
              </w:rPr>
            </w:pPr>
            <w:r w:rsidRPr="00EF5447">
              <w:rPr>
                <w:rFonts w:cs="Arial"/>
                <w:lang w:eastAsia="ja-JP"/>
              </w:rPr>
              <w:t>DC_2A-46D_n260H</w:t>
            </w:r>
          </w:p>
          <w:p w14:paraId="5A41DD00" w14:textId="77777777" w:rsidR="002071AE" w:rsidRPr="00EF5447" w:rsidRDefault="002071AE" w:rsidP="008C1C13">
            <w:pPr>
              <w:pStyle w:val="TAC"/>
              <w:rPr>
                <w:rFonts w:cs="Arial"/>
                <w:lang w:eastAsia="ja-JP"/>
              </w:rPr>
            </w:pPr>
            <w:r w:rsidRPr="00EF5447">
              <w:rPr>
                <w:rFonts w:cs="Arial"/>
                <w:lang w:eastAsia="ja-JP"/>
              </w:rPr>
              <w:t>DC_2A-46E_n260H</w:t>
            </w:r>
          </w:p>
          <w:p w14:paraId="2BC83007" w14:textId="77777777" w:rsidR="002071AE" w:rsidRPr="00EF5447" w:rsidRDefault="002071AE" w:rsidP="008C1C13">
            <w:pPr>
              <w:pStyle w:val="TAC"/>
              <w:rPr>
                <w:rFonts w:cs="Arial"/>
                <w:lang w:eastAsia="ja-JP"/>
              </w:rPr>
            </w:pPr>
            <w:r w:rsidRPr="00EF5447">
              <w:rPr>
                <w:rFonts w:cs="Arial"/>
                <w:lang w:eastAsia="ja-JP"/>
              </w:rPr>
              <w:t>DC_2A-46A_n260I</w:t>
            </w:r>
          </w:p>
          <w:p w14:paraId="39E74D04" w14:textId="77777777" w:rsidR="002071AE" w:rsidRPr="00EF5447" w:rsidRDefault="002071AE" w:rsidP="008C1C13">
            <w:pPr>
              <w:pStyle w:val="TAC"/>
              <w:rPr>
                <w:rFonts w:cs="Arial"/>
                <w:lang w:eastAsia="ja-JP"/>
              </w:rPr>
            </w:pPr>
            <w:r w:rsidRPr="00EF5447">
              <w:rPr>
                <w:rFonts w:cs="Arial"/>
                <w:lang w:eastAsia="ja-JP"/>
              </w:rPr>
              <w:t>DC_2A-46C_n260I</w:t>
            </w:r>
          </w:p>
          <w:p w14:paraId="79826F70" w14:textId="77777777" w:rsidR="002071AE" w:rsidRPr="00EF5447" w:rsidRDefault="002071AE" w:rsidP="008C1C13">
            <w:pPr>
              <w:pStyle w:val="TAC"/>
              <w:rPr>
                <w:rFonts w:cs="Arial"/>
                <w:lang w:eastAsia="ja-JP"/>
              </w:rPr>
            </w:pPr>
            <w:r w:rsidRPr="00EF5447">
              <w:rPr>
                <w:rFonts w:cs="Arial"/>
                <w:lang w:eastAsia="ja-JP"/>
              </w:rPr>
              <w:t>DC_2A-46D_n260I</w:t>
            </w:r>
          </w:p>
          <w:p w14:paraId="1BFA057D" w14:textId="77777777" w:rsidR="002071AE" w:rsidRPr="00EF5447" w:rsidRDefault="002071AE" w:rsidP="008C1C13">
            <w:pPr>
              <w:pStyle w:val="TAC"/>
              <w:rPr>
                <w:rFonts w:cs="Arial"/>
                <w:lang w:eastAsia="ja-JP"/>
              </w:rPr>
            </w:pPr>
            <w:r w:rsidRPr="00EF5447">
              <w:rPr>
                <w:rFonts w:cs="Arial"/>
                <w:lang w:eastAsia="ja-JP"/>
              </w:rPr>
              <w:t>DC_2A-46E_n260I</w:t>
            </w:r>
          </w:p>
          <w:p w14:paraId="61B1522B" w14:textId="77777777" w:rsidR="002071AE" w:rsidRPr="00EF5447" w:rsidRDefault="002071AE" w:rsidP="008C1C13">
            <w:pPr>
              <w:pStyle w:val="TAC"/>
              <w:rPr>
                <w:rFonts w:cs="Arial"/>
                <w:lang w:eastAsia="ja-JP"/>
              </w:rPr>
            </w:pPr>
            <w:r w:rsidRPr="00EF5447">
              <w:rPr>
                <w:rFonts w:cs="Arial"/>
                <w:lang w:eastAsia="ja-JP"/>
              </w:rPr>
              <w:t>DC_2A-46A_n260J</w:t>
            </w:r>
          </w:p>
          <w:p w14:paraId="6AAA1994" w14:textId="77777777" w:rsidR="002071AE" w:rsidRPr="00EF5447" w:rsidRDefault="002071AE" w:rsidP="008C1C13">
            <w:pPr>
              <w:pStyle w:val="TAC"/>
              <w:rPr>
                <w:rFonts w:cs="Arial"/>
                <w:lang w:eastAsia="ja-JP"/>
              </w:rPr>
            </w:pPr>
            <w:r w:rsidRPr="00EF5447">
              <w:rPr>
                <w:rFonts w:cs="Arial"/>
                <w:lang w:eastAsia="ja-JP"/>
              </w:rPr>
              <w:t>DC_2A-46C_n260J</w:t>
            </w:r>
          </w:p>
          <w:p w14:paraId="1AA43A6E" w14:textId="77777777" w:rsidR="002071AE" w:rsidRPr="00EF5447" w:rsidRDefault="002071AE" w:rsidP="008C1C13">
            <w:pPr>
              <w:pStyle w:val="TAC"/>
              <w:rPr>
                <w:rFonts w:cs="Arial"/>
                <w:lang w:eastAsia="ja-JP"/>
              </w:rPr>
            </w:pPr>
            <w:r w:rsidRPr="00EF5447">
              <w:rPr>
                <w:rFonts w:cs="Arial"/>
                <w:lang w:eastAsia="ja-JP"/>
              </w:rPr>
              <w:t>DC_2A-46D_n260J</w:t>
            </w:r>
          </w:p>
          <w:p w14:paraId="29624483" w14:textId="77777777" w:rsidR="002071AE" w:rsidRPr="00EF5447" w:rsidRDefault="002071AE" w:rsidP="008C1C13">
            <w:pPr>
              <w:pStyle w:val="TAC"/>
              <w:rPr>
                <w:rFonts w:cs="Arial"/>
                <w:lang w:eastAsia="ja-JP"/>
              </w:rPr>
            </w:pPr>
            <w:r w:rsidRPr="00EF5447">
              <w:rPr>
                <w:rFonts w:cs="Arial"/>
                <w:lang w:eastAsia="ja-JP"/>
              </w:rPr>
              <w:t>DC_2A-46E_n260J</w:t>
            </w:r>
          </w:p>
          <w:p w14:paraId="39EB120F" w14:textId="77777777" w:rsidR="002071AE" w:rsidRPr="00EF5447" w:rsidRDefault="002071AE" w:rsidP="008C1C13">
            <w:pPr>
              <w:pStyle w:val="TAC"/>
              <w:rPr>
                <w:rFonts w:cs="Arial"/>
                <w:lang w:eastAsia="ja-JP"/>
              </w:rPr>
            </w:pPr>
            <w:r w:rsidRPr="00EF5447">
              <w:rPr>
                <w:rFonts w:cs="Arial"/>
                <w:lang w:eastAsia="ja-JP"/>
              </w:rPr>
              <w:t>DC_2A-46A_n260K</w:t>
            </w:r>
          </w:p>
          <w:p w14:paraId="0A209355" w14:textId="77777777" w:rsidR="002071AE" w:rsidRPr="00EF5447" w:rsidRDefault="002071AE" w:rsidP="008C1C13">
            <w:pPr>
              <w:pStyle w:val="TAC"/>
              <w:rPr>
                <w:rFonts w:cs="Arial"/>
                <w:lang w:eastAsia="ja-JP"/>
              </w:rPr>
            </w:pPr>
            <w:r w:rsidRPr="00EF5447">
              <w:rPr>
                <w:rFonts w:cs="Arial"/>
                <w:lang w:eastAsia="ja-JP"/>
              </w:rPr>
              <w:t>DC_2A-46C_n260K</w:t>
            </w:r>
          </w:p>
          <w:p w14:paraId="1EC0DB1A" w14:textId="77777777" w:rsidR="002071AE" w:rsidRPr="00EF5447" w:rsidRDefault="002071AE" w:rsidP="008C1C13">
            <w:pPr>
              <w:pStyle w:val="TAC"/>
              <w:rPr>
                <w:rFonts w:cs="Arial"/>
                <w:lang w:eastAsia="ja-JP"/>
              </w:rPr>
            </w:pPr>
            <w:r w:rsidRPr="00EF5447">
              <w:rPr>
                <w:rFonts w:cs="Arial"/>
                <w:lang w:eastAsia="ja-JP"/>
              </w:rPr>
              <w:t>DC_2A-46D_n260K</w:t>
            </w:r>
          </w:p>
          <w:p w14:paraId="67A24943" w14:textId="77777777" w:rsidR="002071AE" w:rsidRPr="00EF5447" w:rsidRDefault="002071AE" w:rsidP="008C1C13">
            <w:pPr>
              <w:pStyle w:val="TAC"/>
              <w:rPr>
                <w:rFonts w:cs="Arial"/>
                <w:lang w:eastAsia="ja-JP"/>
              </w:rPr>
            </w:pPr>
            <w:r w:rsidRPr="00EF5447">
              <w:rPr>
                <w:rFonts w:cs="Arial"/>
                <w:lang w:eastAsia="ja-JP"/>
              </w:rPr>
              <w:t>DC_2A-46E_n260K</w:t>
            </w:r>
          </w:p>
          <w:p w14:paraId="57E180DB" w14:textId="77777777" w:rsidR="002071AE" w:rsidRPr="00EF5447" w:rsidRDefault="002071AE" w:rsidP="008C1C13">
            <w:pPr>
              <w:pStyle w:val="TAC"/>
              <w:rPr>
                <w:rFonts w:cs="Arial"/>
                <w:lang w:eastAsia="ja-JP"/>
              </w:rPr>
            </w:pPr>
            <w:r w:rsidRPr="00EF5447">
              <w:rPr>
                <w:rFonts w:cs="Arial"/>
                <w:lang w:eastAsia="ja-JP"/>
              </w:rPr>
              <w:t>DC_2A-46A_n260L</w:t>
            </w:r>
          </w:p>
          <w:p w14:paraId="01193285" w14:textId="77777777" w:rsidR="002071AE" w:rsidRPr="00EF5447" w:rsidRDefault="002071AE" w:rsidP="008C1C13">
            <w:pPr>
              <w:pStyle w:val="TAC"/>
              <w:rPr>
                <w:rFonts w:cs="Arial"/>
                <w:lang w:eastAsia="ja-JP"/>
              </w:rPr>
            </w:pPr>
            <w:r w:rsidRPr="00EF5447">
              <w:rPr>
                <w:rFonts w:cs="Arial"/>
                <w:lang w:eastAsia="ja-JP"/>
              </w:rPr>
              <w:t>DC_2A-46C_n260L</w:t>
            </w:r>
          </w:p>
          <w:p w14:paraId="3EB3CD71" w14:textId="77777777" w:rsidR="002071AE" w:rsidRPr="00EF5447" w:rsidRDefault="002071AE" w:rsidP="008C1C13">
            <w:pPr>
              <w:pStyle w:val="TAC"/>
              <w:rPr>
                <w:rFonts w:cs="Arial"/>
                <w:lang w:eastAsia="ja-JP"/>
              </w:rPr>
            </w:pPr>
            <w:r w:rsidRPr="00EF5447">
              <w:rPr>
                <w:rFonts w:cs="Arial"/>
                <w:lang w:eastAsia="ja-JP"/>
              </w:rPr>
              <w:t>DC_2A-46D_n260L</w:t>
            </w:r>
          </w:p>
          <w:p w14:paraId="12DD3994" w14:textId="77777777" w:rsidR="002071AE" w:rsidRPr="00EF5447" w:rsidRDefault="002071AE" w:rsidP="008C1C13">
            <w:pPr>
              <w:pStyle w:val="TAC"/>
              <w:rPr>
                <w:rFonts w:cs="Arial"/>
                <w:lang w:eastAsia="ja-JP"/>
              </w:rPr>
            </w:pPr>
            <w:r w:rsidRPr="00EF5447">
              <w:rPr>
                <w:rFonts w:cs="Arial"/>
                <w:lang w:eastAsia="ja-JP"/>
              </w:rPr>
              <w:t>DC_2A-46E_n260L</w:t>
            </w:r>
          </w:p>
          <w:p w14:paraId="4BF69352" w14:textId="77777777" w:rsidR="002071AE" w:rsidRPr="00EF5447" w:rsidRDefault="002071AE" w:rsidP="008C1C13">
            <w:pPr>
              <w:pStyle w:val="TAC"/>
              <w:rPr>
                <w:rFonts w:cs="Arial"/>
                <w:lang w:eastAsia="ja-JP"/>
              </w:rPr>
            </w:pPr>
            <w:r w:rsidRPr="00EF5447">
              <w:rPr>
                <w:rFonts w:cs="Arial"/>
                <w:lang w:eastAsia="ja-JP"/>
              </w:rPr>
              <w:t>DC_2A-46A_n260M</w:t>
            </w:r>
          </w:p>
          <w:p w14:paraId="4D7E7F3D" w14:textId="77777777" w:rsidR="002071AE" w:rsidRPr="00EF5447" w:rsidRDefault="002071AE" w:rsidP="008C1C13">
            <w:pPr>
              <w:pStyle w:val="TAC"/>
              <w:rPr>
                <w:rFonts w:cs="Arial"/>
                <w:lang w:eastAsia="ja-JP"/>
              </w:rPr>
            </w:pPr>
            <w:r w:rsidRPr="00EF5447">
              <w:rPr>
                <w:rFonts w:cs="Arial"/>
                <w:lang w:eastAsia="ja-JP"/>
              </w:rPr>
              <w:t>DC_2A-46C_n260M</w:t>
            </w:r>
          </w:p>
          <w:p w14:paraId="08E427D2" w14:textId="77777777" w:rsidR="002071AE" w:rsidRPr="00EF5447" w:rsidRDefault="002071AE" w:rsidP="008C1C13">
            <w:pPr>
              <w:pStyle w:val="TAC"/>
              <w:rPr>
                <w:rFonts w:cs="Arial"/>
                <w:lang w:eastAsia="ja-JP"/>
              </w:rPr>
            </w:pPr>
            <w:r w:rsidRPr="00EF5447">
              <w:rPr>
                <w:rFonts w:cs="Arial"/>
                <w:lang w:eastAsia="ja-JP"/>
              </w:rPr>
              <w:t>DC_2A-46D_n260M</w:t>
            </w:r>
          </w:p>
          <w:p w14:paraId="33D862E7" w14:textId="77777777" w:rsidR="002071AE" w:rsidRPr="00EF5447" w:rsidRDefault="002071AE" w:rsidP="008C1C13">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5719ED" w14:textId="77777777" w:rsidR="002071AE" w:rsidRPr="00EF5447" w:rsidRDefault="002071AE" w:rsidP="008C1C13">
            <w:pPr>
              <w:pStyle w:val="TAC"/>
              <w:rPr>
                <w:rFonts w:cs="Arial"/>
                <w:lang w:eastAsia="ja-JP"/>
              </w:rPr>
            </w:pPr>
            <w:r w:rsidRPr="00EF5447">
              <w:rPr>
                <w:rFonts w:cs="Arial"/>
                <w:lang w:eastAsia="ja-JP"/>
              </w:rPr>
              <w:t>DC_2A_n260A</w:t>
            </w:r>
          </w:p>
          <w:p w14:paraId="1B8A630E" w14:textId="77777777" w:rsidR="002071AE" w:rsidRPr="00EF5447" w:rsidRDefault="002071AE" w:rsidP="008C1C13">
            <w:pPr>
              <w:pStyle w:val="TAC"/>
              <w:rPr>
                <w:rFonts w:cs="Arial"/>
                <w:lang w:eastAsia="ja-JP"/>
              </w:rPr>
            </w:pPr>
            <w:r w:rsidRPr="00EF5447">
              <w:rPr>
                <w:rFonts w:cs="Arial"/>
                <w:lang w:eastAsia="ja-JP"/>
              </w:rPr>
              <w:t>DC_2A_n260G</w:t>
            </w:r>
          </w:p>
          <w:p w14:paraId="2706CE47" w14:textId="77777777" w:rsidR="002071AE" w:rsidRPr="00EF5447" w:rsidRDefault="002071AE" w:rsidP="008C1C13">
            <w:pPr>
              <w:pStyle w:val="TAC"/>
              <w:rPr>
                <w:lang w:eastAsia="fr-FR"/>
              </w:rPr>
            </w:pPr>
            <w:r w:rsidRPr="00EF5447">
              <w:rPr>
                <w:rFonts w:cs="Arial"/>
                <w:lang w:eastAsia="ja-JP"/>
              </w:rPr>
              <w:t>DC_2A_n260H DC_2A_n260I DC_2A_n260J DC_2A_n260K DC_2A_n260L DC_2A_n260M</w:t>
            </w:r>
          </w:p>
        </w:tc>
      </w:tr>
      <w:tr w:rsidR="002071AE" w:rsidRPr="00EF5447" w14:paraId="7E63F21A"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4A8F4D" w14:textId="77777777" w:rsidR="002071AE" w:rsidRPr="00EF5447" w:rsidRDefault="002071AE" w:rsidP="008C1C13">
            <w:pPr>
              <w:pStyle w:val="TAC"/>
              <w:rPr>
                <w:rFonts w:cs="Arial"/>
                <w:lang w:eastAsia="ja-JP"/>
              </w:rPr>
            </w:pPr>
            <w:r w:rsidRPr="00EF5447">
              <w:rPr>
                <w:rFonts w:cs="Arial"/>
                <w:lang w:eastAsia="ja-JP"/>
              </w:rPr>
              <w:t>DC_2A-2A-46A_n260A</w:t>
            </w:r>
          </w:p>
          <w:p w14:paraId="29685A69" w14:textId="77777777" w:rsidR="002071AE" w:rsidRPr="00EF5447" w:rsidRDefault="002071AE" w:rsidP="008C1C13">
            <w:pPr>
              <w:pStyle w:val="TAC"/>
              <w:rPr>
                <w:rFonts w:cs="Arial"/>
                <w:lang w:eastAsia="ja-JP"/>
              </w:rPr>
            </w:pPr>
            <w:r w:rsidRPr="00EF5447">
              <w:rPr>
                <w:rFonts w:cs="Arial"/>
                <w:lang w:eastAsia="ja-JP"/>
              </w:rPr>
              <w:t>DC_2A-2A-46C_n260A</w:t>
            </w:r>
          </w:p>
          <w:p w14:paraId="23613507" w14:textId="77777777" w:rsidR="002071AE" w:rsidRPr="00EF5447" w:rsidRDefault="002071AE" w:rsidP="008C1C13">
            <w:pPr>
              <w:pStyle w:val="TAC"/>
              <w:rPr>
                <w:rFonts w:cs="Arial"/>
                <w:lang w:eastAsia="ja-JP"/>
              </w:rPr>
            </w:pPr>
            <w:r w:rsidRPr="00EF5447">
              <w:rPr>
                <w:rFonts w:cs="Arial"/>
                <w:lang w:eastAsia="ja-JP"/>
              </w:rPr>
              <w:t>DC_2A-2A-46D_n260A</w:t>
            </w:r>
          </w:p>
          <w:p w14:paraId="633C20F0" w14:textId="77777777" w:rsidR="002071AE" w:rsidRPr="00EF5447" w:rsidRDefault="002071AE" w:rsidP="008C1C13">
            <w:pPr>
              <w:pStyle w:val="TAC"/>
              <w:rPr>
                <w:rFonts w:cs="Arial"/>
                <w:lang w:eastAsia="ja-JP"/>
              </w:rPr>
            </w:pPr>
            <w:r w:rsidRPr="00EF5447">
              <w:rPr>
                <w:rFonts w:cs="Arial"/>
                <w:lang w:eastAsia="ja-JP"/>
              </w:rPr>
              <w:t>DC_2A-2A-46E_n260A</w:t>
            </w:r>
          </w:p>
          <w:p w14:paraId="14C87766" w14:textId="77777777" w:rsidR="002071AE" w:rsidRPr="00EF5447" w:rsidRDefault="002071AE" w:rsidP="008C1C13">
            <w:pPr>
              <w:pStyle w:val="TAC"/>
              <w:rPr>
                <w:rFonts w:cs="Arial"/>
                <w:lang w:eastAsia="ja-JP"/>
              </w:rPr>
            </w:pPr>
            <w:r w:rsidRPr="00EF5447">
              <w:rPr>
                <w:rFonts w:cs="Arial"/>
                <w:lang w:eastAsia="ja-JP"/>
              </w:rPr>
              <w:t>DC_2A-2A-46A_n260G</w:t>
            </w:r>
          </w:p>
          <w:p w14:paraId="69994038" w14:textId="77777777" w:rsidR="002071AE" w:rsidRPr="00EF5447" w:rsidRDefault="002071AE" w:rsidP="008C1C13">
            <w:pPr>
              <w:pStyle w:val="TAC"/>
              <w:rPr>
                <w:rFonts w:cs="Arial"/>
                <w:lang w:eastAsia="ja-JP"/>
              </w:rPr>
            </w:pPr>
            <w:r w:rsidRPr="00EF5447">
              <w:rPr>
                <w:rFonts w:cs="Arial"/>
                <w:lang w:eastAsia="ja-JP"/>
              </w:rPr>
              <w:t>DC_2A-2A-46C_n260G</w:t>
            </w:r>
          </w:p>
          <w:p w14:paraId="37419F14" w14:textId="77777777" w:rsidR="002071AE" w:rsidRPr="00EF5447" w:rsidRDefault="002071AE" w:rsidP="008C1C13">
            <w:pPr>
              <w:pStyle w:val="TAC"/>
              <w:rPr>
                <w:rFonts w:cs="Arial"/>
                <w:lang w:eastAsia="ja-JP"/>
              </w:rPr>
            </w:pPr>
            <w:r w:rsidRPr="00EF5447">
              <w:rPr>
                <w:rFonts w:cs="Arial"/>
                <w:lang w:eastAsia="ja-JP"/>
              </w:rPr>
              <w:t>DC_2A-2A-46D_n260G</w:t>
            </w:r>
          </w:p>
          <w:p w14:paraId="6B8089F8" w14:textId="77777777" w:rsidR="002071AE" w:rsidRPr="00EF5447" w:rsidRDefault="002071AE" w:rsidP="008C1C13">
            <w:pPr>
              <w:pStyle w:val="TAC"/>
              <w:rPr>
                <w:rFonts w:cs="Arial"/>
                <w:lang w:eastAsia="ja-JP"/>
              </w:rPr>
            </w:pPr>
            <w:r w:rsidRPr="00EF5447">
              <w:rPr>
                <w:rFonts w:cs="Arial"/>
                <w:lang w:eastAsia="ja-JP"/>
              </w:rPr>
              <w:t>DC_2A-2A-46E_n260G</w:t>
            </w:r>
          </w:p>
          <w:p w14:paraId="3D39E8C7" w14:textId="77777777" w:rsidR="002071AE" w:rsidRPr="00EF5447" w:rsidRDefault="002071AE" w:rsidP="008C1C13">
            <w:pPr>
              <w:pStyle w:val="TAC"/>
              <w:rPr>
                <w:rFonts w:cs="Arial"/>
                <w:lang w:eastAsia="ja-JP"/>
              </w:rPr>
            </w:pPr>
            <w:r w:rsidRPr="00EF5447">
              <w:rPr>
                <w:rFonts w:cs="Arial"/>
                <w:lang w:eastAsia="ja-JP"/>
              </w:rPr>
              <w:t>DC_2A-2A-46A_n260H</w:t>
            </w:r>
          </w:p>
          <w:p w14:paraId="71A3F388" w14:textId="77777777" w:rsidR="002071AE" w:rsidRPr="00EF5447" w:rsidRDefault="002071AE" w:rsidP="008C1C13">
            <w:pPr>
              <w:pStyle w:val="TAC"/>
              <w:rPr>
                <w:rFonts w:cs="Arial"/>
                <w:lang w:eastAsia="ja-JP"/>
              </w:rPr>
            </w:pPr>
            <w:r w:rsidRPr="00EF5447">
              <w:rPr>
                <w:rFonts w:cs="Arial"/>
                <w:lang w:eastAsia="ja-JP"/>
              </w:rPr>
              <w:t>DC_2A-2A-46C_n260H</w:t>
            </w:r>
          </w:p>
          <w:p w14:paraId="39C28F0F" w14:textId="77777777" w:rsidR="002071AE" w:rsidRPr="00EF5447" w:rsidRDefault="002071AE" w:rsidP="008C1C13">
            <w:pPr>
              <w:pStyle w:val="TAC"/>
              <w:rPr>
                <w:rFonts w:cs="Arial"/>
                <w:lang w:eastAsia="ja-JP"/>
              </w:rPr>
            </w:pPr>
            <w:r w:rsidRPr="00EF5447">
              <w:rPr>
                <w:rFonts w:cs="Arial"/>
                <w:lang w:eastAsia="ja-JP"/>
              </w:rPr>
              <w:t>DC_2A-2A-46D_n260H</w:t>
            </w:r>
          </w:p>
          <w:p w14:paraId="77F70697" w14:textId="77777777" w:rsidR="002071AE" w:rsidRPr="00EF5447" w:rsidRDefault="002071AE" w:rsidP="008C1C13">
            <w:pPr>
              <w:pStyle w:val="TAC"/>
              <w:rPr>
                <w:rFonts w:cs="Arial"/>
                <w:lang w:eastAsia="ja-JP"/>
              </w:rPr>
            </w:pPr>
            <w:r w:rsidRPr="00EF5447">
              <w:rPr>
                <w:rFonts w:cs="Arial"/>
                <w:lang w:eastAsia="ja-JP"/>
              </w:rPr>
              <w:t>DC_2A-2A-46E_n260H</w:t>
            </w:r>
          </w:p>
          <w:p w14:paraId="5AC4CE62" w14:textId="77777777" w:rsidR="002071AE" w:rsidRPr="00EF5447" w:rsidRDefault="002071AE" w:rsidP="008C1C13">
            <w:pPr>
              <w:pStyle w:val="TAC"/>
              <w:rPr>
                <w:rFonts w:cs="Arial"/>
                <w:lang w:eastAsia="ja-JP"/>
              </w:rPr>
            </w:pPr>
            <w:r w:rsidRPr="00EF5447">
              <w:rPr>
                <w:rFonts w:cs="Arial"/>
                <w:lang w:eastAsia="ja-JP"/>
              </w:rPr>
              <w:t>DC_2A-2A-46A_n260I</w:t>
            </w:r>
          </w:p>
          <w:p w14:paraId="4B2E656F" w14:textId="77777777" w:rsidR="002071AE" w:rsidRPr="00EF5447" w:rsidRDefault="002071AE" w:rsidP="008C1C13">
            <w:pPr>
              <w:pStyle w:val="TAC"/>
              <w:rPr>
                <w:rFonts w:cs="Arial"/>
                <w:lang w:eastAsia="ja-JP"/>
              </w:rPr>
            </w:pPr>
            <w:r w:rsidRPr="00EF5447">
              <w:rPr>
                <w:rFonts w:cs="Arial"/>
                <w:lang w:eastAsia="ja-JP"/>
              </w:rPr>
              <w:t>DC_2A-2A-46C_n260I</w:t>
            </w:r>
          </w:p>
          <w:p w14:paraId="4DF63960" w14:textId="77777777" w:rsidR="002071AE" w:rsidRPr="00EF5447" w:rsidRDefault="002071AE" w:rsidP="008C1C13">
            <w:pPr>
              <w:pStyle w:val="TAC"/>
              <w:rPr>
                <w:rFonts w:cs="Arial"/>
                <w:lang w:eastAsia="ja-JP"/>
              </w:rPr>
            </w:pPr>
            <w:r w:rsidRPr="00EF5447">
              <w:rPr>
                <w:rFonts w:cs="Arial"/>
                <w:lang w:eastAsia="ja-JP"/>
              </w:rPr>
              <w:t>DC_2A-2A-46D_n260I</w:t>
            </w:r>
          </w:p>
          <w:p w14:paraId="7A0400D9" w14:textId="77777777" w:rsidR="002071AE" w:rsidRPr="00EF5447" w:rsidRDefault="002071AE" w:rsidP="008C1C13">
            <w:pPr>
              <w:pStyle w:val="TAC"/>
              <w:rPr>
                <w:rFonts w:cs="Arial"/>
                <w:lang w:eastAsia="ja-JP"/>
              </w:rPr>
            </w:pPr>
            <w:r w:rsidRPr="00EF5447">
              <w:rPr>
                <w:rFonts w:cs="Arial"/>
                <w:lang w:eastAsia="ja-JP"/>
              </w:rPr>
              <w:t>DC_2A-2A-46E_n260I</w:t>
            </w:r>
          </w:p>
          <w:p w14:paraId="06A17108" w14:textId="77777777" w:rsidR="002071AE" w:rsidRPr="00EF5447" w:rsidRDefault="002071AE" w:rsidP="008C1C13">
            <w:pPr>
              <w:pStyle w:val="TAC"/>
              <w:rPr>
                <w:rFonts w:cs="Arial"/>
                <w:lang w:eastAsia="ja-JP"/>
              </w:rPr>
            </w:pPr>
            <w:r w:rsidRPr="00EF5447">
              <w:rPr>
                <w:rFonts w:cs="Arial"/>
                <w:lang w:eastAsia="ja-JP"/>
              </w:rPr>
              <w:t>DC_2A-2A-46A_n260J</w:t>
            </w:r>
          </w:p>
          <w:p w14:paraId="7A79FE78" w14:textId="77777777" w:rsidR="002071AE" w:rsidRPr="00EF5447" w:rsidRDefault="002071AE" w:rsidP="008C1C13">
            <w:pPr>
              <w:pStyle w:val="TAC"/>
              <w:rPr>
                <w:rFonts w:cs="Arial"/>
                <w:lang w:eastAsia="ja-JP"/>
              </w:rPr>
            </w:pPr>
            <w:r w:rsidRPr="00EF5447">
              <w:rPr>
                <w:rFonts w:cs="Arial"/>
                <w:lang w:eastAsia="ja-JP"/>
              </w:rPr>
              <w:t>DC_2A-2A-46C_n260J</w:t>
            </w:r>
          </w:p>
          <w:p w14:paraId="35243522" w14:textId="77777777" w:rsidR="002071AE" w:rsidRPr="00EF5447" w:rsidRDefault="002071AE" w:rsidP="008C1C13">
            <w:pPr>
              <w:pStyle w:val="TAC"/>
              <w:rPr>
                <w:rFonts w:cs="Arial"/>
                <w:lang w:eastAsia="ja-JP"/>
              </w:rPr>
            </w:pPr>
            <w:r w:rsidRPr="00EF5447">
              <w:rPr>
                <w:rFonts w:cs="Arial"/>
                <w:lang w:eastAsia="ja-JP"/>
              </w:rPr>
              <w:t>DC_2A-2A-46D_n260J</w:t>
            </w:r>
          </w:p>
          <w:p w14:paraId="491736C9" w14:textId="77777777" w:rsidR="002071AE" w:rsidRPr="00EF5447" w:rsidRDefault="002071AE" w:rsidP="008C1C13">
            <w:pPr>
              <w:pStyle w:val="TAC"/>
              <w:rPr>
                <w:rFonts w:cs="Arial"/>
                <w:lang w:eastAsia="ja-JP"/>
              </w:rPr>
            </w:pPr>
            <w:r w:rsidRPr="00EF5447">
              <w:rPr>
                <w:rFonts w:cs="Arial"/>
                <w:lang w:eastAsia="ja-JP"/>
              </w:rPr>
              <w:t>DC_2A-2A-46E_n260J</w:t>
            </w:r>
          </w:p>
          <w:p w14:paraId="1A9DAA45" w14:textId="77777777" w:rsidR="002071AE" w:rsidRPr="00EF5447" w:rsidRDefault="002071AE" w:rsidP="008C1C13">
            <w:pPr>
              <w:pStyle w:val="TAC"/>
              <w:rPr>
                <w:rFonts w:cs="Arial"/>
                <w:lang w:eastAsia="ja-JP"/>
              </w:rPr>
            </w:pPr>
            <w:r w:rsidRPr="00EF5447">
              <w:rPr>
                <w:rFonts w:cs="Arial"/>
                <w:lang w:eastAsia="ja-JP"/>
              </w:rPr>
              <w:t>DC_2A-2A-46A_n260K</w:t>
            </w:r>
          </w:p>
          <w:p w14:paraId="2D99C61A" w14:textId="77777777" w:rsidR="002071AE" w:rsidRPr="00EF5447" w:rsidRDefault="002071AE" w:rsidP="008C1C13">
            <w:pPr>
              <w:pStyle w:val="TAC"/>
              <w:rPr>
                <w:rFonts w:cs="Arial"/>
                <w:lang w:eastAsia="ja-JP"/>
              </w:rPr>
            </w:pPr>
            <w:r w:rsidRPr="00EF5447">
              <w:rPr>
                <w:rFonts w:cs="Arial"/>
                <w:lang w:eastAsia="ja-JP"/>
              </w:rPr>
              <w:t>DC_2A-2A-46C_n260K</w:t>
            </w:r>
          </w:p>
          <w:p w14:paraId="7F518D49" w14:textId="77777777" w:rsidR="002071AE" w:rsidRPr="00EF5447" w:rsidRDefault="002071AE" w:rsidP="008C1C13">
            <w:pPr>
              <w:pStyle w:val="TAC"/>
              <w:rPr>
                <w:rFonts w:cs="Arial"/>
                <w:lang w:eastAsia="ja-JP"/>
              </w:rPr>
            </w:pPr>
            <w:r w:rsidRPr="00EF5447">
              <w:rPr>
                <w:rFonts w:cs="Arial"/>
                <w:lang w:eastAsia="ja-JP"/>
              </w:rPr>
              <w:t>DC_2A-2A-46D_n260K</w:t>
            </w:r>
          </w:p>
          <w:p w14:paraId="76A63269" w14:textId="77777777" w:rsidR="002071AE" w:rsidRPr="00EF5447" w:rsidRDefault="002071AE" w:rsidP="008C1C13">
            <w:pPr>
              <w:pStyle w:val="TAC"/>
              <w:rPr>
                <w:rFonts w:cs="Arial"/>
                <w:lang w:eastAsia="ja-JP"/>
              </w:rPr>
            </w:pPr>
            <w:r w:rsidRPr="00EF5447">
              <w:rPr>
                <w:rFonts w:cs="Arial"/>
                <w:lang w:eastAsia="ja-JP"/>
              </w:rPr>
              <w:t>DC_2A-2A-46E_n260K</w:t>
            </w:r>
          </w:p>
          <w:p w14:paraId="60E8E0F3" w14:textId="77777777" w:rsidR="002071AE" w:rsidRPr="00EF5447" w:rsidRDefault="002071AE" w:rsidP="008C1C13">
            <w:pPr>
              <w:pStyle w:val="TAC"/>
              <w:rPr>
                <w:rFonts w:cs="Arial"/>
                <w:lang w:eastAsia="ja-JP"/>
              </w:rPr>
            </w:pPr>
            <w:r w:rsidRPr="00EF5447">
              <w:rPr>
                <w:rFonts w:cs="Arial"/>
                <w:lang w:eastAsia="ja-JP"/>
              </w:rPr>
              <w:t>DC_2A-2A-46A_n260L</w:t>
            </w:r>
          </w:p>
          <w:p w14:paraId="610ABF63" w14:textId="77777777" w:rsidR="002071AE" w:rsidRPr="00EF5447" w:rsidRDefault="002071AE" w:rsidP="008C1C13">
            <w:pPr>
              <w:pStyle w:val="TAC"/>
              <w:rPr>
                <w:rFonts w:cs="Arial"/>
                <w:lang w:eastAsia="ja-JP"/>
              </w:rPr>
            </w:pPr>
            <w:r w:rsidRPr="00EF5447">
              <w:rPr>
                <w:rFonts w:cs="Arial"/>
                <w:lang w:eastAsia="ja-JP"/>
              </w:rPr>
              <w:t>DC_2A-2A-46C_n260L</w:t>
            </w:r>
          </w:p>
          <w:p w14:paraId="745D357E" w14:textId="77777777" w:rsidR="002071AE" w:rsidRPr="00EF5447" w:rsidRDefault="002071AE" w:rsidP="008C1C13">
            <w:pPr>
              <w:pStyle w:val="TAC"/>
              <w:rPr>
                <w:rFonts w:cs="Arial"/>
                <w:lang w:eastAsia="ja-JP"/>
              </w:rPr>
            </w:pPr>
            <w:r w:rsidRPr="00EF5447">
              <w:rPr>
                <w:rFonts w:cs="Arial"/>
                <w:lang w:eastAsia="ja-JP"/>
              </w:rPr>
              <w:t>DC_2A-2A-46D_n260L</w:t>
            </w:r>
          </w:p>
          <w:p w14:paraId="36DA1EA1" w14:textId="77777777" w:rsidR="002071AE" w:rsidRPr="00EF5447" w:rsidRDefault="002071AE" w:rsidP="008C1C13">
            <w:pPr>
              <w:pStyle w:val="TAC"/>
              <w:rPr>
                <w:rFonts w:cs="Arial"/>
                <w:lang w:eastAsia="ja-JP"/>
              </w:rPr>
            </w:pPr>
            <w:r w:rsidRPr="00EF5447">
              <w:rPr>
                <w:rFonts w:cs="Arial"/>
                <w:lang w:eastAsia="ja-JP"/>
              </w:rPr>
              <w:t>DC_2A-2A-46E_n260L</w:t>
            </w:r>
          </w:p>
          <w:p w14:paraId="68D5EA11" w14:textId="77777777" w:rsidR="002071AE" w:rsidRPr="00EF5447" w:rsidRDefault="002071AE" w:rsidP="008C1C13">
            <w:pPr>
              <w:pStyle w:val="TAC"/>
              <w:rPr>
                <w:rFonts w:cs="Arial"/>
                <w:lang w:eastAsia="ja-JP"/>
              </w:rPr>
            </w:pPr>
            <w:r w:rsidRPr="00EF5447">
              <w:rPr>
                <w:rFonts w:cs="Arial"/>
                <w:lang w:eastAsia="ja-JP"/>
              </w:rPr>
              <w:t>DC_2A-2A-46A_n260M</w:t>
            </w:r>
          </w:p>
          <w:p w14:paraId="7181775F" w14:textId="77777777" w:rsidR="002071AE" w:rsidRPr="00EF5447" w:rsidRDefault="002071AE" w:rsidP="008C1C13">
            <w:pPr>
              <w:pStyle w:val="TAC"/>
              <w:rPr>
                <w:rFonts w:cs="Arial"/>
                <w:lang w:eastAsia="ja-JP"/>
              </w:rPr>
            </w:pPr>
            <w:r w:rsidRPr="00EF5447">
              <w:rPr>
                <w:rFonts w:cs="Arial"/>
                <w:lang w:eastAsia="ja-JP"/>
              </w:rPr>
              <w:t>DC_2A-2A-46C_n260M</w:t>
            </w:r>
          </w:p>
          <w:p w14:paraId="0ECD789E" w14:textId="77777777" w:rsidR="002071AE" w:rsidRPr="00EF5447" w:rsidRDefault="002071AE" w:rsidP="008C1C13">
            <w:pPr>
              <w:pStyle w:val="TAC"/>
              <w:rPr>
                <w:rFonts w:cs="Arial"/>
                <w:lang w:eastAsia="ja-JP"/>
              </w:rPr>
            </w:pPr>
            <w:r w:rsidRPr="00EF5447">
              <w:rPr>
                <w:rFonts w:cs="Arial"/>
                <w:lang w:eastAsia="ja-JP"/>
              </w:rPr>
              <w:t>DC_2A-2A-46D_n260M</w:t>
            </w:r>
          </w:p>
          <w:p w14:paraId="7B98F7AC" w14:textId="77777777" w:rsidR="002071AE" w:rsidRPr="00EF5447" w:rsidRDefault="002071AE" w:rsidP="008C1C13">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627D1E" w14:textId="77777777" w:rsidR="002071AE" w:rsidRPr="00EF5447" w:rsidRDefault="002071AE" w:rsidP="008C1C13">
            <w:pPr>
              <w:pStyle w:val="TAC"/>
              <w:rPr>
                <w:rFonts w:cs="Arial"/>
                <w:lang w:eastAsia="ja-JP"/>
              </w:rPr>
            </w:pPr>
            <w:r w:rsidRPr="00EF5447">
              <w:rPr>
                <w:rFonts w:cs="Arial"/>
                <w:lang w:eastAsia="ja-JP"/>
              </w:rPr>
              <w:t>DC_2A_n260A</w:t>
            </w:r>
          </w:p>
          <w:p w14:paraId="7B66B6A5" w14:textId="77777777" w:rsidR="002071AE" w:rsidRPr="00EF5447" w:rsidRDefault="002071AE" w:rsidP="008C1C13">
            <w:pPr>
              <w:pStyle w:val="TAC"/>
              <w:rPr>
                <w:rFonts w:cs="Arial"/>
                <w:lang w:eastAsia="ja-JP"/>
              </w:rPr>
            </w:pPr>
            <w:r w:rsidRPr="00EF5447">
              <w:rPr>
                <w:rFonts w:cs="Arial"/>
                <w:lang w:eastAsia="ja-JP"/>
              </w:rPr>
              <w:t>DC_2A_n260G</w:t>
            </w:r>
          </w:p>
          <w:p w14:paraId="2E79D479" w14:textId="77777777" w:rsidR="002071AE" w:rsidRPr="00EF5447" w:rsidRDefault="002071AE" w:rsidP="008C1C13">
            <w:pPr>
              <w:pStyle w:val="TAC"/>
              <w:rPr>
                <w:rFonts w:cs="Arial"/>
                <w:lang w:eastAsia="ja-JP"/>
              </w:rPr>
            </w:pPr>
            <w:r w:rsidRPr="00EF5447">
              <w:rPr>
                <w:rFonts w:cs="Arial"/>
                <w:lang w:eastAsia="ja-JP"/>
              </w:rPr>
              <w:t>DC_2A_n260H</w:t>
            </w:r>
          </w:p>
          <w:p w14:paraId="12D8FB9A" w14:textId="77777777" w:rsidR="002071AE" w:rsidRPr="00EF5447" w:rsidRDefault="002071AE" w:rsidP="008C1C13">
            <w:pPr>
              <w:pStyle w:val="TAC"/>
              <w:rPr>
                <w:rFonts w:cs="Arial"/>
                <w:lang w:eastAsia="ja-JP"/>
              </w:rPr>
            </w:pPr>
            <w:r w:rsidRPr="00EF5447">
              <w:rPr>
                <w:rFonts w:cs="Arial"/>
                <w:lang w:eastAsia="ja-JP"/>
              </w:rPr>
              <w:t>DC_2A_n260I</w:t>
            </w:r>
          </w:p>
          <w:p w14:paraId="29390E06" w14:textId="77777777" w:rsidR="002071AE" w:rsidRPr="00EF5447" w:rsidRDefault="002071AE" w:rsidP="008C1C13">
            <w:pPr>
              <w:pStyle w:val="TAC"/>
              <w:rPr>
                <w:rFonts w:cs="Arial"/>
                <w:lang w:eastAsia="ja-JP"/>
              </w:rPr>
            </w:pPr>
            <w:r w:rsidRPr="00EF5447">
              <w:rPr>
                <w:rFonts w:cs="Arial"/>
                <w:lang w:eastAsia="ja-JP"/>
              </w:rPr>
              <w:t>DC_2A_n260J</w:t>
            </w:r>
          </w:p>
          <w:p w14:paraId="0CDBD62C" w14:textId="77777777" w:rsidR="002071AE" w:rsidRPr="00EF5447" w:rsidRDefault="002071AE" w:rsidP="008C1C13">
            <w:pPr>
              <w:pStyle w:val="TAC"/>
              <w:rPr>
                <w:rFonts w:cs="Arial"/>
                <w:lang w:eastAsia="ja-JP"/>
              </w:rPr>
            </w:pPr>
            <w:r w:rsidRPr="00EF5447">
              <w:rPr>
                <w:rFonts w:cs="Arial"/>
                <w:lang w:eastAsia="ja-JP"/>
              </w:rPr>
              <w:t>DC_2A_n260K</w:t>
            </w:r>
          </w:p>
          <w:p w14:paraId="68B40F3A" w14:textId="77777777" w:rsidR="002071AE" w:rsidRPr="00EF5447" w:rsidRDefault="002071AE" w:rsidP="008C1C13">
            <w:pPr>
              <w:pStyle w:val="TAC"/>
              <w:rPr>
                <w:rFonts w:cs="Arial"/>
                <w:lang w:eastAsia="ja-JP"/>
              </w:rPr>
            </w:pPr>
            <w:r w:rsidRPr="00EF5447">
              <w:rPr>
                <w:rFonts w:cs="Arial"/>
                <w:lang w:eastAsia="ja-JP"/>
              </w:rPr>
              <w:t>DC_2A_n260L</w:t>
            </w:r>
          </w:p>
          <w:p w14:paraId="5EB91B94" w14:textId="77777777" w:rsidR="002071AE" w:rsidRPr="00EF5447" w:rsidRDefault="002071AE" w:rsidP="008C1C13">
            <w:pPr>
              <w:pStyle w:val="TAC"/>
              <w:rPr>
                <w:lang w:eastAsia="fr-FR"/>
              </w:rPr>
            </w:pPr>
            <w:r w:rsidRPr="00EF5447">
              <w:rPr>
                <w:rFonts w:cs="Arial"/>
                <w:lang w:eastAsia="ja-JP"/>
              </w:rPr>
              <w:t>DC_2A_n260M</w:t>
            </w:r>
          </w:p>
        </w:tc>
      </w:tr>
      <w:tr w:rsidR="002071AE" w:rsidRPr="00EF5447" w14:paraId="081038E7"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4BBA84" w14:textId="77777777" w:rsidR="002071AE" w:rsidRPr="00EF5447" w:rsidRDefault="002071AE" w:rsidP="008C1C13">
            <w:pPr>
              <w:pStyle w:val="TAC"/>
              <w:rPr>
                <w:lang w:eastAsia="zh-CN"/>
              </w:rPr>
            </w:pPr>
            <w:r w:rsidRPr="00EF5447">
              <w:lastRenderedPageBreak/>
              <w:t>DC_2A-46A_n261A</w:t>
            </w:r>
          </w:p>
          <w:p w14:paraId="033F4986" w14:textId="77777777" w:rsidR="002071AE" w:rsidRPr="00EF5447" w:rsidRDefault="002071AE" w:rsidP="008C1C13">
            <w:pPr>
              <w:pStyle w:val="TAC"/>
              <w:rPr>
                <w:lang w:eastAsia="zh-CN"/>
              </w:rPr>
            </w:pPr>
            <w:r w:rsidRPr="00EF5447">
              <w:rPr>
                <w:lang w:eastAsia="zh-CN"/>
              </w:rPr>
              <w:t>DC_2A-46A_n261I</w:t>
            </w:r>
          </w:p>
          <w:p w14:paraId="2DF45EEA" w14:textId="77777777" w:rsidR="002071AE" w:rsidRPr="00EF5447" w:rsidRDefault="002071AE" w:rsidP="008C1C13">
            <w:pPr>
              <w:pStyle w:val="TAC"/>
              <w:rPr>
                <w:lang w:eastAsia="zh-CN"/>
              </w:rPr>
            </w:pPr>
            <w:r w:rsidRPr="00EF5447">
              <w:rPr>
                <w:lang w:eastAsia="zh-CN"/>
              </w:rPr>
              <w:t>DC_2A-46A_n261L</w:t>
            </w:r>
          </w:p>
          <w:p w14:paraId="12EA0A8F" w14:textId="77777777" w:rsidR="002071AE" w:rsidRPr="00EF5447" w:rsidRDefault="002071AE" w:rsidP="008C1C13">
            <w:pPr>
              <w:pStyle w:val="TAC"/>
              <w:rPr>
                <w:lang w:eastAsia="zh-CN"/>
              </w:rPr>
            </w:pPr>
            <w:r w:rsidRPr="00EF5447">
              <w:rPr>
                <w:lang w:eastAsia="zh-CN"/>
              </w:rPr>
              <w:t>DC_2A-46A_n261M</w:t>
            </w:r>
          </w:p>
          <w:p w14:paraId="37A3C85F" w14:textId="77777777" w:rsidR="002071AE" w:rsidRPr="00EF5447" w:rsidRDefault="002071AE" w:rsidP="008C1C13">
            <w:pPr>
              <w:pStyle w:val="TAC"/>
              <w:rPr>
                <w:lang w:eastAsia="zh-CN"/>
              </w:rPr>
            </w:pPr>
            <w:r w:rsidRPr="00EF5447">
              <w:rPr>
                <w:lang w:eastAsia="zh-CN"/>
              </w:rPr>
              <w:t>DC_2A-46A_n261(A-H)</w:t>
            </w:r>
          </w:p>
          <w:p w14:paraId="214AB5BC" w14:textId="77777777" w:rsidR="002071AE" w:rsidRPr="00EF5447" w:rsidRDefault="002071AE" w:rsidP="008C1C13">
            <w:pPr>
              <w:pStyle w:val="TAC"/>
              <w:rPr>
                <w:lang w:eastAsia="zh-CN"/>
              </w:rPr>
            </w:pPr>
            <w:r w:rsidRPr="00EF5447">
              <w:rPr>
                <w:lang w:eastAsia="zh-CN"/>
              </w:rPr>
              <w:t>DC_2A-46A_n261(A-L)</w:t>
            </w:r>
          </w:p>
          <w:p w14:paraId="4A2AC33D" w14:textId="77777777" w:rsidR="002071AE" w:rsidRPr="00EF5447" w:rsidRDefault="002071AE" w:rsidP="008C1C13">
            <w:pPr>
              <w:pStyle w:val="TAC"/>
            </w:pPr>
            <w:r w:rsidRPr="00EF5447">
              <w:rPr>
                <w:lang w:eastAsia="zh-CN"/>
              </w:rPr>
              <w:t>DC_2A-46A_n261(2H)</w:t>
            </w:r>
          </w:p>
          <w:p w14:paraId="6590E21C" w14:textId="77777777" w:rsidR="002071AE" w:rsidRPr="00EF5447" w:rsidRDefault="002071AE" w:rsidP="008C1C13">
            <w:pPr>
              <w:pStyle w:val="TAC"/>
            </w:pPr>
            <w:r w:rsidRPr="00EF5447">
              <w:t>DC_2A-46C_n261A</w:t>
            </w:r>
          </w:p>
          <w:p w14:paraId="023F3C0B" w14:textId="77777777" w:rsidR="002071AE" w:rsidRPr="00EF5447" w:rsidRDefault="002071AE" w:rsidP="008C1C13">
            <w:pPr>
              <w:pStyle w:val="TAC"/>
            </w:pPr>
            <w:r w:rsidRPr="00EF5447">
              <w:t>DC_2A-46D_n261A</w:t>
            </w:r>
          </w:p>
          <w:p w14:paraId="4EEF2CBD" w14:textId="77777777" w:rsidR="002071AE" w:rsidRPr="00EF5447" w:rsidRDefault="002071AE" w:rsidP="008C1C13">
            <w:pPr>
              <w:pStyle w:val="TAC"/>
            </w:pPr>
            <w:r w:rsidRPr="00EF5447">
              <w:t>DC_2A-46A_n261(2A)</w:t>
            </w:r>
          </w:p>
          <w:p w14:paraId="48943816" w14:textId="77777777" w:rsidR="002071AE" w:rsidRPr="00EF5447" w:rsidRDefault="002071AE" w:rsidP="008C1C13">
            <w:pPr>
              <w:pStyle w:val="TAC"/>
            </w:pPr>
            <w:r w:rsidRPr="00EF5447">
              <w:t>DC_2A-46C_n261(2A)</w:t>
            </w:r>
          </w:p>
          <w:p w14:paraId="79388446" w14:textId="77777777" w:rsidR="002071AE" w:rsidRPr="00EF5447" w:rsidRDefault="002071AE" w:rsidP="008C1C13">
            <w:pPr>
              <w:pStyle w:val="TAC"/>
              <w:rPr>
                <w:lang w:eastAsia="zh-CN"/>
              </w:rPr>
            </w:pPr>
            <w:r w:rsidRPr="00EF5447">
              <w:t>DC_2A-46D_n261(2A)</w:t>
            </w:r>
          </w:p>
          <w:p w14:paraId="08375AEF" w14:textId="77777777" w:rsidR="002071AE" w:rsidRPr="00EF5447" w:rsidRDefault="002071AE" w:rsidP="008C1C13">
            <w:pPr>
              <w:pStyle w:val="TAC"/>
              <w:rPr>
                <w:lang w:eastAsia="zh-CN"/>
              </w:rPr>
            </w:pPr>
            <w:r w:rsidRPr="00EF5447">
              <w:rPr>
                <w:lang w:eastAsia="zh-CN"/>
              </w:rPr>
              <w:t>DC_2A-46A-46A_n261A</w:t>
            </w:r>
          </w:p>
          <w:p w14:paraId="4EA82CB5" w14:textId="77777777" w:rsidR="002071AE" w:rsidRPr="00EF5447" w:rsidRDefault="002071AE" w:rsidP="008C1C13">
            <w:pPr>
              <w:pStyle w:val="TAC"/>
              <w:rPr>
                <w:lang w:eastAsia="zh-CN"/>
              </w:rPr>
            </w:pPr>
            <w:r w:rsidRPr="00EF5447">
              <w:rPr>
                <w:lang w:eastAsia="zh-CN"/>
              </w:rPr>
              <w:t>DC_2A-46A-46A_n261I</w:t>
            </w:r>
          </w:p>
          <w:p w14:paraId="24C80A33" w14:textId="77777777" w:rsidR="002071AE" w:rsidRPr="00EF5447" w:rsidRDefault="002071AE" w:rsidP="008C1C13">
            <w:pPr>
              <w:pStyle w:val="TAC"/>
              <w:rPr>
                <w:lang w:eastAsia="zh-CN"/>
              </w:rPr>
            </w:pPr>
            <w:r w:rsidRPr="00EF5447">
              <w:rPr>
                <w:lang w:eastAsia="zh-CN"/>
              </w:rPr>
              <w:t>DC_2A-46A-46A_n261L</w:t>
            </w:r>
          </w:p>
          <w:p w14:paraId="293C1654" w14:textId="77777777" w:rsidR="002071AE" w:rsidRPr="00EF5447" w:rsidRDefault="002071AE" w:rsidP="008C1C13">
            <w:pPr>
              <w:pStyle w:val="TAC"/>
              <w:rPr>
                <w:lang w:eastAsia="zh-CN"/>
              </w:rPr>
            </w:pPr>
            <w:r w:rsidRPr="00EF5447">
              <w:rPr>
                <w:lang w:eastAsia="zh-CN"/>
              </w:rPr>
              <w:t>DC_2A-46A-46A_n261M</w:t>
            </w:r>
          </w:p>
          <w:p w14:paraId="01315927" w14:textId="77777777" w:rsidR="002071AE" w:rsidRPr="00EF5447" w:rsidRDefault="002071AE" w:rsidP="008C1C13">
            <w:pPr>
              <w:pStyle w:val="TAC"/>
              <w:rPr>
                <w:lang w:eastAsia="zh-CN"/>
              </w:rPr>
            </w:pPr>
            <w:r w:rsidRPr="00EF5447">
              <w:rPr>
                <w:lang w:eastAsia="zh-CN"/>
              </w:rPr>
              <w:t>DC_2A-46A-46A_n261(A-H)</w:t>
            </w:r>
          </w:p>
          <w:p w14:paraId="5D35EF54" w14:textId="77777777" w:rsidR="002071AE" w:rsidRPr="00EF5447" w:rsidRDefault="002071AE" w:rsidP="008C1C13">
            <w:pPr>
              <w:pStyle w:val="TAC"/>
              <w:rPr>
                <w:lang w:eastAsia="zh-CN"/>
              </w:rPr>
            </w:pPr>
            <w:r w:rsidRPr="00EF5447">
              <w:rPr>
                <w:lang w:eastAsia="zh-CN"/>
              </w:rPr>
              <w:t>DC_2A-46A-46A_n261(A-L)</w:t>
            </w:r>
          </w:p>
          <w:p w14:paraId="792B5243" w14:textId="77777777" w:rsidR="002071AE" w:rsidRPr="00EF5447" w:rsidRDefault="002071AE" w:rsidP="008C1C13">
            <w:pPr>
              <w:pStyle w:val="TAC"/>
              <w:rPr>
                <w:lang w:eastAsia="zh-CN"/>
              </w:rPr>
            </w:pPr>
            <w:r w:rsidRPr="00EF5447">
              <w:rPr>
                <w:lang w:eastAsia="zh-CN"/>
              </w:rPr>
              <w:t>DC_2A-46A-46A_n261(G-H)</w:t>
            </w:r>
          </w:p>
          <w:p w14:paraId="0DFFDD76" w14:textId="77777777" w:rsidR="002071AE" w:rsidRPr="00EF5447" w:rsidRDefault="002071AE" w:rsidP="008C1C13">
            <w:pPr>
              <w:pStyle w:val="TAC"/>
              <w:rPr>
                <w:lang w:eastAsia="zh-CN"/>
              </w:rPr>
            </w:pPr>
            <w:r w:rsidRPr="00EF5447">
              <w:rPr>
                <w:lang w:eastAsia="zh-CN"/>
              </w:rPr>
              <w:t>DC_2A-46A-46A_n261(2H)</w:t>
            </w:r>
          </w:p>
          <w:p w14:paraId="2BDFBAEE" w14:textId="77777777" w:rsidR="002071AE" w:rsidRPr="00EF5447" w:rsidRDefault="002071AE" w:rsidP="008C1C13">
            <w:pPr>
              <w:pStyle w:val="TAC"/>
              <w:rPr>
                <w:noProof/>
                <w:lang w:eastAsia="zh-CN"/>
              </w:rPr>
            </w:pPr>
            <w:r w:rsidRPr="00EF5447">
              <w:rPr>
                <w:noProof/>
                <w:lang w:eastAsia="zh-CN"/>
              </w:rPr>
              <w:t>DC_2A-46A-46A-46A_n261A</w:t>
            </w:r>
          </w:p>
          <w:p w14:paraId="411305BE" w14:textId="77777777" w:rsidR="002071AE" w:rsidRPr="00EF5447" w:rsidRDefault="002071AE" w:rsidP="008C1C13">
            <w:pPr>
              <w:pStyle w:val="TAC"/>
              <w:rPr>
                <w:noProof/>
                <w:lang w:eastAsia="zh-CN"/>
              </w:rPr>
            </w:pPr>
            <w:r w:rsidRPr="00EF5447">
              <w:rPr>
                <w:noProof/>
                <w:lang w:eastAsia="zh-CN"/>
              </w:rPr>
              <w:t>DC_2A-46A-46A-46A_n261I</w:t>
            </w:r>
          </w:p>
          <w:p w14:paraId="11D0163B" w14:textId="77777777" w:rsidR="002071AE" w:rsidRPr="00EF5447" w:rsidRDefault="002071AE" w:rsidP="008C1C13">
            <w:pPr>
              <w:pStyle w:val="TAC"/>
              <w:rPr>
                <w:noProof/>
                <w:lang w:eastAsia="zh-CN"/>
              </w:rPr>
            </w:pPr>
            <w:r w:rsidRPr="00EF5447">
              <w:rPr>
                <w:noProof/>
                <w:lang w:eastAsia="zh-CN"/>
              </w:rPr>
              <w:t>DC_2A-46A-46A-46A_n261L</w:t>
            </w:r>
          </w:p>
          <w:p w14:paraId="76F17E7E" w14:textId="77777777" w:rsidR="002071AE" w:rsidRPr="00EF5447" w:rsidRDefault="002071AE" w:rsidP="008C1C13">
            <w:pPr>
              <w:pStyle w:val="TAC"/>
              <w:rPr>
                <w:noProof/>
                <w:lang w:eastAsia="zh-CN"/>
              </w:rPr>
            </w:pPr>
            <w:r w:rsidRPr="00EF5447">
              <w:rPr>
                <w:noProof/>
                <w:lang w:eastAsia="zh-CN"/>
              </w:rPr>
              <w:t>DC_2A-46A-46A-46A_n261M</w:t>
            </w:r>
          </w:p>
          <w:p w14:paraId="298E964B" w14:textId="77777777" w:rsidR="002071AE" w:rsidRPr="00EF5447" w:rsidRDefault="002071AE" w:rsidP="008C1C13">
            <w:pPr>
              <w:pStyle w:val="TAC"/>
              <w:rPr>
                <w:noProof/>
                <w:lang w:eastAsia="zh-CN"/>
              </w:rPr>
            </w:pPr>
            <w:r w:rsidRPr="00EF5447">
              <w:rPr>
                <w:noProof/>
                <w:lang w:eastAsia="zh-CN"/>
              </w:rPr>
              <w:t>DC_2A-46A-46A-46A_n261(A-H)</w:t>
            </w:r>
          </w:p>
          <w:p w14:paraId="5E289216" w14:textId="77777777" w:rsidR="002071AE" w:rsidRPr="00EF5447" w:rsidRDefault="002071AE" w:rsidP="008C1C13">
            <w:pPr>
              <w:pStyle w:val="TAC"/>
              <w:rPr>
                <w:noProof/>
                <w:lang w:eastAsia="zh-CN"/>
              </w:rPr>
            </w:pPr>
            <w:r w:rsidRPr="00EF5447">
              <w:rPr>
                <w:noProof/>
                <w:lang w:eastAsia="zh-CN"/>
              </w:rPr>
              <w:t>DC_2A-46A-46A-46A_n261(A-L)</w:t>
            </w:r>
          </w:p>
          <w:p w14:paraId="557943D6" w14:textId="77777777" w:rsidR="002071AE" w:rsidRPr="00EF5447" w:rsidRDefault="002071AE" w:rsidP="008C1C13">
            <w:pPr>
              <w:pStyle w:val="TAC"/>
              <w:rPr>
                <w:noProof/>
                <w:lang w:eastAsia="zh-CN"/>
              </w:rPr>
            </w:pPr>
            <w:r w:rsidRPr="00EF5447">
              <w:rPr>
                <w:noProof/>
                <w:lang w:eastAsia="zh-CN"/>
              </w:rPr>
              <w:t>DC_2A-46A-46A-46A_n261(G-H)</w:t>
            </w:r>
          </w:p>
          <w:p w14:paraId="282C4D86" w14:textId="77777777" w:rsidR="002071AE" w:rsidRPr="00EF5447" w:rsidRDefault="002071AE" w:rsidP="008C1C13">
            <w:pPr>
              <w:pStyle w:val="TAC"/>
              <w:rPr>
                <w:noProof/>
                <w:lang w:eastAsia="zh-CN"/>
              </w:rPr>
            </w:pPr>
            <w:r w:rsidRPr="00EF5447">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A6CCEB" w14:textId="77777777" w:rsidR="002071AE" w:rsidRPr="00EF5447" w:rsidRDefault="002071AE" w:rsidP="008C1C13">
            <w:pPr>
              <w:pStyle w:val="TAC"/>
              <w:rPr>
                <w:noProof/>
                <w:lang w:eastAsia="zh-CN"/>
              </w:rPr>
            </w:pPr>
            <w:r w:rsidRPr="00EF5447">
              <w:t>DC_2A_n261A</w:t>
            </w:r>
          </w:p>
        </w:tc>
      </w:tr>
      <w:tr w:rsidR="002071AE" w:rsidRPr="00EF5447" w14:paraId="01417BB4"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163AE1D" w14:textId="77777777" w:rsidR="002071AE" w:rsidRPr="00EF5447" w:rsidRDefault="002071AE" w:rsidP="008C1C13">
            <w:pPr>
              <w:pStyle w:val="TAC"/>
              <w:rPr>
                <w:lang w:eastAsia="zh-CN"/>
              </w:rPr>
            </w:pPr>
            <w:r w:rsidRPr="00EF5447">
              <w:rPr>
                <w:lang w:eastAsia="zh-CN"/>
              </w:rPr>
              <w:t>DC_2A-46A_n261I</w:t>
            </w:r>
          </w:p>
          <w:p w14:paraId="181B7138" w14:textId="77777777" w:rsidR="002071AE" w:rsidRPr="00EF5447" w:rsidRDefault="002071AE" w:rsidP="008C1C13">
            <w:pPr>
              <w:pStyle w:val="TAC"/>
              <w:rPr>
                <w:lang w:eastAsia="zh-CN"/>
              </w:rPr>
            </w:pPr>
            <w:r w:rsidRPr="00EF5447">
              <w:rPr>
                <w:lang w:eastAsia="zh-CN"/>
              </w:rPr>
              <w:t>DC_2A-46A_n261L</w:t>
            </w:r>
          </w:p>
          <w:p w14:paraId="6FD32D5C" w14:textId="77777777" w:rsidR="002071AE" w:rsidRPr="00EF5447" w:rsidRDefault="002071AE" w:rsidP="008C1C13">
            <w:pPr>
              <w:pStyle w:val="TAC"/>
              <w:rPr>
                <w:lang w:eastAsia="zh-CN"/>
              </w:rPr>
            </w:pPr>
            <w:r w:rsidRPr="00EF5447">
              <w:rPr>
                <w:lang w:eastAsia="zh-CN"/>
              </w:rPr>
              <w:t>DC_2A-46A_n261M</w:t>
            </w:r>
          </w:p>
          <w:p w14:paraId="13800F39" w14:textId="77777777" w:rsidR="002071AE" w:rsidRPr="00EF5447" w:rsidRDefault="002071AE" w:rsidP="008C1C13">
            <w:pPr>
              <w:pStyle w:val="TAC"/>
              <w:rPr>
                <w:lang w:eastAsia="zh-CN"/>
              </w:rPr>
            </w:pPr>
            <w:r w:rsidRPr="00EF5447">
              <w:rPr>
                <w:lang w:eastAsia="zh-CN"/>
              </w:rPr>
              <w:t>DC_2A-46A_n261(A-H)</w:t>
            </w:r>
          </w:p>
          <w:p w14:paraId="32D4A74B" w14:textId="77777777" w:rsidR="002071AE" w:rsidRPr="00EF5447" w:rsidRDefault="002071AE" w:rsidP="008C1C13">
            <w:pPr>
              <w:pStyle w:val="TAC"/>
              <w:rPr>
                <w:lang w:eastAsia="zh-CN"/>
              </w:rPr>
            </w:pPr>
            <w:r w:rsidRPr="00EF5447">
              <w:rPr>
                <w:lang w:eastAsia="zh-CN"/>
              </w:rPr>
              <w:t>DC_2A-46A_n261(A-L)</w:t>
            </w:r>
          </w:p>
          <w:p w14:paraId="2322BAD2" w14:textId="77777777" w:rsidR="002071AE" w:rsidRPr="00EF5447" w:rsidRDefault="002071AE" w:rsidP="008C1C13">
            <w:pPr>
              <w:pStyle w:val="TAC"/>
              <w:rPr>
                <w:lang w:eastAsia="zh-CN"/>
              </w:rPr>
            </w:pPr>
            <w:r w:rsidRPr="00EF5447">
              <w:rPr>
                <w:lang w:eastAsia="zh-CN"/>
              </w:rPr>
              <w:t>DC_2A-46A_n261(G-H)</w:t>
            </w:r>
          </w:p>
          <w:p w14:paraId="0665C436" w14:textId="77777777" w:rsidR="002071AE" w:rsidRPr="00EF5447" w:rsidRDefault="002071AE" w:rsidP="008C1C13">
            <w:pPr>
              <w:pStyle w:val="TAC"/>
              <w:rPr>
                <w:lang w:eastAsia="zh-CN"/>
              </w:rPr>
            </w:pPr>
            <w:r w:rsidRPr="00EF5447">
              <w:rPr>
                <w:lang w:eastAsia="zh-CN"/>
              </w:rPr>
              <w:t>DC_2A-46A_n261(2H)</w:t>
            </w:r>
          </w:p>
          <w:p w14:paraId="09250EC2" w14:textId="77777777" w:rsidR="002071AE" w:rsidRPr="00EF5447" w:rsidRDefault="002071AE" w:rsidP="008C1C13">
            <w:pPr>
              <w:pStyle w:val="TAC"/>
              <w:rPr>
                <w:lang w:eastAsia="zh-CN"/>
              </w:rPr>
            </w:pPr>
            <w:r w:rsidRPr="00EF5447">
              <w:rPr>
                <w:lang w:eastAsia="zh-CN"/>
              </w:rPr>
              <w:t>DC_2A-46A-46A_n261I</w:t>
            </w:r>
          </w:p>
          <w:p w14:paraId="6DB3D25C" w14:textId="77777777" w:rsidR="002071AE" w:rsidRPr="00EF5447" w:rsidRDefault="002071AE" w:rsidP="008C1C13">
            <w:pPr>
              <w:pStyle w:val="TAC"/>
              <w:rPr>
                <w:lang w:eastAsia="zh-CN"/>
              </w:rPr>
            </w:pPr>
            <w:r w:rsidRPr="00EF5447">
              <w:rPr>
                <w:lang w:eastAsia="zh-CN"/>
              </w:rPr>
              <w:t>DC_2A-46A-46A_n261L</w:t>
            </w:r>
          </w:p>
          <w:p w14:paraId="269A01DE" w14:textId="77777777" w:rsidR="002071AE" w:rsidRPr="00EF5447" w:rsidRDefault="002071AE" w:rsidP="008C1C13">
            <w:pPr>
              <w:pStyle w:val="TAC"/>
              <w:rPr>
                <w:lang w:eastAsia="zh-CN"/>
              </w:rPr>
            </w:pPr>
            <w:r w:rsidRPr="00EF5447">
              <w:rPr>
                <w:lang w:eastAsia="zh-CN"/>
              </w:rPr>
              <w:t>DC_2A-46A-46A_n261M</w:t>
            </w:r>
          </w:p>
          <w:p w14:paraId="7D467198" w14:textId="77777777" w:rsidR="002071AE" w:rsidRPr="00EF5447" w:rsidRDefault="002071AE" w:rsidP="008C1C13">
            <w:pPr>
              <w:pStyle w:val="TAC"/>
              <w:rPr>
                <w:lang w:eastAsia="zh-CN"/>
              </w:rPr>
            </w:pPr>
            <w:r w:rsidRPr="00EF5447">
              <w:rPr>
                <w:lang w:eastAsia="zh-CN"/>
              </w:rPr>
              <w:t>DC_2A-46A-46A_n261(A-H)</w:t>
            </w:r>
          </w:p>
          <w:p w14:paraId="1280CD28" w14:textId="77777777" w:rsidR="002071AE" w:rsidRPr="00EF5447" w:rsidRDefault="002071AE" w:rsidP="008C1C13">
            <w:pPr>
              <w:pStyle w:val="TAC"/>
              <w:rPr>
                <w:lang w:eastAsia="zh-CN"/>
              </w:rPr>
            </w:pPr>
            <w:r w:rsidRPr="00EF5447">
              <w:rPr>
                <w:lang w:eastAsia="zh-CN"/>
              </w:rPr>
              <w:t>DC_2A-46A-46A_n261(A-L)</w:t>
            </w:r>
          </w:p>
          <w:p w14:paraId="724B3199" w14:textId="77777777" w:rsidR="002071AE" w:rsidRPr="00EF5447" w:rsidRDefault="002071AE" w:rsidP="008C1C13">
            <w:pPr>
              <w:pStyle w:val="TAC"/>
              <w:rPr>
                <w:lang w:eastAsia="zh-CN"/>
              </w:rPr>
            </w:pPr>
            <w:r w:rsidRPr="00EF5447">
              <w:rPr>
                <w:lang w:eastAsia="zh-CN"/>
              </w:rPr>
              <w:t>DC_2A-46A-46A_n261(G-H)</w:t>
            </w:r>
          </w:p>
          <w:p w14:paraId="49BAB204" w14:textId="77777777" w:rsidR="002071AE" w:rsidRPr="00EF5447" w:rsidRDefault="002071AE" w:rsidP="008C1C13">
            <w:pPr>
              <w:pStyle w:val="TAC"/>
              <w:rPr>
                <w:lang w:eastAsia="zh-CN"/>
              </w:rPr>
            </w:pPr>
            <w:r w:rsidRPr="00EF5447">
              <w:rPr>
                <w:lang w:eastAsia="zh-CN"/>
              </w:rPr>
              <w:t>DC_2A-46A-46A_n261(2H)</w:t>
            </w:r>
          </w:p>
          <w:p w14:paraId="1A4C31FA" w14:textId="77777777" w:rsidR="002071AE" w:rsidRPr="00EF5447" w:rsidRDefault="002071AE" w:rsidP="008C1C13">
            <w:pPr>
              <w:pStyle w:val="TAC"/>
              <w:rPr>
                <w:lang w:eastAsia="zh-CN"/>
              </w:rPr>
            </w:pPr>
            <w:r w:rsidRPr="00EF5447">
              <w:t>DC_2A-46A-46A-46A_n261I</w:t>
            </w:r>
          </w:p>
          <w:p w14:paraId="7825F439" w14:textId="77777777" w:rsidR="002071AE" w:rsidRPr="00EF5447" w:rsidRDefault="002071AE" w:rsidP="008C1C13">
            <w:pPr>
              <w:pStyle w:val="TAC"/>
              <w:rPr>
                <w:lang w:eastAsia="zh-CN"/>
              </w:rPr>
            </w:pPr>
            <w:r w:rsidRPr="00EF5447">
              <w:rPr>
                <w:lang w:eastAsia="zh-CN"/>
              </w:rPr>
              <w:t>DC_2A-46A-46A-46A_n261L</w:t>
            </w:r>
          </w:p>
          <w:p w14:paraId="63171595" w14:textId="77777777" w:rsidR="002071AE" w:rsidRPr="00EF5447" w:rsidRDefault="002071AE" w:rsidP="008C1C13">
            <w:pPr>
              <w:pStyle w:val="TAC"/>
              <w:rPr>
                <w:lang w:eastAsia="zh-CN"/>
              </w:rPr>
            </w:pPr>
            <w:r w:rsidRPr="00EF5447">
              <w:rPr>
                <w:lang w:eastAsia="zh-CN"/>
              </w:rPr>
              <w:t>DC_2A-46A-46A-46A_n261M</w:t>
            </w:r>
          </w:p>
          <w:p w14:paraId="07A3DE1B" w14:textId="77777777" w:rsidR="002071AE" w:rsidRPr="00EF5447" w:rsidRDefault="002071AE" w:rsidP="008C1C13">
            <w:pPr>
              <w:pStyle w:val="TAC"/>
              <w:rPr>
                <w:lang w:eastAsia="zh-CN"/>
              </w:rPr>
            </w:pPr>
            <w:r w:rsidRPr="00EF5447">
              <w:rPr>
                <w:lang w:eastAsia="zh-CN"/>
              </w:rPr>
              <w:t>DC_2A-46A-46A-46A_n261(A-H)</w:t>
            </w:r>
          </w:p>
          <w:p w14:paraId="348C77A5" w14:textId="77777777" w:rsidR="002071AE" w:rsidRPr="00EF5447" w:rsidRDefault="002071AE" w:rsidP="008C1C13">
            <w:pPr>
              <w:pStyle w:val="TAC"/>
              <w:rPr>
                <w:lang w:eastAsia="zh-CN"/>
              </w:rPr>
            </w:pPr>
            <w:r w:rsidRPr="00EF5447">
              <w:rPr>
                <w:lang w:eastAsia="zh-CN"/>
              </w:rPr>
              <w:t>DC_2A-46A-46A-46A_n261(A-L)</w:t>
            </w:r>
          </w:p>
          <w:p w14:paraId="0BD6B383" w14:textId="77777777" w:rsidR="002071AE" w:rsidRPr="00EF5447" w:rsidRDefault="002071AE" w:rsidP="008C1C13">
            <w:pPr>
              <w:pStyle w:val="TAC"/>
              <w:rPr>
                <w:lang w:eastAsia="zh-CN"/>
              </w:rPr>
            </w:pPr>
            <w:r w:rsidRPr="00EF5447">
              <w:rPr>
                <w:lang w:eastAsia="zh-CN"/>
              </w:rPr>
              <w:t>DC_2A-46A-46A-46A_n261(G-H)</w:t>
            </w:r>
          </w:p>
          <w:p w14:paraId="46B14F67" w14:textId="77777777" w:rsidR="002071AE" w:rsidRPr="00EF5447" w:rsidRDefault="002071AE" w:rsidP="008C1C13">
            <w:pPr>
              <w:pStyle w:val="TAC"/>
            </w:pPr>
            <w:r w:rsidRPr="00EF5447">
              <w:rPr>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3FFFB5" w14:textId="77777777" w:rsidR="002071AE" w:rsidRPr="00EF5447" w:rsidRDefault="002071AE" w:rsidP="008C1C13">
            <w:pPr>
              <w:pStyle w:val="TAC"/>
            </w:pPr>
            <w:r w:rsidRPr="00EF5447">
              <w:t>DC_2A_n261G</w:t>
            </w:r>
          </w:p>
        </w:tc>
      </w:tr>
      <w:tr w:rsidR="002071AE" w:rsidRPr="00EF5447" w14:paraId="241DDF79"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8335DAA" w14:textId="77777777" w:rsidR="002071AE" w:rsidRPr="00EF5447" w:rsidRDefault="002071AE" w:rsidP="008C1C13">
            <w:pPr>
              <w:pStyle w:val="TAC"/>
              <w:rPr>
                <w:lang w:eastAsia="zh-CN"/>
              </w:rPr>
            </w:pPr>
            <w:r w:rsidRPr="00EF5447">
              <w:rPr>
                <w:lang w:eastAsia="zh-CN"/>
              </w:rPr>
              <w:lastRenderedPageBreak/>
              <w:t>DC_2A-46A_n261I</w:t>
            </w:r>
          </w:p>
          <w:p w14:paraId="759D2237" w14:textId="77777777" w:rsidR="002071AE" w:rsidRPr="00EF5447" w:rsidRDefault="002071AE" w:rsidP="008C1C13">
            <w:pPr>
              <w:pStyle w:val="TAC"/>
              <w:rPr>
                <w:lang w:eastAsia="zh-CN"/>
              </w:rPr>
            </w:pPr>
            <w:r w:rsidRPr="00EF5447">
              <w:rPr>
                <w:lang w:eastAsia="zh-CN"/>
              </w:rPr>
              <w:t>DC_2A-46A_n261L</w:t>
            </w:r>
          </w:p>
          <w:p w14:paraId="28368D05" w14:textId="77777777" w:rsidR="002071AE" w:rsidRPr="00EF5447" w:rsidRDefault="002071AE" w:rsidP="008C1C13">
            <w:pPr>
              <w:pStyle w:val="TAC"/>
              <w:rPr>
                <w:lang w:eastAsia="zh-CN"/>
              </w:rPr>
            </w:pPr>
            <w:r w:rsidRPr="00EF5447">
              <w:rPr>
                <w:lang w:eastAsia="zh-CN"/>
              </w:rPr>
              <w:t>DC_2A-46A_n261M</w:t>
            </w:r>
          </w:p>
          <w:p w14:paraId="4FCCC82A" w14:textId="77777777" w:rsidR="002071AE" w:rsidRPr="00EF5447" w:rsidRDefault="002071AE" w:rsidP="008C1C13">
            <w:pPr>
              <w:pStyle w:val="TAC"/>
              <w:rPr>
                <w:lang w:eastAsia="zh-CN"/>
              </w:rPr>
            </w:pPr>
            <w:r w:rsidRPr="00EF5447">
              <w:rPr>
                <w:lang w:eastAsia="zh-CN"/>
              </w:rPr>
              <w:t>DC_2A-46A_n261(2H)</w:t>
            </w:r>
          </w:p>
          <w:p w14:paraId="7E27DACE" w14:textId="77777777" w:rsidR="002071AE" w:rsidRPr="00EF5447" w:rsidRDefault="002071AE" w:rsidP="008C1C13">
            <w:pPr>
              <w:pStyle w:val="TAC"/>
              <w:rPr>
                <w:lang w:eastAsia="zh-CN"/>
              </w:rPr>
            </w:pPr>
            <w:r w:rsidRPr="00EF5447">
              <w:rPr>
                <w:lang w:eastAsia="zh-CN"/>
              </w:rPr>
              <w:t>DC_2A-46A_n261(A-H)</w:t>
            </w:r>
          </w:p>
          <w:p w14:paraId="5A021216" w14:textId="77777777" w:rsidR="002071AE" w:rsidRPr="00EF5447" w:rsidRDefault="002071AE" w:rsidP="008C1C13">
            <w:pPr>
              <w:pStyle w:val="TAC"/>
              <w:rPr>
                <w:lang w:eastAsia="zh-CN"/>
              </w:rPr>
            </w:pPr>
            <w:r w:rsidRPr="00EF5447">
              <w:rPr>
                <w:lang w:eastAsia="zh-CN"/>
              </w:rPr>
              <w:t>DC_2A-46A_n261(A-L)</w:t>
            </w:r>
          </w:p>
          <w:p w14:paraId="1C7CBC92" w14:textId="77777777" w:rsidR="002071AE" w:rsidRPr="00EF5447" w:rsidRDefault="002071AE" w:rsidP="008C1C13">
            <w:pPr>
              <w:pStyle w:val="TAC"/>
              <w:rPr>
                <w:lang w:eastAsia="zh-CN"/>
              </w:rPr>
            </w:pPr>
            <w:r w:rsidRPr="00EF5447">
              <w:rPr>
                <w:lang w:eastAsia="zh-CN"/>
              </w:rPr>
              <w:t>DC_2A-46A_n261(G-H)</w:t>
            </w:r>
          </w:p>
          <w:p w14:paraId="785AFA10" w14:textId="77777777" w:rsidR="002071AE" w:rsidRPr="00EF5447" w:rsidRDefault="002071AE" w:rsidP="008C1C13">
            <w:pPr>
              <w:pStyle w:val="TAC"/>
              <w:rPr>
                <w:lang w:eastAsia="zh-CN"/>
              </w:rPr>
            </w:pPr>
            <w:r w:rsidRPr="00EF5447">
              <w:rPr>
                <w:lang w:eastAsia="zh-CN"/>
              </w:rPr>
              <w:t>DC_2A-46A-46A_n261I</w:t>
            </w:r>
          </w:p>
          <w:p w14:paraId="55382D86" w14:textId="77777777" w:rsidR="002071AE" w:rsidRPr="00EF5447" w:rsidRDefault="002071AE" w:rsidP="008C1C13">
            <w:pPr>
              <w:pStyle w:val="TAC"/>
              <w:rPr>
                <w:lang w:eastAsia="zh-CN"/>
              </w:rPr>
            </w:pPr>
            <w:r w:rsidRPr="00EF5447">
              <w:rPr>
                <w:lang w:eastAsia="zh-CN"/>
              </w:rPr>
              <w:t>DC_2A-46A-46A_n261L</w:t>
            </w:r>
          </w:p>
          <w:p w14:paraId="6737554E" w14:textId="77777777" w:rsidR="002071AE" w:rsidRPr="00EF5447" w:rsidRDefault="002071AE" w:rsidP="008C1C13">
            <w:pPr>
              <w:pStyle w:val="TAC"/>
              <w:rPr>
                <w:lang w:eastAsia="zh-CN"/>
              </w:rPr>
            </w:pPr>
            <w:r w:rsidRPr="00EF5447">
              <w:rPr>
                <w:lang w:eastAsia="zh-CN"/>
              </w:rPr>
              <w:t>DC_2A-46A-46A_n261M</w:t>
            </w:r>
          </w:p>
          <w:p w14:paraId="50D07331" w14:textId="77777777" w:rsidR="002071AE" w:rsidRPr="00EF5447" w:rsidRDefault="002071AE" w:rsidP="008C1C13">
            <w:pPr>
              <w:pStyle w:val="TAC"/>
              <w:rPr>
                <w:lang w:eastAsia="zh-CN"/>
              </w:rPr>
            </w:pPr>
            <w:r w:rsidRPr="00EF5447">
              <w:rPr>
                <w:lang w:eastAsia="zh-CN"/>
              </w:rPr>
              <w:t>DC_2A-46A-46A_n261(A-H)</w:t>
            </w:r>
          </w:p>
          <w:p w14:paraId="67E0012E" w14:textId="77777777" w:rsidR="002071AE" w:rsidRPr="00EF5447" w:rsidRDefault="002071AE" w:rsidP="008C1C13">
            <w:pPr>
              <w:pStyle w:val="TAC"/>
              <w:rPr>
                <w:lang w:eastAsia="zh-CN"/>
              </w:rPr>
            </w:pPr>
            <w:r w:rsidRPr="00EF5447">
              <w:rPr>
                <w:lang w:eastAsia="zh-CN"/>
              </w:rPr>
              <w:t>DC_2A-46A-46A_n261(A-L)</w:t>
            </w:r>
          </w:p>
          <w:p w14:paraId="179A2E82" w14:textId="77777777" w:rsidR="002071AE" w:rsidRPr="00EF5447" w:rsidRDefault="002071AE" w:rsidP="008C1C13">
            <w:pPr>
              <w:pStyle w:val="TAC"/>
              <w:rPr>
                <w:lang w:eastAsia="zh-CN"/>
              </w:rPr>
            </w:pPr>
            <w:r w:rsidRPr="00EF5447">
              <w:rPr>
                <w:lang w:eastAsia="zh-CN"/>
              </w:rPr>
              <w:t>DC_2A-46A-46A_n261(G-H)</w:t>
            </w:r>
          </w:p>
          <w:p w14:paraId="10F7012E" w14:textId="77777777" w:rsidR="002071AE" w:rsidRPr="00EF5447" w:rsidRDefault="002071AE" w:rsidP="008C1C13">
            <w:pPr>
              <w:pStyle w:val="TAC"/>
              <w:rPr>
                <w:lang w:eastAsia="zh-CN"/>
              </w:rPr>
            </w:pPr>
            <w:r w:rsidRPr="00EF5447">
              <w:rPr>
                <w:lang w:eastAsia="zh-CN"/>
              </w:rPr>
              <w:t>DC_2A-46A-46A_n261(2H)</w:t>
            </w:r>
          </w:p>
          <w:p w14:paraId="6EF4EDEB" w14:textId="77777777" w:rsidR="002071AE" w:rsidRPr="00EF5447" w:rsidRDefault="002071AE" w:rsidP="008C1C13">
            <w:pPr>
              <w:pStyle w:val="TAC"/>
              <w:rPr>
                <w:lang w:eastAsia="zh-CN"/>
              </w:rPr>
            </w:pPr>
            <w:r w:rsidRPr="00EF5447">
              <w:t>DC_2A-46A-46A-46A_n261I</w:t>
            </w:r>
          </w:p>
          <w:p w14:paraId="455830A7" w14:textId="77777777" w:rsidR="002071AE" w:rsidRPr="00EF5447" w:rsidRDefault="002071AE" w:rsidP="008C1C13">
            <w:pPr>
              <w:pStyle w:val="TAC"/>
              <w:rPr>
                <w:lang w:eastAsia="zh-CN"/>
              </w:rPr>
            </w:pPr>
            <w:r w:rsidRPr="00EF5447">
              <w:rPr>
                <w:lang w:eastAsia="zh-CN"/>
              </w:rPr>
              <w:t>DC_2A-46A-46A-46A_n261L</w:t>
            </w:r>
          </w:p>
          <w:p w14:paraId="634F603D" w14:textId="77777777" w:rsidR="002071AE" w:rsidRPr="00EF5447" w:rsidRDefault="002071AE" w:rsidP="008C1C13">
            <w:pPr>
              <w:pStyle w:val="TAC"/>
              <w:rPr>
                <w:lang w:eastAsia="zh-CN"/>
              </w:rPr>
            </w:pPr>
            <w:r w:rsidRPr="00EF5447">
              <w:rPr>
                <w:lang w:eastAsia="zh-CN"/>
              </w:rPr>
              <w:t>DC_2A-46A-46A-46A_n261M</w:t>
            </w:r>
          </w:p>
          <w:p w14:paraId="772C01BD" w14:textId="77777777" w:rsidR="002071AE" w:rsidRPr="00EF5447" w:rsidRDefault="002071AE" w:rsidP="008C1C13">
            <w:pPr>
              <w:pStyle w:val="TAC"/>
              <w:rPr>
                <w:lang w:eastAsia="zh-CN"/>
              </w:rPr>
            </w:pPr>
            <w:r w:rsidRPr="00EF5447">
              <w:rPr>
                <w:lang w:eastAsia="zh-CN"/>
              </w:rPr>
              <w:t>DC_2A-46A-46A-46A_n261(A-H)</w:t>
            </w:r>
          </w:p>
          <w:p w14:paraId="6E4B99FB" w14:textId="77777777" w:rsidR="002071AE" w:rsidRPr="00EF5447" w:rsidRDefault="002071AE" w:rsidP="008C1C13">
            <w:pPr>
              <w:pStyle w:val="TAC"/>
              <w:rPr>
                <w:lang w:eastAsia="zh-CN"/>
              </w:rPr>
            </w:pPr>
            <w:r w:rsidRPr="00EF5447">
              <w:rPr>
                <w:lang w:eastAsia="zh-CN"/>
              </w:rPr>
              <w:t>DC_2A-46A-46A-46A_n261(A-L)</w:t>
            </w:r>
          </w:p>
          <w:p w14:paraId="655F28CB" w14:textId="77777777" w:rsidR="002071AE" w:rsidRPr="00EF5447" w:rsidRDefault="002071AE" w:rsidP="008C1C13">
            <w:pPr>
              <w:pStyle w:val="TAC"/>
              <w:rPr>
                <w:lang w:eastAsia="zh-CN"/>
              </w:rPr>
            </w:pPr>
            <w:r w:rsidRPr="00EF5447">
              <w:rPr>
                <w:lang w:eastAsia="zh-CN"/>
              </w:rPr>
              <w:t>DC_2A-46A-46A-46A_n261(G-H)</w:t>
            </w:r>
          </w:p>
          <w:p w14:paraId="0EACE245" w14:textId="77777777" w:rsidR="002071AE" w:rsidRPr="00EF5447" w:rsidRDefault="002071AE" w:rsidP="008C1C13">
            <w:pPr>
              <w:pStyle w:val="TAC"/>
            </w:pPr>
            <w:r w:rsidRPr="00EF5447">
              <w:rPr>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712179" w14:textId="77777777" w:rsidR="002071AE" w:rsidRPr="00EF5447" w:rsidRDefault="002071AE" w:rsidP="008C1C13">
            <w:pPr>
              <w:pStyle w:val="TAC"/>
            </w:pPr>
            <w:r w:rsidRPr="00EF5447">
              <w:t>DC_2A_n261H</w:t>
            </w:r>
          </w:p>
        </w:tc>
      </w:tr>
      <w:tr w:rsidR="002071AE" w:rsidRPr="00EF5447" w14:paraId="6CF05BEC"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912E77F" w14:textId="77777777" w:rsidR="002071AE" w:rsidRPr="00EF5447" w:rsidRDefault="002071AE" w:rsidP="008C1C13">
            <w:pPr>
              <w:pStyle w:val="TAC"/>
              <w:rPr>
                <w:lang w:eastAsia="zh-CN"/>
              </w:rPr>
            </w:pPr>
            <w:r w:rsidRPr="00EF5447">
              <w:rPr>
                <w:lang w:eastAsia="zh-CN"/>
              </w:rPr>
              <w:t>DC_2A-46A_n261I</w:t>
            </w:r>
          </w:p>
          <w:p w14:paraId="5547B200" w14:textId="77777777" w:rsidR="002071AE" w:rsidRPr="00EF5447" w:rsidRDefault="002071AE" w:rsidP="008C1C13">
            <w:pPr>
              <w:pStyle w:val="TAC"/>
              <w:rPr>
                <w:lang w:eastAsia="zh-CN"/>
              </w:rPr>
            </w:pPr>
            <w:r w:rsidRPr="00EF5447">
              <w:rPr>
                <w:lang w:eastAsia="zh-CN"/>
              </w:rPr>
              <w:t>DC_2A-46A_n261L</w:t>
            </w:r>
          </w:p>
          <w:p w14:paraId="3A84930D" w14:textId="77777777" w:rsidR="002071AE" w:rsidRPr="00EF5447" w:rsidRDefault="002071AE" w:rsidP="008C1C13">
            <w:pPr>
              <w:pStyle w:val="TAC"/>
              <w:rPr>
                <w:lang w:eastAsia="zh-CN"/>
              </w:rPr>
            </w:pPr>
            <w:r w:rsidRPr="00EF5447">
              <w:rPr>
                <w:lang w:eastAsia="zh-CN"/>
              </w:rPr>
              <w:t>DC_2A-46A_n261M</w:t>
            </w:r>
          </w:p>
          <w:p w14:paraId="0B0A2687" w14:textId="77777777" w:rsidR="002071AE" w:rsidRPr="00EF5447" w:rsidRDefault="002071AE" w:rsidP="008C1C13">
            <w:pPr>
              <w:pStyle w:val="TAC"/>
              <w:rPr>
                <w:lang w:eastAsia="zh-CN"/>
              </w:rPr>
            </w:pPr>
            <w:r w:rsidRPr="00EF5447">
              <w:rPr>
                <w:lang w:eastAsia="zh-CN"/>
              </w:rPr>
              <w:t>DC_2A-46A_n261(A-L)</w:t>
            </w:r>
          </w:p>
          <w:p w14:paraId="1F74C37D" w14:textId="77777777" w:rsidR="002071AE" w:rsidRPr="00EF5447" w:rsidRDefault="002071AE" w:rsidP="008C1C13">
            <w:pPr>
              <w:pStyle w:val="TAC"/>
              <w:rPr>
                <w:lang w:eastAsia="zh-CN"/>
              </w:rPr>
            </w:pPr>
            <w:r w:rsidRPr="00EF5447">
              <w:rPr>
                <w:lang w:eastAsia="zh-CN"/>
              </w:rPr>
              <w:t>DC_2A-46A-46A_n261I</w:t>
            </w:r>
          </w:p>
          <w:p w14:paraId="5D7C5FF6" w14:textId="77777777" w:rsidR="002071AE" w:rsidRPr="00EF5447" w:rsidRDefault="002071AE" w:rsidP="008C1C13">
            <w:pPr>
              <w:pStyle w:val="TAC"/>
              <w:rPr>
                <w:lang w:eastAsia="zh-CN"/>
              </w:rPr>
            </w:pPr>
            <w:r w:rsidRPr="00EF5447">
              <w:rPr>
                <w:lang w:eastAsia="zh-CN"/>
              </w:rPr>
              <w:t>DC_2A-46A-46A_n261L</w:t>
            </w:r>
          </w:p>
          <w:p w14:paraId="077A3A23" w14:textId="77777777" w:rsidR="002071AE" w:rsidRPr="00EF5447" w:rsidRDefault="002071AE" w:rsidP="008C1C13">
            <w:pPr>
              <w:pStyle w:val="TAC"/>
              <w:rPr>
                <w:lang w:eastAsia="zh-CN"/>
              </w:rPr>
            </w:pPr>
            <w:r w:rsidRPr="00EF5447">
              <w:rPr>
                <w:lang w:eastAsia="zh-CN"/>
              </w:rPr>
              <w:t>DC_2A-46A-46A_n261M</w:t>
            </w:r>
          </w:p>
          <w:p w14:paraId="7714F50D" w14:textId="77777777" w:rsidR="002071AE" w:rsidRPr="00EF5447" w:rsidRDefault="002071AE" w:rsidP="008C1C13">
            <w:pPr>
              <w:pStyle w:val="TAC"/>
              <w:rPr>
                <w:lang w:eastAsia="zh-CN"/>
              </w:rPr>
            </w:pPr>
            <w:r w:rsidRPr="00EF5447">
              <w:rPr>
                <w:lang w:eastAsia="zh-CN"/>
              </w:rPr>
              <w:t>DC_2A-46A-46A_n261(A-L)</w:t>
            </w:r>
          </w:p>
          <w:p w14:paraId="7A09F798" w14:textId="77777777" w:rsidR="002071AE" w:rsidRPr="00EF5447" w:rsidRDefault="002071AE" w:rsidP="008C1C13">
            <w:pPr>
              <w:pStyle w:val="TAC"/>
              <w:rPr>
                <w:lang w:eastAsia="zh-CN"/>
              </w:rPr>
            </w:pPr>
            <w:r w:rsidRPr="00EF5447">
              <w:t>DC_2A-46A-46A-46A_n261I</w:t>
            </w:r>
          </w:p>
          <w:p w14:paraId="6B6C766E" w14:textId="77777777" w:rsidR="002071AE" w:rsidRPr="00EF5447" w:rsidRDefault="002071AE" w:rsidP="008C1C13">
            <w:pPr>
              <w:pStyle w:val="TAC"/>
              <w:rPr>
                <w:lang w:eastAsia="zh-CN"/>
              </w:rPr>
            </w:pPr>
            <w:r w:rsidRPr="00EF5447">
              <w:rPr>
                <w:lang w:eastAsia="zh-CN"/>
              </w:rPr>
              <w:t>DC_2A-46A-46A-46A_n261L</w:t>
            </w:r>
          </w:p>
          <w:p w14:paraId="3B084FAD" w14:textId="77777777" w:rsidR="002071AE" w:rsidRPr="00EF5447" w:rsidRDefault="002071AE" w:rsidP="008C1C13">
            <w:pPr>
              <w:pStyle w:val="TAC"/>
              <w:rPr>
                <w:lang w:eastAsia="zh-CN"/>
              </w:rPr>
            </w:pPr>
            <w:r w:rsidRPr="00EF5447">
              <w:rPr>
                <w:lang w:eastAsia="zh-CN"/>
              </w:rPr>
              <w:t>DC_2A-46A-46A-46A_n261M</w:t>
            </w:r>
          </w:p>
          <w:p w14:paraId="48E5611C" w14:textId="77777777" w:rsidR="002071AE" w:rsidRPr="00EF5447" w:rsidRDefault="002071AE" w:rsidP="008C1C13">
            <w:pPr>
              <w:pStyle w:val="TAC"/>
            </w:pPr>
            <w:r w:rsidRPr="00EF5447">
              <w:rPr>
                <w:lang w:eastAsia="zh-CN"/>
              </w:rPr>
              <w:t>DC_2A-46A-46A-46A_n261(A-L)</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CB5108" w14:textId="77777777" w:rsidR="002071AE" w:rsidRPr="00EF5447" w:rsidRDefault="002071AE" w:rsidP="008C1C13">
            <w:pPr>
              <w:pStyle w:val="TAC"/>
            </w:pPr>
            <w:r w:rsidRPr="00EF5447">
              <w:t>DC_2A_n261I</w:t>
            </w:r>
          </w:p>
        </w:tc>
      </w:tr>
      <w:tr w:rsidR="002071AE" w:rsidRPr="00EF5447" w14:paraId="3F971649"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035987" w14:textId="77777777" w:rsidR="002071AE" w:rsidRPr="00EF5447" w:rsidRDefault="002071AE" w:rsidP="008C1C13">
            <w:pPr>
              <w:pStyle w:val="TAC"/>
              <w:rPr>
                <w:b/>
              </w:rPr>
            </w:pPr>
            <w:r w:rsidRPr="00EF5447">
              <w:rPr>
                <w:lang w:eastAsia="fi-FI"/>
              </w:rPr>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14:paraId="078E865C" w14:textId="77777777" w:rsidR="002071AE" w:rsidRPr="00EF5447" w:rsidRDefault="002071AE" w:rsidP="008C1C13">
            <w:pPr>
              <w:pStyle w:val="TAC"/>
              <w:rPr>
                <w:b/>
              </w:rPr>
            </w:pPr>
            <w:r w:rsidRPr="00EF5447">
              <w:rPr>
                <w:lang w:eastAsia="fi-FI"/>
              </w:rPr>
              <w:t>DC_2A-46A_n261</w:t>
            </w:r>
            <w:r w:rsidRPr="00EF5447">
              <w:t>G</w:t>
            </w:r>
          </w:p>
          <w:p w14:paraId="01C523A2" w14:textId="77777777" w:rsidR="002071AE" w:rsidRPr="00EF5447" w:rsidRDefault="002071AE" w:rsidP="008C1C13">
            <w:pPr>
              <w:pStyle w:val="TAC"/>
              <w:rPr>
                <w:b/>
              </w:rPr>
            </w:pPr>
            <w:r w:rsidRPr="00EF5447">
              <w:rPr>
                <w:lang w:eastAsia="fi-FI"/>
              </w:rPr>
              <w:t>DC_2A-46A_n261</w:t>
            </w:r>
            <w:r w:rsidRPr="00EF5447">
              <w:t>H</w:t>
            </w:r>
          </w:p>
          <w:p w14:paraId="02F4B7C6" w14:textId="77777777" w:rsidR="002071AE" w:rsidRPr="00EF5447" w:rsidRDefault="002071AE" w:rsidP="008C1C13">
            <w:pPr>
              <w:pStyle w:val="TAC"/>
              <w:rPr>
                <w:b/>
              </w:rPr>
            </w:pPr>
            <w:r w:rsidRPr="00EF5447">
              <w:rPr>
                <w:lang w:eastAsia="fi-FI"/>
              </w:rPr>
              <w:t>DC_2A-46A_n261I</w:t>
            </w:r>
          </w:p>
          <w:p w14:paraId="013AEA12" w14:textId="77777777" w:rsidR="002071AE" w:rsidRPr="00EF5447" w:rsidRDefault="002071AE" w:rsidP="008C1C13">
            <w:pPr>
              <w:pStyle w:val="TAC"/>
              <w:rPr>
                <w:b/>
              </w:rPr>
            </w:pPr>
            <w:r w:rsidRPr="00EF5447">
              <w:rPr>
                <w:lang w:eastAsia="fi-FI"/>
              </w:rPr>
              <w:t>DC_2A-46A_n261</w:t>
            </w:r>
            <w:r w:rsidRPr="00EF5447">
              <w:t>J</w:t>
            </w:r>
          </w:p>
          <w:p w14:paraId="4C32756C" w14:textId="77777777" w:rsidR="002071AE" w:rsidRPr="00EF5447" w:rsidRDefault="002071AE" w:rsidP="008C1C13">
            <w:pPr>
              <w:pStyle w:val="TAC"/>
              <w:rPr>
                <w:b/>
              </w:rPr>
            </w:pPr>
            <w:r w:rsidRPr="00EF5447">
              <w:rPr>
                <w:lang w:eastAsia="fi-FI"/>
              </w:rPr>
              <w:t>DC_2A-46A_n261</w:t>
            </w:r>
            <w:r w:rsidRPr="00EF5447">
              <w:t>K</w:t>
            </w:r>
          </w:p>
          <w:p w14:paraId="46CF8DFC" w14:textId="77777777" w:rsidR="002071AE" w:rsidRPr="00EF5447" w:rsidRDefault="002071AE" w:rsidP="008C1C13">
            <w:pPr>
              <w:pStyle w:val="TAC"/>
              <w:rPr>
                <w:b/>
              </w:rPr>
            </w:pPr>
            <w:r w:rsidRPr="00EF5447">
              <w:rPr>
                <w:lang w:eastAsia="fi-FI"/>
              </w:rPr>
              <w:t>DC_2A-46A_n261</w:t>
            </w:r>
            <w:r w:rsidRPr="00EF5447">
              <w:t>L</w:t>
            </w:r>
          </w:p>
          <w:p w14:paraId="2386DB55" w14:textId="77777777" w:rsidR="002071AE" w:rsidRPr="00EF5447" w:rsidRDefault="002071AE" w:rsidP="008C1C13">
            <w:pPr>
              <w:pStyle w:val="TAC"/>
              <w:rPr>
                <w:b/>
              </w:rPr>
            </w:pPr>
            <w:r w:rsidRPr="00EF5447">
              <w:t>DC_2A-46A_n261M</w:t>
            </w:r>
          </w:p>
          <w:p w14:paraId="07991D1B" w14:textId="77777777" w:rsidR="002071AE" w:rsidRPr="00EF5447" w:rsidRDefault="002071AE" w:rsidP="008C1C13">
            <w:pPr>
              <w:pStyle w:val="TAC"/>
              <w:rPr>
                <w:b/>
              </w:rPr>
            </w:pPr>
            <w:r w:rsidRPr="00EF5447">
              <w:t>DC_2A-46A-46A_n261A</w:t>
            </w:r>
          </w:p>
          <w:p w14:paraId="17FE4464" w14:textId="77777777" w:rsidR="002071AE" w:rsidRPr="00EF5447" w:rsidRDefault="002071AE" w:rsidP="008C1C13">
            <w:pPr>
              <w:pStyle w:val="TAC"/>
              <w:rPr>
                <w:b/>
              </w:rPr>
            </w:pPr>
            <w:r w:rsidRPr="00EF5447">
              <w:t>DC_2A-46A-46A_n261G</w:t>
            </w:r>
          </w:p>
          <w:p w14:paraId="109270EB" w14:textId="77777777" w:rsidR="002071AE" w:rsidRPr="00EF5447" w:rsidRDefault="002071AE" w:rsidP="008C1C13">
            <w:pPr>
              <w:pStyle w:val="TAC"/>
              <w:rPr>
                <w:b/>
              </w:rPr>
            </w:pPr>
            <w:r w:rsidRPr="00EF5447">
              <w:t>DC_2A-46A-46A_n261H</w:t>
            </w:r>
          </w:p>
          <w:p w14:paraId="5D02B0E0" w14:textId="77777777" w:rsidR="002071AE" w:rsidRPr="00EF5447" w:rsidRDefault="002071AE" w:rsidP="008C1C13">
            <w:pPr>
              <w:pStyle w:val="TAC"/>
              <w:rPr>
                <w:b/>
              </w:rPr>
            </w:pPr>
            <w:r w:rsidRPr="00EF5447">
              <w:t>DC_2A-46A-46A_n261I</w:t>
            </w:r>
          </w:p>
          <w:p w14:paraId="4B48627B" w14:textId="77777777" w:rsidR="002071AE" w:rsidRPr="00EF5447" w:rsidRDefault="002071AE" w:rsidP="008C1C13">
            <w:pPr>
              <w:pStyle w:val="TAC"/>
              <w:rPr>
                <w:b/>
              </w:rPr>
            </w:pPr>
            <w:r w:rsidRPr="00EF5447">
              <w:t>DC_2A-46A-46A_n261J</w:t>
            </w:r>
          </w:p>
          <w:p w14:paraId="32F6F21C" w14:textId="77777777" w:rsidR="002071AE" w:rsidRPr="00EF5447" w:rsidRDefault="002071AE" w:rsidP="008C1C13">
            <w:pPr>
              <w:pStyle w:val="TAC"/>
              <w:rPr>
                <w:b/>
              </w:rPr>
            </w:pPr>
            <w:r w:rsidRPr="00EF5447">
              <w:t>DC_2A-46A-46A_n261K</w:t>
            </w:r>
          </w:p>
          <w:p w14:paraId="46B2E574" w14:textId="77777777" w:rsidR="002071AE" w:rsidRPr="00EF5447" w:rsidRDefault="002071AE" w:rsidP="008C1C13">
            <w:pPr>
              <w:pStyle w:val="TAC"/>
              <w:rPr>
                <w:b/>
              </w:rPr>
            </w:pPr>
            <w:r w:rsidRPr="00EF5447">
              <w:t>DC_2A-46A-46A_n261L</w:t>
            </w:r>
          </w:p>
          <w:p w14:paraId="58195F57" w14:textId="77777777" w:rsidR="002071AE" w:rsidRPr="00EF5447" w:rsidRDefault="002071AE" w:rsidP="008C1C13">
            <w:pPr>
              <w:pStyle w:val="TAC"/>
              <w:rPr>
                <w:b/>
              </w:rPr>
            </w:pPr>
            <w:r w:rsidRPr="00EF5447">
              <w:t>DC_2A-46A-46A_n261M</w:t>
            </w:r>
          </w:p>
          <w:p w14:paraId="606B8264" w14:textId="77777777" w:rsidR="002071AE" w:rsidRPr="00EF5447" w:rsidRDefault="002071AE" w:rsidP="008C1C13">
            <w:pPr>
              <w:pStyle w:val="TAC"/>
              <w:rPr>
                <w:b/>
              </w:rPr>
            </w:pPr>
            <w:r w:rsidRPr="00EF5447">
              <w:t>DC_2A-46A-46A-46A_n261A</w:t>
            </w:r>
          </w:p>
          <w:p w14:paraId="177624DA" w14:textId="77777777" w:rsidR="002071AE" w:rsidRPr="00EF5447" w:rsidRDefault="002071AE" w:rsidP="008C1C13">
            <w:pPr>
              <w:pStyle w:val="TAC"/>
              <w:rPr>
                <w:b/>
              </w:rPr>
            </w:pPr>
            <w:r w:rsidRPr="00EF5447">
              <w:t>DC_2A-46A-46A-46A_n261G</w:t>
            </w:r>
          </w:p>
          <w:p w14:paraId="2A706F9A" w14:textId="77777777" w:rsidR="002071AE" w:rsidRPr="00EF5447" w:rsidRDefault="002071AE" w:rsidP="008C1C13">
            <w:pPr>
              <w:pStyle w:val="TAC"/>
              <w:rPr>
                <w:b/>
              </w:rPr>
            </w:pPr>
            <w:r w:rsidRPr="00EF5447">
              <w:t>DC_2A-46A-46A-46A_n261H</w:t>
            </w:r>
          </w:p>
          <w:p w14:paraId="36762776" w14:textId="77777777" w:rsidR="002071AE" w:rsidRPr="00EF5447" w:rsidRDefault="002071AE" w:rsidP="008C1C13">
            <w:pPr>
              <w:pStyle w:val="TAC"/>
              <w:rPr>
                <w:b/>
              </w:rPr>
            </w:pPr>
            <w:r w:rsidRPr="00EF5447">
              <w:t>DC_2A-46A-46A-46A_n261I</w:t>
            </w:r>
          </w:p>
          <w:p w14:paraId="6DD49C67" w14:textId="77777777" w:rsidR="002071AE" w:rsidRPr="00EF5447" w:rsidRDefault="002071AE" w:rsidP="008C1C13">
            <w:pPr>
              <w:pStyle w:val="TAC"/>
              <w:rPr>
                <w:b/>
              </w:rPr>
            </w:pPr>
            <w:r w:rsidRPr="00EF5447">
              <w:t>DC_2A-46A-46A-46A_n261J</w:t>
            </w:r>
          </w:p>
          <w:p w14:paraId="108100A6" w14:textId="77777777" w:rsidR="002071AE" w:rsidRPr="00EF5447" w:rsidRDefault="002071AE" w:rsidP="008C1C13">
            <w:pPr>
              <w:pStyle w:val="TAC"/>
              <w:rPr>
                <w:b/>
              </w:rPr>
            </w:pPr>
            <w:r w:rsidRPr="00EF5447">
              <w:t>DC_2A-46A-46A-46A_n261K</w:t>
            </w:r>
          </w:p>
          <w:p w14:paraId="4002A311" w14:textId="77777777" w:rsidR="002071AE" w:rsidRPr="00EF5447" w:rsidRDefault="002071AE" w:rsidP="008C1C13">
            <w:pPr>
              <w:pStyle w:val="TAC"/>
              <w:rPr>
                <w:b/>
              </w:rPr>
            </w:pPr>
            <w:r w:rsidRPr="00EF5447">
              <w:t>DC_2A-46A-46A-46A_n261L</w:t>
            </w:r>
          </w:p>
          <w:p w14:paraId="403696F2" w14:textId="77777777" w:rsidR="002071AE" w:rsidRPr="00EF5447" w:rsidRDefault="002071AE" w:rsidP="008C1C13">
            <w:pPr>
              <w:pStyle w:val="TAC"/>
            </w:pPr>
            <w:r w:rsidRPr="00B677E8">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499E9B" w14:textId="77777777" w:rsidR="002071AE" w:rsidRPr="00EF5447" w:rsidRDefault="002071AE" w:rsidP="008C1C13">
            <w:pPr>
              <w:pStyle w:val="TAC"/>
              <w:rPr>
                <w:b/>
                <w:lang w:eastAsia="fi-FI"/>
              </w:rPr>
            </w:pPr>
            <w:r w:rsidRPr="00EF5447">
              <w:rPr>
                <w:lang w:eastAsia="fi-FI"/>
              </w:rPr>
              <w:t>DC_2A_n261A</w:t>
            </w:r>
          </w:p>
          <w:p w14:paraId="685647DE" w14:textId="77777777" w:rsidR="002071AE" w:rsidRPr="00EF5447" w:rsidRDefault="002071AE" w:rsidP="008C1C13">
            <w:pPr>
              <w:pStyle w:val="TAC"/>
              <w:rPr>
                <w:b/>
                <w:lang w:eastAsia="fi-FI"/>
              </w:rPr>
            </w:pPr>
            <w:r w:rsidRPr="00EF5447">
              <w:rPr>
                <w:lang w:eastAsia="fi-FI"/>
              </w:rPr>
              <w:t>DC_2A_n261G</w:t>
            </w:r>
          </w:p>
          <w:p w14:paraId="51100C41" w14:textId="77777777" w:rsidR="002071AE" w:rsidRPr="00EF5447" w:rsidRDefault="002071AE" w:rsidP="008C1C13">
            <w:pPr>
              <w:pStyle w:val="TAC"/>
              <w:rPr>
                <w:b/>
                <w:lang w:eastAsia="fi-FI"/>
              </w:rPr>
            </w:pPr>
            <w:r w:rsidRPr="00EF5447">
              <w:rPr>
                <w:lang w:eastAsia="fi-FI"/>
              </w:rPr>
              <w:t>DC_2A_n261H</w:t>
            </w:r>
          </w:p>
          <w:p w14:paraId="6FB2F612" w14:textId="77777777" w:rsidR="002071AE" w:rsidRPr="00EF5447" w:rsidRDefault="002071AE" w:rsidP="008C1C13">
            <w:pPr>
              <w:pStyle w:val="TAC"/>
            </w:pPr>
            <w:r w:rsidRPr="00B677E8">
              <w:rPr>
                <w:lang w:eastAsia="fi-FI"/>
              </w:rPr>
              <w:t>DC_2A_n261I</w:t>
            </w:r>
          </w:p>
        </w:tc>
      </w:tr>
      <w:tr w:rsidR="002071AE" w:rsidRPr="00EF5447" w14:paraId="3FD62B59"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3ED134" w14:textId="77777777" w:rsidR="002071AE" w:rsidRPr="00EF5447" w:rsidRDefault="002071AE" w:rsidP="008C1C13">
            <w:pPr>
              <w:pStyle w:val="TAC"/>
              <w:rPr>
                <w:noProof/>
              </w:rPr>
            </w:pPr>
            <w:r w:rsidRPr="00EF5447">
              <w:rPr>
                <w:noProof/>
                <w:lang w:eastAsia="zh-CN"/>
              </w:rPr>
              <w:t>DC_2A-66A_n257A</w:t>
            </w:r>
            <w:r w:rsidRPr="00EF5447">
              <w:rPr>
                <w:noProof/>
                <w:vertAlign w:val="superscript"/>
                <w:lang w:eastAsia="zh-CN"/>
              </w:rPr>
              <w:t>2</w:t>
            </w:r>
          </w:p>
          <w:p w14:paraId="5EEC73D5" w14:textId="77777777" w:rsidR="002071AE" w:rsidRPr="00EF5447" w:rsidRDefault="002071AE" w:rsidP="008C1C13">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249835" w14:textId="77777777" w:rsidR="002071AE" w:rsidRPr="00EF5447" w:rsidRDefault="002071AE" w:rsidP="008C1C13">
            <w:pPr>
              <w:pStyle w:val="TAC"/>
              <w:rPr>
                <w:noProof/>
                <w:lang w:eastAsia="zh-CN"/>
              </w:rPr>
            </w:pPr>
            <w:r w:rsidRPr="00EF5447">
              <w:rPr>
                <w:noProof/>
                <w:lang w:eastAsia="zh-CN"/>
              </w:rPr>
              <w:t>DC_2A_n257A</w:t>
            </w:r>
          </w:p>
          <w:p w14:paraId="06EFFD54" w14:textId="77777777" w:rsidR="002071AE" w:rsidRPr="00EF5447" w:rsidRDefault="002071AE" w:rsidP="008C1C13">
            <w:pPr>
              <w:pStyle w:val="TAC"/>
              <w:rPr>
                <w:noProof/>
                <w:lang w:eastAsia="zh-CN"/>
              </w:rPr>
            </w:pPr>
            <w:r w:rsidRPr="00EF5447">
              <w:rPr>
                <w:noProof/>
                <w:lang w:eastAsia="zh-CN"/>
              </w:rPr>
              <w:t>DC_66A_n257A</w:t>
            </w:r>
          </w:p>
        </w:tc>
      </w:tr>
      <w:tr w:rsidR="002071AE" w:rsidRPr="00EF5447" w14:paraId="52A3AF97"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49D924" w14:textId="77777777" w:rsidR="002071AE" w:rsidRPr="00EF5447" w:rsidRDefault="002071AE" w:rsidP="008C1C13">
            <w:pPr>
              <w:pStyle w:val="TAC"/>
              <w:rPr>
                <w:noProof/>
                <w:lang w:eastAsia="zh-CN"/>
              </w:rPr>
            </w:pPr>
            <w:r w:rsidRPr="00EF5447">
              <w:rPr>
                <w:noProof/>
                <w:lang w:eastAsia="zh-CN"/>
              </w:rPr>
              <w:lastRenderedPageBreak/>
              <w:t>DC_2A-66A_n260A</w:t>
            </w:r>
          </w:p>
          <w:p w14:paraId="2A1BEB75" w14:textId="77777777" w:rsidR="002071AE" w:rsidRPr="00EF5447" w:rsidRDefault="002071AE" w:rsidP="008C1C13">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0C24B5E2" w14:textId="77777777" w:rsidR="002071AE" w:rsidRPr="00EF5447" w:rsidRDefault="002071AE" w:rsidP="008C1C13">
            <w:pPr>
              <w:pStyle w:val="TAC"/>
              <w:rPr>
                <w:lang w:eastAsia="fi-FI"/>
              </w:rPr>
            </w:pPr>
            <w:r w:rsidRPr="00EF5447">
              <w:rPr>
                <w:lang w:eastAsia="fi-FI"/>
              </w:rPr>
              <w:t>DC_2A</w:t>
            </w:r>
            <w:r w:rsidRPr="00EF5447">
              <w:rPr>
                <w:rFonts w:cs="Arial"/>
                <w:noProof/>
                <w:szCs w:val="18"/>
              </w:rPr>
              <w:t>-66A</w:t>
            </w:r>
            <w:r w:rsidRPr="00EF5447">
              <w:rPr>
                <w:lang w:eastAsia="fi-FI"/>
              </w:rPr>
              <w:t>_n260H</w:t>
            </w:r>
          </w:p>
          <w:p w14:paraId="7762526D" w14:textId="77777777" w:rsidR="002071AE" w:rsidRPr="00EF5447" w:rsidRDefault="002071AE" w:rsidP="008C1C13">
            <w:pPr>
              <w:pStyle w:val="TAC"/>
              <w:rPr>
                <w:lang w:eastAsia="fi-FI"/>
              </w:rPr>
            </w:pPr>
            <w:r w:rsidRPr="00EF5447">
              <w:rPr>
                <w:lang w:eastAsia="fi-FI"/>
              </w:rPr>
              <w:t>DC_2A</w:t>
            </w:r>
            <w:r w:rsidRPr="00EF5447">
              <w:rPr>
                <w:rFonts w:cs="Arial"/>
                <w:noProof/>
                <w:szCs w:val="18"/>
              </w:rPr>
              <w:t>-66A</w:t>
            </w:r>
            <w:r w:rsidRPr="00EF5447">
              <w:rPr>
                <w:lang w:eastAsia="fi-FI"/>
              </w:rPr>
              <w:t>_n260I</w:t>
            </w:r>
          </w:p>
          <w:p w14:paraId="120109B3" w14:textId="77777777" w:rsidR="002071AE" w:rsidRPr="00EF5447" w:rsidRDefault="002071AE" w:rsidP="008C1C13">
            <w:pPr>
              <w:pStyle w:val="TAC"/>
              <w:rPr>
                <w:lang w:eastAsia="fi-FI"/>
              </w:rPr>
            </w:pPr>
            <w:r w:rsidRPr="00EF5447">
              <w:rPr>
                <w:lang w:eastAsia="fi-FI"/>
              </w:rPr>
              <w:t>DC_2A</w:t>
            </w:r>
            <w:r w:rsidRPr="00EF5447">
              <w:rPr>
                <w:rFonts w:cs="Arial"/>
                <w:noProof/>
                <w:szCs w:val="18"/>
              </w:rPr>
              <w:t>-66A</w:t>
            </w:r>
            <w:r w:rsidRPr="00EF5447">
              <w:rPr>
                <w:lang w:eastAsia="fi-FI"/>
              </w:rPr>
              <w:t>_n260J</w:t>
            </w:r>
          </w:p>
          <w:p w14:paraId="4CDDD34C" w14:textId="77777777" w:rsidR="002071AE" w:rsidRPr="00EF5447" w:rsidRDefault="002071AE" w:rsidP="008C1C13">
            <w:pPr>
              <w:pStyle w:val="TAC"/>
              <w:rPr>
                <w:lang w:eastAsia="fi-FI"/>
              </w:rPr>
            </w:pPr>
            <w:r w:rsidRPr="00EF5447">
              <w:rPr>
                <w:lang w:eastAsia="fi-FI"/>
              </w:rPr>
              <w:t>DC_2A</w:t>
            </w:r>
            <w:r w:rsidRPr="00EF5447">
              <w:rPr>
                <w:rFonts w:cs="Arial"/>
                <w:noProof/>
                <w:szCs w:val="18"/>
              </w:rPr>
              <w:t>-66A</w:t>
            </w:r>
            <w:r w:rsidRPr="00EF5447">
              <w:rPr>
                <w:lang w:eastAsia="fi-FI"/>
              </w:rPr>
              <w:t>_n260K</w:t>
            </w:r>
          </w:p>
          <w:p w14:paraId="74FFD815" w14:textId="77777777" w:rsidR="002071AE" w:rsidRPr="00EF5447" w:rsidRDefault="002071AE" w:rsidP="008C1C13">
            <w:pPr>
              <w:pStyle w:val="TAC"/>
              <w:rPr>
                <w:lang w:eastAsia="fi-FI"/>
              </w:rPr>
            </w:pPr>
            <w:r w:rsidRPr="00EF5447">
              <w:rPr>
                <w:lang w:eastAsia="fi-FI"/>
              </w:rPr>
              <w:t>DC_2A</w:t>
            </w:r>
            <w:r w:rsidRPr="00EF5447">
              <w:rPr>
                <w:rFonts w:cs="Arial"/>
                <w:noProof/>
                <w:szCs w:val="18"/>
              </w:rPr>
              <w:t>-66A</w:t>
            </w:r>
            <w:r w:rsidRPr="00EF5447">
              <w:rPr>
                <w:lang w:eastAsia="fi-FI"/>
              </w:rPr>
              <w:t>_n260L</w:t>
            </w:r>
          </w:p>
          <w:p w14:paraId="161196CA" w14:textId="77777777" w:rsidR="002071AE" w:rsidRPr="00EF5447" w:rsidRDefault="002071AE" w:rsidP="008C1C13">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D29248" w14:textId="77777777" w:rsidR="002071AE" w:rsidRPr="00EF5447" w:rsidRDefault="002071AE" w:rsidP="008C1C13">
            <w:pPr>
              <w:pStyle w:val="TAC"/>
              <w:rPr>
                <w:noProof/>
                <w:lang w:eastAsia="zh-CN"/>
              </w:rPr>
            </w:pPr>
            <w:r w:rsidRPr="00EF5447">
              <w:rPr>
                <w:noProof/>
                <w:lang w:eastAsia="zh-CN"/>
              </w:rPr>
              <w:t>DC_2A_n260A</w:t>
            </w:r>
          </w:p>
          <w:p w14:paraId="1842B843" w14:textId="77777777" w:rsidR="002071AE" w:rsidRPr="00EF5447" w:rsidRDefault="002071AE" w:rsidP="008C1C13">
            <w:pPr>
              <w:pStyle w:val="TAC"/>
              <w:rPr>
                <w:noProof/>
                <w:lang w:eastAsia="zh-CN"/>
              </w:rPr>
            </w:pPr>
            <w:r w:rsidRPr="00EF5447">
              <w:rPr>
                <w:noProof/>
                <w:lang w:eastAsia="zh-CN"/>
              </w:rPr>
              <w:t>DC_66A_n260A</w:t>
            </w:r>
          </w:p>
        </w:tc>
      </w:tr>
      <w:tr w:rsidR="002071AE" w:rsidRPr="00EF5447" w14:paraId="5D5535DD"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94181B" w14:textId="77777777" w:rsidR="002071AE" w:rsidRPr="00EF5447" w:rsidRDefault="002071AE" w:rsidP="008C1C13">
            <w:pPr>
              <w:pStyle w:val="TAC"/>
              <w:rPr>
                <w:rFonts w:cs="Arial"/>
                <w:lang w:eastAsia="ja-JP"/>
              </w:rPr>
            </w:pPr>
            <w:r w:rsidRPr="00EF5447">
              <w:rPr>
                <w:rFonts w:cs="Arial"/>
                <w:lang w:eastAsia="ja-JP"/>
              </w:rPr>
              <w:t>DC_2A-66A_n260(2A)</w:t>
            </w:r>
          </w:p>
          <w:p w14:paraId="086DC55D" w14:textId="77777777" w:rsidR="002071AE" w:rsidRPr="00EF5447" w:rsidRDefault="002071AE" w:rsidP="008C1C13">
            <w:pPr>
              <w:pStyle w:val="TAC"/>
              <w:rPr>
                <w:rFonts w:cs="Arial"/>
                <w:lang w:eastAsia="ja-JP"/>
              </w:rPr>
            </w:pPr>
            <w:r w:rsidRPr="00EF5447">
              <w:rPr>
                <w:rFonts w:cs="Arial"/>
                <w:lang w:eastAsia="ja-JP"/>
              </w:rPr>
              <w:t>DC_2A-66A_n260(3A)</w:t>
            </w:r>
          </w:p>
          <w:p w14:paraId="76393681" w14:textId="77777777" w:rsidR="002071AE" w:rsidRPr="00EF5447" w:rsidRDefault="002071AE" w:rsidP="008C1C13">
            <w:pPr>
              <w:pStyle w:val="TAC"/>
              <w:rPr>
                <w:rFonts w:cs="Arial"/>
                <w:lang w:eastAsia="ja-JP"/>
              </w:rPr>
            </w:pPr>
            <w:r w:rsidRPr="00EF5447">
              <w:rPr>
                <w:rFonts w:cs="Arial"/>
                <w:lang w:eastAsia="ja-JP"/>
              </w:rPr>
              <w:t>DC_2A-66A_n260(4A)</w:t>
            </w:r>
          </w:p>
          <w:p w14:paraId="0BECFC23" w14:textId="77777777" w:rsidR="002071AE" w:rsidRPr="00EF5447" w:rsidRDefault="002071AE" w:rsidP="008C1C13">
            <w:pPr>
              <w:pStyle w:val="TAC"/>
              <w:rPr>
                <w:noProof/>
                <w:lang w:eastAsia="zh-CN"/>
              </w:rPr>
            </w:pPr>
            <w:r w:rsidRPr="00EF5447">
              <w:rPr>
                <w:noProof/>
                <w:lang w:eastAsia="zh-CN"/>
              </w:rPr>
              <w:t>DC_2A-66A_n260(5A)</w:t>
            </w:r>
          </w:p>
          <w:p w14:paraId="1D917534" w14:textId="77777777" w:rsidR="002071AE" w:rsidRPr="00EF5447" w:rsidRDefault="002071AE" w:rsidP="008C1C13">
            <w:pPr>
              <w:pStyle w:val="TAC"/>
              <w:rPr>
                <w:noProof/>
                <w:lang w:eastAsia="zh-CN"/>
              </w:rPr>
            </w:pPr>
            <w:r w:rsidRPr="00EF5447">
              <w:rPr>
                <w:noProof/>
                <w:lang w:eastAsia="zh-CN"/>
              </w:rPr>
              <w:t>DC_2A-66A_n260(6A)</w:t>
            </w:r>
          </w:p>
          <w:p w14:paraId="7049FEFD" w14:textId="77777777" w:rsidR="002071AE" w:rsidRPr="00EF5447" w:rsidRDefault="002071AE" w:rsidP="008C1C13">
            <w:pPr>
              <w:pStyle w:val="TAC"/>
              <w:rPr>
                <w:noProof/>
                <w:lang w:eastAsia="zh-CN"/>
              </w:rPr>
            </w:pPr>
            <w:r w:rsidRPr="00EF5447">
              <w:rPr>
                <w:noProof/>
                <w:lang w:eastAsia="zh-CN"/>
              </w:rPr>
              <w:t>DC_2A-66A_n260(2G)</w:t>
            </w:r>
          </w:p>
          <w:p w14:paraId="61C82B77" w14:textId="77777777" w:rsidR="002071AE" w:rsidRPr="00EF5447" w:rsidRDefault="002071AE" w:rsidP="008C1C13">
            <w:pPr>
              <w:pStyle w:val="TAC"/>
              <w:rPr>
                <w:noProof/>
                <w:lang w:eastAsia="zh-CN"/>
              </w:rPr>
            </w:pPr>
            <w:r w:rsidRPr="00EF5447">
              <w:rPr>
                <w:noProof/>
                <w:lang w:eastAsia="zh-CN"/>
              </w:rPr>
              <w:t>DC_2A-66A_n260(2H)</w:t>
            </w:r>
          </w:p>
          <w:p w14:paraId="5738624D" w14:textId="77777777" w:rsidR="002071AE" w:rsidRPr="00EF5447" w:rsidRDefault="002071AE" w:rsidP="008C1C13">
            <w:pPr>
              <w:pStyle w:val="TAC"/>
              <w:rPr>
                <w:noProof/>
                <w:lang w:eastAsia="zh-CN"/>
              </w:rPr>
            </w:pPr>
            <w:r w:rsidRPr="00EF5447">
              <w:rPr>
                <w:noProof/>
                <w:lang w:eastAsia="zh-CN"/>
              </w:rPr>
              <w:t>DC_2A-66A_n260(A-G)</w:t>
            </w:r>
          </w:p>
          <w:p w14:paraId="291FF74B" w14:textId="77777777" w:rsidR="002071AE" w:rsidRPr="00EF5447" w:rsidRDefault="002071AE" w:rsidP="008C1C13">
            <w:pPr>
              <w:pStyle w:val="TAC"/>
              <w:rPr>
                <w:noProof/>
                <w:lang w:eastAsia="zh-CN"/>
              </w:rPr>
            </w:pPr>
            <w:r w:rsidRPr="00EF5447">
              <w:rPr>
                <w:noProof/>
                <w:lang w:eastAsia="zh-CN"/>
              </w:rPr>
              <w:t>DC_2A-66A_n260(A-H)</w:t>
            </w:r>
          </w:p>
          <w:p w14:paraId="4A5ED17C" w14:textId="77777777" w:rsidR="002071AE" w:rsidRPr="00EF5447" w:rsidRDefault="002071AE" w:rsidP="008C1C13">
            <w:pPr>
              <w:pStyle w:val="TAC"/>
              <w:rPr>
                <w:noProof/>
                <w:lang w:eastAsia="zh-CN"/>
              </w:rPr>
            </w:pPr>
            <w:r w:rsidRPr="00EF5447">
              <w:rPr>
                <w:noProof/>
                <w:lang w:eastAsia="zh-CN"/>
              </w:rPr>
              <w:t>DC_2A-66A_n260(A-2G)</w:t>
            </w:r>
          </w:p>
          <w:p w14:paraId="329768B3" w14:textId="77777777" w:rsidR="002071AE" w:rsidRPr="00EF5447" w:rsidRDefault="002071AE" w:rsidP="008C1C13">
            <w:pPr>
              <w:pStyle w:val="TAC"/>
              <w:rPr>
                <w:noProof/>
                <w:lang w:eastAsia="zh-CN"/>
              </w:rPr>
            </w:pPr>
            <w:r w:rsidRPr="00EF5447">
              <w:rPr>
                <w:noProof/>
                <w:lang w:eastAsia="zh-CN"/>
              </w:rPr>
              <w:t>DC_2A-66A_n260(2A-G)</w:t>
            </w:r>
          </w:p>
          <w:p w14:paraId="75986F05" w14:textId="77777777" w:rsidR="002071AE" w:rsidRPr="00EF5447" w:rsidRDefault="002071AE" w:rsidP="008C1C13">
            <w:pPr>
              <w:pStyle w:val="TAC"/>
              <w:rPr>
                <w:noProof/>
                <w:lang w:eastAsia="zh-CN"/>
              </w:rPr>
            </w:pPr>
            <w:r w:rsidRPr="00EF5447">
              <w:rPr>
                <w:noProof/>
                <w:lang w:eastAsia="zh-CN"/>
              </w:rPr>
              <w:t>DC_2A-66A_n260(2A-2G)</w:t>
            </w:r>
          </w:p>
          <w:p w14:paraId="73E80468" w14:textId="77777777" w:rsidR="002071AE" w:rsidRPr="00EF5447" w:rsidRDefault="002071AE" w:rsidP="008C1C13">
            <w:pPr>
              <w:pStyle w:val="TAC"/>
              <w:rPr>
                <w:noProof/>
                <w:lang w:eastAsia="zh-CN"/>
              </w:rPr>
            </w:pPr>
            <w:r w:rsidRPr="00EF5447">
              <w:rPr>
                <w:noProof/>
                <w:lang w:eastAsia="zh-CN"/>
              </w:rPr>
              <w:t>DC_2A-66A_n260(3A-G)</w:t>
            </w:r>
          </w:p>
          <w:p w14:paraId="26FDF1B5" w14:textId="77777777" w:rsidR="002071AE" w:rsidRPr="00EF5447" w:rsidRDefault="002071AE" w:rsidP="008C1C13">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2E8431" w14:textId="77777777" w:rsidR="002071AE" w:rsidRPr="00EF5447" w:rsidRDefault="002071AE" w:rsidP="008C1C13">
            <w:pPr>
              <w:pStyle w:val="TAC"/>
              <w:rPr>
                <w:noProof/>
                <w:lang w:eastAsia="zh-CN"/>
              </w:rPr>
            </w:pPr>
            <w:r w:rsidRPr="00EF5447">
              <w:rPr>
                <w:noProof/>
                <w:lang w:eastAsia="zh-CN"/>
              </w:rPr>
              <w:t>DC_2A_n260A</w:t>
            </w:r>
          </w:p>
          <w:p w14:paraId="4E924B07" w14:textId="77777777" w:rsidR="002071AE" w:rsidRPr="00EF5447" w:rsidRDefault="002071AE" w:rsidP="008C1C13">
            <w:pPr>
              <w:pStyle w:val="TAC"/>
              <w:rPr>
                <w:noProof/>
                <w:lang w:eastAsia="zh-CN"/>
              </w:rPr>
            </w:pPr>
            <w:r w:rsidRPr="00EF5447">
              <w:rPr>
                <w:noProof/>
                <w:lang w:eastAsia="zh-CN"/>
              </w:rPr>
              <w:t>DC_66A_n260A</w:t>
            </w:r>
          </w:p>
        </w:tc>
      </w:tr>
      <w:tr w:rsidR="002071AE" w:rsidRPr="00EF5447" w14:paraId="699CCFA9"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90055D3" w14:textId="77777777" w:rsidR="002071AE" w:rsidRPr="00EF5447" w:rsidRDefault="002071AE" w:rsidP="008C1C13">
            <w:pPr>
              <w:pStyle w:val="TAC"/>
              <w:rPr>
                <w:lang w:eastAsia="fi-FI"/>
              </w:rPr>
            </w:pPr>
            <w:r w:rsidRPr="00EF5447">
              <w:rPr>
                <w:lang w:eastAsia="fi-FI"/>
              </w:rPr>
              <w:t>DC_2A</w:t>
            </w:r>
            <w:r w:rsidRPr="00EF5447">
              <w:rPr>
                <w:rFonts w:cs="Arial"/>
                <w:noProof/>
                <w:szCs w:val="18"/>
              </w:rPr>
              <w:t>-66A</w:t>
            </w:r>
            <w:r w:rsidRPr="00EF5447">
              <w:rPr>
                <w:lang w:eastAsia="fi-FI"/>
              </w:rPr>
              <w:t>_n260I</w:t>
            </w:r>
          </w:p>
          <w:p w14:paraId="0CE940C5" w14:textId="77777777" w:rsidR="002071AE" w:rsidRPr="00EF5447" w:rsidRDefault="002071AE" w:rsidP="008C1C13">
            <w:pPr>
              <w:pStyle w:val="TAC"/>
              <w:rPr>
                <w:lang w:eastAsia="fi-FI"/>
              </w:rPr>
            </w:pPr>
            <w:r w:rsidRPr="00EF5447">
              <w:rPr>
                <w:lang w:eastAsia="fi-FI"/>
              </w:rPr>
              <w:t>DC_2A</w:t>
            </w:r>
            <w:r w:rsidRPr="00EF5447">
              <w:rPr>
                <w:rFonts w:cs="Arial"/>
                <w:noProof/>
                <w:szCs w:val="18"/>
              </w:rPr>
              <w:t>-66A</w:t>
            </w:r>
            <w:r w:rsidRPr="00EF5447">
              <w:rPr>
                <w:lang w:eastAsia="fi-FI"/>
              </w:rPr>
              <w:t>_n260J</w:t>
            </w:r>
          </w:p>
          <w:p w14:paraId="6B66731F" w14:textId="77777777" w:rsidR="002071AE" w:rsidRPr="00EF5447" w:rsidRDefault="002071AE" w:rsidP="008C1C13">
            <w:pPr>
              <w:pStyle w:val="TAC"/>
              <w:rPr>
                <w:lang w:eastAsia="fi-FI"/>
              </w:rPr>
            </w:pPr>
            <w:r w:rsidRPr="00EF5447">
              <w:rPr>
                <w:lang w:eastAsia="fi-FI"/>
              </w:rPr>
              <w:t>DC_2A</w:t>
            </w:r>
            <w:r w:rsidRPr="00EF5447">
              <w:rPr>
                <w:rFonts w:cs="Arial"/>
                <w:noProof/>
                <w:szCs w:val="18"/>
              </w:rPr>
              <w:t>-66A</w:t>
            </w:r>
            <w:r w:rsidRPr="00EF5447">
              <w:rPr>
                <w:lang w:eastAsia="fi-FI"/>
              </w:rPr>
              <w:t>_n260K</w:t>
            </w:r>
          </w:p>
          <w:p w14:paraId="545B56E2" w14:textId="77777777" w:rsidR="002071AE" w:rsidRPr="00EF5447" w:rsidRDefault="002071AE" w:rsidP="008C1C13">
            <w:pPr>
              <w:pStyle w:val="TAC"/>
              <w:rPr>
                <w:lang w:eastAsia="fi-FI"/>
              </w:rPr>
            </w:pPr>
            <w:r w:rsidRPr="00EF5447">
              <w:rPr>
                <w:lang w:eastAsia="fi-FI"/>
              </w:rPr>
              <w:t>DC_2A</w:t>
            </w:r>
            <w:r w:rsidRPr="00EF5447">
              <w:rPr>
                <w:rFonts w:cs="Arial"/>
                <w:noProof/>
                <w:szCs w:val="18"/>
              </w:rPr>
              <w:t>-66A</w:t>
            </w:r>
            <w:r w:rsidRPr="00EF5447">
              <w:rPr>
                <w:lang w:eastAsia="fi-FI"/>
              </w:rPr>
              <w:t>_n260L</w:t>
            </w:r>
          </w:p>
          <w:p w14:paraId="4F210839" w14:textId="77777777" w:rsidR="002071AE" w:rsidRPr="00EF5447" w:rsidRDefault="002071AE" w:rsidP="008C1C13">
            <w:pPr>
              <w:pStyle w:val="TAC"/>
              <w:rPr>
                <w:noProof/>
              </w:rPr>
            </w:pPr>
            <w:r w:rsidRPr="00EF5447">
              <w:rPr>
                <w:lang w:eastAsia="fi-FI"/>
              </w:rPr>
              <w:t>DC_2A</w:t>
            </w:r>
            <w:r w:rsidRPr="00EF5447">
              <w:rPr>
                <w:rFonts w:cs="Arial"/>
                <w:noProof/>
                <w:szCs w:val="18"/>
                <w:lang w:eastAsia="zh-CN"/>
              </w:rPr>
              <w:t>-66A</w:t>
            </w:r>
            <w:r w:rsidRPr="00EF5447">
              <w:rPr>
                <w:lang w:eastAsia="fi-FI"/>
              </w:rPr>
              <w:t>_n260M</w:t>
            </w:r>
          </w:p>
          <w:p w14:paraId="414550AB" w14:textId="77777777" w:rsidR="002071AE" w:rsidRPr="00EF5447" w:rsidRDefault="002071AE" w:rsidP="008C1C13">
            <w:pPr>
              <w:pStyle w:val="TAC"/>
              <w:rPr>
                <w:lang w:eastAsia="zh-CN"/>
              </w:rPr>
            </w:pPr>
            <w:r w:rsidRPr="00EF5447">
              <w:rPr>
                <w:lang w:eastAsia="zh-CN"/>
              </w:rPr>
              <w:t>DC_2A-66A-66A_n260I</w:t>
            </w:r>
          </w:p>
          <w:p w14:paraId="1B34816C" w14:textId="77777777" w:rsidR="002071AE" w:rsidRPr="00EF5447" w:rsidRDefault="002071AE" w:rsidP="008C1C13">
            <w:pPr>
              <w:pStyle w:val="TAC"/>
              <w:rPr>
                <w:lang w:eastAsia="zh-CN"/>
              </w:rPr>
            </w:pPr>
            <w:r w:rsidRPr="00EF5447">
              <w:rPr>
                <w:lang w:eastAsia="zh-CN"/>
              </w:rPr>
              <w:t>DC_2A-66A-66A_n260J</w:t>
            </w:r>
          </w:p>
          <w:p w14:paraId="4855C2C8" w14:textId="77777777" w:rsidR="002071AE" w:rsidRPr="00EF5447" w:rsidRDefault="002071AE" w:rsidP="008C1C13">
            <w:pPr>
              <w:pStyle w:val="TAC"/>
              <w:rPr>
                <w:lang w:eastAsia="zh-CN"/>
              </w:rPr>
            </w:pPr>
            <w:r w:rsidRPr="00EF5447">
              <w:rPr>
                <w:lang w:eastAsia="zh-CN"/>
              </w:rPr>
              <w:t>DC_2A-66A-66A_n260K</w:t>
            </w:r>
          </w:p>
          <w:p w14:paraId="1D1E557D" w14:textId="77777777" w:rsidR="002071AE" w:rsidRPr="00EF5447" w:rsidRDefault="002071AE" w:rsidP="008C1C13">
            <w:pPr>
              <w:pStyle w:val="TAC"/>
              <w:rPr>
                <w:lang w:eastAsia="zh-CN"/>
              </w:rPr>
            </w:pPr>
            <w:r w:rsidRPr="00EF5447">
              <w:rPr>
                <w:lang w:eastAsia="zh-CN"/>
              </w:rPr>
              <w:t>DC_2A-66A-66A_n260L</w:t>
            </w:r>
          </w:p>
          <w:p w14:paraId="2FC2664A" w14:textId="77777777" w:rsidR="002071AE" w:rsidRPr="00EF5447" w:rsidRDefault="002071AE" w:rsidP="008C1C13">
            <w:pPr>
              <w:pStyle w:val="TAC"/>
              <w:rPr>
                <w:rFonts w:cs="Arial"/>
                <w:lang w:eastAsia="ja-JP"/>
              </w:rPr>
            </w:pPr>
            <w:r w:rsidRPr="00EF5447">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DB0278" w14:textId="77777777" w:rsidR="002071AE" w:rsidRPr="00EF5447" w:rsidRDefault="002071AE" w:rsidP="008C1C13">
            <w:pPr>
              <w:pStyle w:val="TAC"/>
              <w:rPr>
                <w:noProof/>
                <w:lang w:eastAsia="zh-CN"/>
              </w:rPr>
            </w:pPr>
            <w:r w:rsidRPr="00EF5447">
              <w:rPr>
                <w:noProof/>
                <w:lang w:eastAsia="zh-CN"/>
              </w:rPr>
              <w:t>DC_2A_n260G</w:t>
            </w:r>
          </w:p>
          <w:p w14:paraId="1FFA8A6A" w14:textId="77777777" w:rsidR="002071AE" w:rsidRPr="00EF5447" w:rsidRDefault="002071AE" w:rsidP="008C1C13">
            <w:pPr>
              <w:pStyle w:val="TAC"/>
              <w:rPr>
                <w:noProof/>
                <w:lang w:eastAsia="zh-CN"/>
              </w:rPr>
            </w:pPr>
            <w:r w:rsidRPr="00EF5447">
              <w:rPr>
                <w:noProof/>
                <w:lang w:eastAsia="zh-CN"/>
              </w:rPr>
              <w:t>DC_66A_n260G</w:t>
            </w:r>
          </w:p>
        </w:tc>
      </w:tr>
      <w:tr w:rsidR="002071AE" w:rsidRPr="00EF5447" w14:paraId="20DBE422"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FD7675A" w14:textId="77777777" w:rsidR="002071AE" w:rsidRPr="00EF5447" w:rsidRDefault="002071AE" w:rsidP="008C1C13">
            <w:pPr>
              <w:pStyle w:val="TAC"/>
              <w:rPr>
                <w:lang w:eastAsia="fi-FI"/>
              </w:rPr>
            </w:pPr>
            <w:r w:rsidRPr="00EF5447">
              <w:rPr>
                <w:lang w:eastAsia="fi-FI"/>
              </w:rPr>
              <w:t>DC_2A</w:t>
            </w:r>
            <w:r w:rsidRPr="00EF5447">
              <w:rPr>
                <w:rFonts w:cs="Arial"/>
                <w:noProof/>
                <w:szCs w:val="18"/>
              </w:rPr>
              <w:t>-66A</w:t>
            </w:r>
            <w:r w:rsidRPr="00EF5447">
              <w:rPr>
                <w:lang w:eastAsia="fi-FI"/>
              </w:rPr>
              <w:t>_n260I</w:t>
            </w:r>
          </w:p>
          <w:p w14:paraId="45A4C32F" w14:textId="77777777" w:rsidR="002071AE" w:rsidRPr="00EF5447" w:rsidRDefault="002071AE" w:rsidP="008C1C13">
            <w:pPr>
              <w:pStyle w:val="TAC"/>
              <w:rPr>
                <w:lang w:eastAsia="fi-FI"/>
              </w:rPr>
            </w:pPr>
            <w:r w:rsidRPr="00EF5447">
              <w:rPr>
                <w:lang w:eastAsia="fi-FI"/>
              </w:rPr>
              <w:t>DC_2A</w:t>
            </w:r>
            <w:r w:rsidRPr="00EF5447">
              <w:rPr>
                <w:rFonts w:cs="Arial"/>
                <w:noProof/>
                <w:szCs w:val="18"/>
              </w:rPr>
              <w:t>-66A</w:t>
            </w:r>
            <w:r w:rsidRPr="00EF5447">
              <w:rPr>
                <w:lang w:eastAsia="fi-FI"/>
              </w:rPr>
              <w:t>_n260J</w:t>
            </w:r>
          </w:p>
          <w:p w14:paraId="5CE0B398" w14:textId="77777777" w:rsidR="002071AE" w:rsidRPr="00EF5447" w:rsidRDefault="002071AE" w:rsidP="008C1C13">
            <w:pPr>
              <w:pStyle w:val="TAC"/>
              <w:rPr>
                <w:lang w:eastAsia="fi-FI"/>
              </w:rPr>
            </w:pPr>
            <w:r w:rsidRPr="00EF5447">
              <w:rPr>
                <w:lang w:eastAsia="fi-FI"/>
              </w:rPr>
              <w:t>DC_2A</w:t>
            </w:r>
            <w:r w:rsidRPr="00EF5447">
              <w:rPr>
                <w:rFonts w:cs="Arial"/>
                <w:noProof/>
                <w:szCs w:val="18"/>
              </w:rPr>
              <w:t>-66A</w:t>
            </w:r>
            <w:r w:rsidRPr="00EF5447">
              <w:rPr>
                <w:lang w:eastAsia="fi-FI"/>
              </w:rPr>
              <w:t>_n260K</w:t>
            </w:r>
          </w:p>
          <w:p w14:paraId="3356C009" w14:textId="77777777" w:rsidR="002071AE" w:rsidRPr="00EF5447" w:rsidRDefault="002071AE" w:rsidP="008C1C13">
            <w:pPr>
              <w:pStyle w:val="TAC"/>
              <w:rPr>
                <w:lang w:eastAsia="fi-FI"/>
              </w:rPr>
            </w:pPr>
            <w:r w:rsidRPr="00EF5447">
              <w:rPr>
                <w:lang w:eastAsia="fi-FI"/>
              </w:rPr>
              <w:t>DC_2A</w:t>
            </w:r>
            <w:r w:rsidRPr="00EF5447">
              <w:rPr>
                <w:rFonts w:cs="Arial"/>
                <w:noProof/>
                <w:szCs w:val="18"/>
              </w:rPr>
              <w:t>-66A</w:t>
            </w:r>
            <w:r w:rsidRPr="00EF5447">
              <w:rPr>
                <w:lang w:eastAsia="fi-FI"/>
              </w:rPr>
              <w:t>_n260L</w:t>
            </w:r>
          </w:p>
          <w:p w14:paraId="2211EFBD" w14:textId="77777777" w:rsidR="002071AE" w:rsidRPr="00EF5447" w:rsidRDefault="002071AE" w:rsidP="008C1C13">
            <w:pPr>
              <w:pStyle w:val="TAC"/>
              <w:rPr>
                <w:noProof/>
              </w:rPr>
            </w:pPr>
            <w:r w:rsidRPr="00EF5447">
              <w:rPr>
                <w:lang w:eastAsia="fi-FI"/>
              </w:rPr>
              <w:t>DC_2A</w:t>
            </w:r>
            <w:r w:rsidRPr="00EF5447">
              <w:rPr>
                <w:rFonts w:cs="Arial"/>
                <w:noProof/>
                <w:szCs w:val="18"/>
                <w:lang w:eastAsia="zh-CN"/>
              </w:rPr>
              <w:t>-66A</w:t>
            </w:r>
            <w:r w:rsidRPr="00EF5447">
              <w:rPr>
                <w:lang w:eastAsia="fi-FI"/>
              </w:rPr>
              <w:t>_n260M</w:t>
            </w:r>
          </w:p>
          <w:p w14:paraId="2526F0AA" w14:textId="77777777" w:rsidR="002071AE" w:rsidRPr="00EF5447" w:rsidRDefault="002071AE" w:rsidP="008C1C13">
            <w:pPr>
              <w:pStyle w:val="TAC"/>
              <w:rPr>
                <w:lang w:eastAsia="zh-CN"/>
              </w:rPr>
            </w:pPr>
            <w:r w:rsidRPr="00EF5447">
              <w:rPr>
                <w:lang w:eastAsia="zh-CN"/>
              </w:rPr>
              <w:t>DC_2A-66A-66A_n260I</w:t>
            </w:r>
          </w:p>
          <w:p w14:paraId="61EB7CC7" w14:textId="77777777" w:rsidR="002071AE" w:rsidRPr="00EF5447" w:rsidRDefault="002071AE" w:rsidP="008C1C13">
            <w:pPr>
              <w:pStyle w:val="TAC"/>
              <w:rPr>
                <w:lang w:eastAsia="zh-CN"/>
              </w:rPr>
            </w:pPr>
            <w:r w:rsidRPr="00EF5447">
              <w:rPr>
                <w:lang w:eastAsia="zh-CN"/>
              </w:rPr>
              <w:t>DC_2A-66A-66A_n260J</w:t>
            </w:r>
          </w:p>
          <w:p w14:paraId="221EC206" w14:textId="77777777" w:rsidR="002071AE" w:rsidRPr="00EF5447" w:rsidRDefault="002071AE" w:rsidP="008C1C13">
            <w:pPr>
              <w:pStyle w:val="TAC"/>
              <w:rPr>
                <w:lang w:eastAsia="zh-CN"/>
              </w:rPr>
            </w:pPr>
            <w:r w:rsidRPr="00EF5447">
              <w:rPr>
                <w:lang w:eastAsia="zh-CN"/>
              </w:rPr>
              <w:t>DC_2A-66A-66A_n260K</w:t>
            </w:r>
          </w:p>
          <w:p w14:paraId="110630F5" w14:textId="77777777" w:rsidR="002071AE" w:rsidRPr="00EF5447" w:rsidRDefault="002071AE" w:rsidP="008C1C13">
            <w:pPr>
              <w:pStyle w:val="TAC"/>
              <w:rPr>
                <w:lang w:eastAsia="zh-CN"/>
              </w:rPr>
            </w:pPr>
            <w:r w:rsidRPr="00EF5447">
              <w:rPr>
                <w:lang w:eastAsia="zh-CN"/>
              </w:rPr>
              <w:t>DC_2A-66A-66A_n260L</w:t>
            </w:r>
          </w:p>
          <w:p w14:paraId="3590D323" w14:textId="77777777" w:rsidR="002071AE" w:rsidRPr="00EF5447" w:rsidRDefault="002071AE" w:rsidP="008C1C13">
            <w:pPr>
              <w:pStyle w:val="TAC"/>
              <w:rPr>
                <w:rFonts w:cs="Arial"/>
                <w:lang w:eastAsia="ja-JP"/>
              </w:rPr>
            </w:pPr>
            <w:r w:rsidRPr="00EF5447">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00BF08" w14:textId="77777777" w:rsidR="002071AE" w:rsidRPr="00EF5447" w:rsidRDefault="002071AE" w:rsidP="008C1C13">
            <w:pPr>
              <w:pStyle w:val="TAC"/>
              <w:rPr>
                <w:noProof/>
                <w:lang w:eastAsia="zh-CN"/>
              </w:rPr>
            </w:pPr>
            <w:r w:rsidRPr="00EF5447">
              <w:rPr>
                <w:noProof/>
                <w:lang w:eastAsia="zh-CN"/>
              </w:rPr>
              <w:t>DC_2A_n260H</w:t>
            </w:r>
          </w:p>
          <w:p w14:paraId="07AD5D2B" w14:textId="77777777" w:rsidR="002071AE" w:rsidRPr="00EF5447" w:rsidRDefault="002071AE" w:rsidP="008C1C13">
            <w:pPr>
              <w:pStyle w:val="TAC"/>
              <w:rPr>
                <w:noProof/>
                <w:lang w:eastAsia="zh-CN"/>
              </w:rPr>
            </w:pPr>
            <w:r w:rsidRPr="00EF5447">
              <w:rPr>
                <w:noProof/>
                <w:lang w:eastAsia="zh-CN"/>
              </w:rPr>
              <w:t>DC_66A_n260H</w:t>
            </w:r>
          </w:p>
        </w:tc>
      </w:tr>
      <w:tr w:rsidR="002071AE" w:rsidRPr="00EF5447" w14:paraId="21707022"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CBB7F5" w14:textId="77777777" w:rsidR="002071AE" w:rsidRPr="00EF5447" w:rsidRDefault="002071AE" w:rsidP="008C1C13">
            <w:pPr>
              <w:pStyle w:val="TAC"/>
              <w:rPr>
                <w:lang w:eastAsia="zh-CN"/>
              </w:rPr>
            </w:pPr>
            <w:r w:rsidRPr="00EF5447">
              <w:rPr>
                <w:lang w:eastAsia="zh-CN"/>
              </w:rPr>
              <w:t>DC_2A-66A_n260I</w:t>
            </w:r>
          </w:p>
          <w:p w14:paraId="585CF00B" w14:textId="77777777" w:rsidR="002071AE" w:rsidRPr="00EF5447" w:rsidRDefault="002071AE" w:rsidP="008C1C13">
            <w:pPr>
              <w:pStyle w:val="TAC"/>
              <w:rPr>
                <w:lang w:eastAsia="zh-CN"/>
              </w:rPr>
            </w:pPr>
            <w:r w:rsidRPr="00EF5447">
              <w:rPr>
                <w:lang w:eastAsia="zh-CN"/>
              </w:rPr>
              <w:t>DC_2A-66A_n260J</w:t>
            </w:r>
          </w:p>
          <w:p w14:paraId="0071BF20" w14:textId="77777777" w:rsidR="002071AE" w:rsidRPr="00EF5447" w:rsidRDefault="002071AE" w:rsidP="008C1C13">
            <w:pPr>
              <w:pStyle w:val="TAC"/>
              <w:rPr>
                <w:lang w:eastAsia="zh-CN"/>
              </w:rPr>
            </w:pPr>
            <w:r w:rsidRPr="00EF5447">
              <w:rPr>
                <w:lang w:eastAsia="zh-CN"/>
              </w:rPr>
              <w:t>DC_2A-66A_n260K</w:t>
            </w:r>
          </w:p>
          <w:p w14:paraId="26BDDC09" w14:textId="77777777" w:rsidR="002071AE" w:rsidRPr="00EF5447" w:rsidRDefault="002071AE" w:rsidP="008C1C13">
            <w:pPr>
              <w:pStyle w:val="TAC"/>
              <w:rPr>
                <w:lang w:eastAsia="zh-CN"/>
              </w:rPr>
            </w:pPr>
            <w:r w:rsidRPr="00EF5447">
              <w:rPr>
                <w:lang w:eastAsia="zh-CN"/>
              </w:rPr>
              <w:t>DC_2A-66A_n260L</w:t>
            </w:r>
          </w:p>
          <w:p w14:paraId="5CAEFB98" w14:textId="77777777" w:rsidR="002071AE" w:rsidRPr="00EF5447" w:rsidRDefault="002071AE" w:rsidP="008C1C13">
            <w:pPr>
              <w:pStyle w:val="TAC"/>
              <w:rPr>
                <w:lang w:eastAsia="zh-CN"/>
              </w:rPr>
            </w:pPr>
            <w:r w:rsidRPr="00EF5447">
              <w:rPr>
                <w:lang w:eastAsia="zh-CN"/>
              </w:rPr>
              <w:t>DC_2A-66A_n260M</w:t>
            </w:r>
          </w:p>
          <w:p w14:paraId="3FF6CFA5" w14:textId="77777777" w:rsidR="002071AE" w:rsidRPr="00EF5447" w:rsidRDefault="002071AE" w:rsidP="008C1C13">
            <w:pPr>
              <w:pStyle w:val="TAC"/>
              <w:rPr>
                <w:lang w:eastAsia="zh-CN"/>
              </w:rPr>
            </w:pPr>
            <w:r w:rsidRPr="00EF5447">
              <w:rPr>
                <w:lang w:eastAsia="zh-CN"/>
              </w:rPr>
              <w:t>DC_2A-66A-66A_n260I</w:t>
            </w:r>
          </w:p>
          <w:p w14:paraId="7A88D1CB" w14:textId="77777777" w:rsidR="002071AE" w:rsidRPr="00EF5447" w:rsidRDefault="002071AE" w:rsidP="008C1C13">
            <w:pPr>
              <w:pStyle w:val="TAC"/>
              <w:rPr>
                <w:lang w:eastAsia="zh-CN"/>
              </w:rPr>
            </w:pPr>
            <w:r w:rsidRPr="00EF5447">
              <w:rPr>
                <w:lang w:eastAsia="zh-CN"/>
              </w:rPr>
              <w:t>DC_2A-66A-66A_n260J</w:t>
            </w:r>
          </w:p>
          <w:p w14:paraId="6DE54551" w14:textId="77777777" w:rsidR="002071AE" w:rsidRPr="00EF5447" w:rsidRDefault="002071AE" w:rsidP="008C1C13">
            <w:pPr>
              <w:pStyle w:val="TAC"/>
              <w:rPr>
                <w:lang w:eastAsia="zh-CN"/>
              </w:rPr>
            </w:pPr>
            <w:r w:rsidRPr="00EF5447">
              <w:rPr>
                <w:lang w:eastAsia="zh-CN"/>
              </w:rPr>
              <w:t>DC_2A-66A-66A_n260K</w:t>
            </w:r>
          </w:p>
          <w:p w14:paraId="0FA115E9" w14:textId="77777777" w:rsidR="002071AE" w:rsidRPr="00EF5447" w:rsidRDefault="002071AE" w:rsidP="008C1C13">
            <w:pPr>
              <w:pStyle w:val="TAC"/>
              <w:rPr>
                <w:lang w:eastAsia="zh-CN"/>
              </w:rPr>
            </w:pPr>
            <w:r w:rsidRPr="00EF5447">
              <w:rPr>
                <w:lang w:eastAsia="zh-CN"/>
              </w:rPr>
              <w:t>DC_2A-66A-66A_n260L</w:t>
            </w:r>
          </w:p>
          <w:p w14:paraId="31D24B43" w14:textId="77777777" w:rsidR="002071AE" w:rsidRPr="00EF5447" w:rsidRDefault="002071AE" w:rsidP="008C1C13">
            <w:pPr>
              <w:pStyle w:val="TAC"/>
              <w:rPr>
                <w:rFonts w:cs="Arial"/>
                <w:lang w:eastAsia="ja-JP"/>
              </w:rPr>
            </w:pPr>
            <w:r w:rsidRPr="00EF5447">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9E04FB" w14:textId="77777777" w:rsidR="002071AE" w:rsidRPr="00EF5447" w:rsidRDefault="002071AE" w:rsidP="008C1C13">
            <w:pPr>
              <w:pStyle w:val="TAC"/>
              <w:rPr>
                <w:lang w:eastAsia="zh-CN"/>
              </w:rPr>
            </w:pPr>
            <w:r w:rsidRPr="00EF5447">
              <w:rPr>
                <w:lang w:eastAsia="zh-CN"/>
              </w:rPr>
              <w:t>DC_2A_n260I</w:t>
            </w:r>
          </w:p>
          <w:p w14:paraId="28320181" w14:textId="77777777" w:rsidR="002071AE" w:rsidRPr="00EF5447" w:rsidRDefault="002071AE" w:rsidP="008C1C13">
            <w:pPr>
              <w:pStyle w:val="TAC"/>
              <w:rPr>
                <w:noProof/>
                <w:lang w:eastAsia="zh-CN"/>
              </w:rPr>
            </w:pPr>
            <w:r w:rsidRPr="00EF5447">
              <w:rPr>
                <w:lang w:eastAsia="zh-CN"/>
              </w:rPr>
              <w:t>DC_66A_n260I</w:t>
            </w:r>
          </w:p>
        </w:tc>
      </w:tr>
      <w:tr w:rsidR="002071AE" w:rsidRPr="00EF5447" w14:paraId="6CBF42D2"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A79A7" w14:textId="77777777" w:rsidR="002071AE" w:rsidRPr="00EF5447" w:rsidRDefault="002071AE" w:rsidP="008C1C13">
            <w:pPr>
              <w:pStyle w:val="TAC"/>
              <w:rPr>
                <w:noProof/>
                <w:lang w:eastAsia="zh-CN"/>
              </w:rPr>
            </w:pPr>
            <w:r w:rsidRPr="00EF5447">
              <w:rPr>
                <w:noProof/>
                <w:lang w:eastAsia="zh-CN"/>
              </w:rPr>
              <w:lastRenderedPageBreak/>
              <w:t>DC_2A-2A-66A_n260A</w:t>
            </w:r>
          </w:p>
          <w:p w14:paraId="6869E970" w14:textId="77777777" w:rsidR="002071AE" w:rsidRPr="00EF5447" w:rsidRDefault="002071AE" w:rsidP="008C1C13">
            <w:pPr>
              <w:pStyle w:val="TAC"/>
            </w:pPr>
            <w:r w:rsidRPr="00EF5447">
              <w:t>DC_2A-2A-66A_n260G</w:t>
            </w:r>
          </w:p>
          <w:p w14:paraId="422D4B93" w14:textId="77777777" w:rsidR="002071AE" w:rsidRPr="00EF5447" w:rsidRDefault="002071AE" w:rsidP="008C1C13">
            <w:pPr>
              <w:pStyle w:val="TAC"/>
              <w:rPr>
                <w:lang w:eastAsia="fr-FR"/>
              </w:rPr>
            </w:pPr>
            <w:r w:rsidRPr="00EF5447">
              <w:t>DC_2A-2A-66A_n260H</w:t>
            </w:r>
          </w:p>
          <w:p w14:paraId="5EB910BB" w14:textId="77777777" w:rsidR="002071AE" w:rsidRPr="00EF5447" w:rsidRDefault="002071AE" w:rsidP="008C1C13">
            <w:pPr>
              <w:pStyle w:val="TAC"/>
              <w:rPr>
                <w:noProof/>
                <w:lang w:eastAsia="zh-CN"/>
              </w:rPr>
            </w:pPr>
            <w:r w:rsidRPr="00EF5447">
              <w:t>DC_2A-2A-66A_n260I</w:t>
            </w:r>
          </w:p>
          <w:p w14:paraId="7CC3B6F6" w14:textId="77777777" w:rsidR="002071AE" w:rsidRPr="00EF5447" w:rsidRDefault="002071AE" w:rsidP="008C1C13">
            <w:pPr>
              <w:pStyle w:val="TAC"/>
              <w:rPr>
                <w:noProof/>
                <w:lang w:eastAsia="zh-CN"/>
              </w:rPr>
            </w:pPr>
            <w:r w:rsidRPr="00EF5447">
              <w:t>DC_2A-2A-66A_n260J</w:t>
            </w:r>
          </w:p>
          <w:p w14:paraId="7B4F042F" w14:textId="77777777" w:rsidR="002071AE" w:rsidRPr="00EF5447" w:rsidRDefault="002071AE" w:rsidP="008C1C13">
            <w:pPr>
              <w:pStyle w:val="TAC"/>
              <w:rPr>
                <w:noProof/>
                <w:lang w:eastAsia="zh-CN"/>
              </w:rPr>
            </w:pPr>
            <w:r w:rsidRPr="00EF5447">
              <w:t>DC_2A-2A-66A_n260K</w:t>
            </w:r>
          </w:p>
          <w:p w14:paraId="216072FE" w14:textId="77777777" w:rsidR="002071AE" w:rsidRPr="00EF5447" w:rsidRDefault="002071AE" w:rsidP="008C1C13">
            <w:pPr>
              <w:pStyle w:val="TAC"/>
              <w:rPr>
                <w:noProof/>
                <w:lang w:eastAsia="zh-CN"/>
              </w:rPr>
            </w:pPr>
            <w:r w:rsidRPr="00EF5447">
              <w:t>DC_2A-2A-66A_n260L</w:t>
            </w:r>
          </w:p>
          <w:p w14:paraId="0C282DC1" w14:textId="77777777" w:rsidR="002071AE" w:rsidRPr="00EF5447" w:rsidRDefault="002071AE" w:rsidP="008C1C13">
            <w:pPr>
              <w:pStyle w:val="TAC"/>
            </w:pPr>
            <w:r w:rsidRPr="00EF5447">
              <w:t>DC_2A-2A-66A_n260M</w:t>
            </w:r>
          </w:p>
          <w:p w14:paraId="7C6FF06B" w14:textId="77777777" w:rsidR="002071AE" w:rsidRPr="00EF5447" w:rsidRDefault="002071AE" w:rsidP="008C1C13">
            <w:pPr>
              <w:pStyle w:val="TAC"/>
              <w:rPr>
                <w:lang w:eastAsia="fr-FR"/>
              </w:rPr>
            </w:pPr>
            <w:r w:rsidRPr="00EF5447">
              <w:t>DC_2A-66A-66A_n260A</w:t>
            </w:r>
          </w:p>
          <w:p w14:paraId="6D67389F" w14:textId="77777777" w:rsidR="002071AE" w:rsidRPr="00EF5447" w:rsidRDefault="002071AE" w:rsidP="008C1C13">
            <w:pPr>
              <w:pStyle w:val="TAC"/>
            </w:pPr>
            <w:r w:rsidRPr="00EF5447">
              <w:t>DC_2A-66A-66A_n260G</w:t>
            </w:r>
          </w:p>
          <w:p w14:paraId="2BF4206D" w14:textId="77777777" w:rsidR="002071AE" w:rsidRPr="00EF5447" w:rsidRDefault="002071AE" w:rsidP="008C1C13">
            <w:pPr>
              <w:pStyle w:val="TAC"/>
            </w:pPr>
            <w:r w:rsidRPr="00EF5447">
              <w:t>DC_2A-66A-66A_n260H</w:t>
            </w:r>
          </w:p>
          <w:p w14:paraId="4F8CC865" w14:textId="77777777" w:rsidR="002071AE" w:rsidRPr="00EF5447" w:rsidRDefault="002071AE" w:rsidP="008C1C13">
            <w:pPr>
              <w:pStyle w:val="TAC"/>
              <w:rPr>
                <w:noProof/>
                <w:lang w:eastAsia="zh-CN"/>
              </w:rPr>
            </w:pPr>
            <w:r w:rsidRPr="00EF5447">
              <w:t>DC_2A-66A-66A_n260I</w:t>
            </w:r>
          </w:p>
          <w:p w14:paraId="66F09984" w14:textId="77777777" w:rsidR="002071AE" w:rsidRPr="00EF5447" w:rsidRDefault="002071AE" w:rsidP="008C1C13">
            <w:pPr>
              <w:pStyle w:val="TAC"/>
              <w:rPr>
                <w:noProof/>
                <w:lang w:eastAsia="zh-CN"/>
              </w:rPr>
            </w:pPr>
            <w:r w:rsidRPr="00EF5447">
              <w:t>DC_2A-66A-66A_n260J</w:t>
            </w:r>
          </w:p>
          <w:p w14:paraId="373E3A17" w14:textId="77777777" w:rsidR="002071AE" w:rsidRPr="00EF5447" w:rsidRDefault="002071AE" w:rsidP="008C1C13">
            <w:pPr>
              <w:pStyle w:val="TAC"/>
              <w:rPr>
                <w:noProof/>
                <w:lang w:eastAsia="zh-CN"/>
              </w:rPr>
            </w:pPr>
            <w:r w:rsidRPr="00EF5447">
              <w:t>DC_2A-66A-66A_n260K</w:t>
            </w:r>
          </w:p>
          <w:p w14:paraId="694755BA" w14:textId="77777777" w:rsidR="002071AE" w:rsidRPr="00EF5447" w:rsidRDefault="002071AE" w:rsidP="008C1C13">
            <w:pPr>
              <w:pStyle w:val="TAC"/>
              <w:rPr>
                <w:noProof/>
                <w:lang w:eastAsia="zh-CN"/>
              </w:rPr>
            </w:pPr>
            <w:r w:rsidRPr="00EF5447">
              <w:t>DC_2A-66A-66A_n260L</w:t>
            </w:r>
          </w:p>
          <w:p w14:paraId="70B0A472" w14:textId="77777777" w:rsidR="002071AE" w:rsidRPr="00EF5447" w:rsidRDefault="002071AE" w:rsidP="008C1C13">
            <w:pPr>
              <w:pStyle w:val="TAC"/>
              <w:rPr>
                <w:noProof/>
                <w:lang w:eastAsia="zh-CN"/>
              </w:rPr>
            </w:pPr>
            <w:r w:rsidRPr="00EF5447">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A1AE7D" w14:textId="77777777" w:rsidR="002071AE" w:rsidRPr="00EF5447" w:rsidRDefault="002071AE" w:rsidP="008C1C13">
            <w:pPr>
              <w:pStyle w:val="TAC"/>
              <w:rPr>
                <w:noProof/>
                <w:lang w:eastAsia="zh-CN"/>
              </w:rPr>
            </w:pPr>
            <w:r w:rsidRPr="00EF5447">
              <w:rPr>
                <w:noProof/>
                <w:lang w:eastAsia="zh-CN"/>
              </w:rPr>
              <w:t>DC_2A_n260A</w:t>
            </w:r>
          </w:p>
          <w:p w14:paraId="2CAFBBAA" w14:textId="77777777" w:rsidR="002071AE" w:rsidRPr="00EF5447" w:rsidRDefault="002071AE" w:rsidP="008C1C13">
            <w:pPr>
              <w:pStyle w:val="TAC"/>
              <w:rPr>
                <w:noProof/>
                <w:lang w:eastAsia="zh-CN"/>
              </w:rPr>
            </w:pPr>
            <w:r w:rsidRPr="00EF5447">
              <w:rPr>
                <w:noProof/>
                <w:lang w:eastAsia="zh-CN"/>
              </w:rPr>
              <w:t>DC_66A_n260A</w:t>
            </w:r>
          </w:p>
        </w:tc>
      </w:tr>
      <w:tr w:rsidR="002071AE" w:rsidRPr="00EF5447" w14:paraId="560E3812"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07358DF" w14:textId="77777777" w:rsidR="002071AE" w:rsidRPr="00EF5447" w:rsidRDefault="002071AE" w:rsidP="008C1C13">
            <w:pPr>
              <w:pStyle w:val="TAC"/>
              <w:rPr>
                <w:noProof/>
                <w:lang w:eastAsia="zh-CN"/>
              </w:rPr>
            </w:pPr>
            <w:r w:rsidRPr="00EF5447">
              <w:rPr>
                <w:lang w:eastAsia="fi-FI"/>
              </w:rPr>
              <w:t>DC_2A-66A_n261A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2509BF" w14:textId="77777777" w:rsidR="002071AE" w:rsidRPr="00EF5447" w:rsidRDefault="002071AE" w:rsidP="008C1C13">
            <w:pPr>
              <w:pStyle w:val="TAC"/>
              <w:rPr>
                <w:lang w:eastAsia="fi-FI"/>
              </w:rPr>
            </w:pPr>
            <w:r w:rsidRPr="00EF5447">
              <w:rPr>
                <w:lang w:eastAsia="fi-FI"/>
              </w:rPr>
              <w:t>DC_2A_n261A</w:t>
            </w:r>
          </w:p>
          <w:p w14:paraId="7BF3E111" w14:textId="77777777" w:rsidR="002071AE" w:rsidRPr="00EF5447" w:rsidRDefault="002071AE" w:rsidP="008C1C13">
            <w:pPr>
              <w:pStyle w:val="TAC"/>
              <w:rPr>
                <w:noProof/>
                <w:lang w:eastAsia="zh-CN"/>
              </w:rPr>
            </w:pPr>
            <w:r w:rsidRPr="00EF5447">
              <w:rPr>
                <w:lang w:eastAsia="fi-FI"/>
              </w:rPr>
              <w:t>DC_66A_n261A</w:t>
            </w:r>
          </w:p>
        </w:tc>
      </w:tr>
      <w:tr w:rsidR="002071AE" w:rsidRPr="00EF5447" w14:paraId="5788801F"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89DDC8" w14:textId="77777777" w:rsidR="002071AE" w:rsidRPr="00EF5447" w:rsidRDefault="002071AE" w:rsidP="008C1C13">
            <w:pPr>
              <w:pStyle w:val="TAC"/>
              <w:rPr>
                <w:lang w:eastAsia="zh-CN"/>
              </w:rPr>
            </w:pPr>
            <w:r w:rsidRPr="00EF5447">
              <w:rPr>
                <w:lang w:eastAsia="zh-CN"/>
              </w:rPr>
              <w:t>DC_2A-66A_n261G</w:t>
            </w:r>
          </w:p>
          <w:p w14:paraId="160E3A4B" w14:textId="77777777" w:rsidR="002071AE" w:rsidRPr="00EF5447" w:rsidRDefault="002071AE" w:rsidP="008C1C13">
            <w:pPr>
              <w:pStyle w:val="TAC"/>
              <w:rPr>
                <w:lang w:eastAsia="zh-CN"/>
              </w:rPr>
            </w:pPr>
            <w:r w:rsidRPr="00EF5447">
              <w:rPr>
                <w:lang w:eastAsia="zh-CN"/>
              </w:rPr>
              <w:t>DC_2A-66A_n261H</w:t>
            </w:r>
          </w:p>
          <w:p w14:paraId="3ADF13CE" w14:textId="77777777" w:rsidR="002071AE" w:rsidRPr="00EF5447" w:rsidRDefault="002071AE" w:rsidP="008C1C13">
            <w:pPr>
              <w:pStyle w:val="TAC"/>
              <w:rPr>
                <w:lang w:eastAsia="zh-CN"/>
              </w:rPr>
            </w:pPr>
            <w:r w:rsidRPr="00EF5447">
              <w:rPr>
                <w:lang w:eastAsia="zh-CN"/>
              </w:rPr>
              <w:t>DC_2A-66A_n261I</w:t>
            </w:r>
          </w:p>
          <w:p w14:paraId="1B07A765" w14:textId="77777777" w:rsidR="002071AE" w:rsidRPr="00EF5447" w:rsidRDefault="002071AE" w:rsidP="008C1C13">
            <w:pPr>
              <w:pStyle w:val="TAC"/>
              <w:rPr>
                <w:lang w:eastAsia="zh-CN"/>
              </w:rPr>
            </w:pPr>
            <w:r w:rsidRPr="00EF5447">
              <w:rPr>
                <w:lang w:eastAsia="zh-CN"/>
              </w:rPr>
              <w:t>DC_2A-66A_n261J</w:t>
            </w:r>
          </w:p>
          <w:p w14:paraId="0FAD9434" w14:textId="77777777" w:rsidR="002071AE" w:rsidRPr="00EF5447" w:rsidRDefault="002071AE" w:rsidP="008C1C13">
            <w:pPr>
              <w:pStyle w:val="TAC"/>
              <w:rPr>
                <w:lang w:eastAsia="zh-CN"/>
              </w:rPr>
            </w:pPr>
            <w:r w:rsidRPr="00EF5447">
              <w:rPr>
                <w:lang w:eastAsia="zh-CN"/>
              </w:rPr>
              <w:t>DC_2A-66A_n261K</w:t>
            </w:r>
          </w:p>
          <w:p w14:paraId="111B3F73" w14:textId="77777777" w:rsidR="002071AE" w:rsidRPr="00EF5447" w:rsidRDefault="002071AE" w:rsidP="008C1C13">
            <w:pPr>
              <w:pStyle w:val="TAC"/>
              <w:rPr>
                <w:lang w:eastAsia="zh-CN"/>
              </w:rPr>
            </w:pPr>
            <w:r w:rsidRPr="00EF5447">
              <w:rPr>
                <w:lang w:eastAsia="zh-CN"/>
              </w:rPr>
              <w:t>DC_2A-66A_n261L</w:t>
            </w:r>
          </w:p>
          <w:p w14:paraId="5D5DC6DD" w14:textId="77777777" w:rsidR="002071AE" w:rsidRPr="00EF5447" w:rsidRDefault="002071AE" w:rsidP="008C1C13">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A2ECF1" w14:textId="77777777" w:rsidR="002071AE" w:rsidRPr="00EF5447" w:rsidRDefault="002071AE" w:rsidP="008C1C13">
            <w:pPr>
              <w:pStyle w:val="TAC"/>
              <w:rPr>
                <w:lang w:eastAsia="zh-CN"/>
              </w:rPr>
            </w:pPr>
            <w:r w:rsidRPr="00EF5447">
              <w:rPr>
                <w:lang w:eastAsia="zh-CN"/>
              </w:rPr>
              <w:t>DC_2A_n261A</w:t>
            </w:r>
          </w:p>
          <w:p w14:paraId="1268BF88" w14:textId="77777777" w:rsidR="002071AE" w:rsidRPr="00EF5447" w:rsidRDefault="002071AE" w:rsidP="008C1C13">
            <w:pPr>
              <w:pStyle w:val="TAC"/>
              <w:rPr>
                <w:lang w:eastAsia="fi-FI"/>
              </w:rPr>
            </w:pPr>
            <w:r w:rsidRPr="00EF5447">
              <w:rPr>
                <w:lang w:eastAsia="zh-CN"/>
              </w:rPr>
              <w:t>DC_66A_n261A</w:t>
            </w:r>
          </w:p>
        </w:tc>
      </w:tr>
      <w:tr w:rsidR="002071AE" w:rsidRPr="00EF5447" w14:paraId="2546D67B"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A81C8D" w14:textId="77777777" w:rsidR="002071AE" w:rsidRPr="00EF5447" w:rsidRDefault="002071AE" w:rsidP="008C1C13">
            <w:pPr>
              <w:pStyle w:val="TAC"/>
            </w:pPr>
            <w:r w:rsidRPr="00EF5447">
              <w:lastRenderedPageBreak/>
              <w:t>DC_2A-66A_n261(2A)</w:t>
            </w:r>
          </w:p>
          <w:p w14:paraId="0E5C074C" w14:textId="77777777" w:rsidR="002071AE" w:rsidRPr="00EF5447" w:rsidRDefault="002071AE" w:rsidP="008C1C13">
            <w:pPr>
              <w:pStyle w:val="TAC"/>
              <w:rPr>
                <w:lang w:eastAsia="fi-FI"/>
              </w:rPr>
            </w:pPr>
            <w:r w:rsidRPr="00EF5447">
              <w:rPr>
                <w:lang w:eastAsia="fi-FI"/>
              </w:rPr>
              <w:t>DC_2A-66A_n261(3A)</w:t>
            </w:r>
          </w:p>
          <w:p w14:paraId="7B909951" w14:textId="77777777" w:rsidR="002071AE" w:rsidRPr="00EF5447" w:rsidRDefault="002071AE" w:rsidP="008C1C13">
            <w:pPr>
              <w:pStyle w:val="TAC"/>
              <w:rPr>
                <w:lang w:eastAsia="fi-FI"/>
              </w:rPr>
            </w:pPr>
            <w:r w:rsidRPr="00EF5447">
              <w:rPr>
                <w:lang w:eastAsia="fi-FI"/>
              </w:rPr>
              <w:t>DC_2A-66A_n261(4A)</w:t>
            </w:r>
          </w:p>
          <w:p w14:paraId="7556A6CB" w14:textId="77777777" w:rsidR="002071AE" w:rsidRPr="00EF5447" w:rsidRDefault="002071AE" w:rsidP="008C1C13">
            <w:pPr>
              <w:pStyle w:val="TAC"/>
              <w:rPr>
                <w:lang w:eastAsia="fi-FI"/>
              </w:rPr>
            </w:pPr>
            <w:r w:rsidRPr="00EF5447">
              <w:rPr>
                <w:lang w:eastAsia="fi-FI"/>
              </w:rPr>
              <w:t>DC_2A-66A_n261(2G)</w:t>
            </w:r>
          </w:p>
          <w:p w14:paraId="1849A904" w14:textId="77777777" w:rsidR="002071AE" w:rsidRPr="00EF5447" w:rsidRDefault="002071AE" w:rsidP="008C1C13">
            <w:pPr>
              <w:pStyle w:val="TAC"/>
              <w:rPr>
                <w:lang w:eastAsia="fi-FI"/>
              </w:rPr>
            </w:pPr>
            <w:r w:rsidRPr="00EF5447">
              <w:rPr>
                <w:lang w:eastAsia="fi-FI"/>
              </w:rPr>
              <w:t>DC_2A-66A_n261(2H)</w:t>
            </w:r>
          </w:p>
          <w:p w14:paraId="5CE5CE40" w14:textId="77777777" w:rsidR="002071AE" w:rsidRPr="00EF5447" w:rsidRDefault="002071AE" w:rsidP="008C1C13">
            <w:pPr>
              <w:pStyle w:val="TAC"/>
              <w:rPr>
                <w:lang w:eastAsia="fi-FI"/>
              </w:rPr>
            </w:pPr>
            <w:r w:rsidRPr="00EF5447">
              <w:rPr>
                <w:lang w:eastAsia="fi-FI"/>
              </w:rPr>
              <w:t>DC_2A-66A_n261(A-G)</w:t>
            </w:r>
          </w:p>
          <w:p w14:paraId="7726583F" w14:textId="77777777" w:rsidR="002071AE" w:rsidRPr="00EF5447" w:rsidRDefault="002071AE" w:rsidP="008C1C13">
            <w:pPr>
              <w:pStyle w:val="TAC"/>
              <w:rPr>
                <w:lang w:eastAsia="fi-FI"/>
              </w:rPr>
            </w:pPr>
            <w:r w:rsidRPr="00EF5447">
              <w:rPr>
                <w:lang w:eastAsia="fi-FI"/>
              </w:rPr>
              <w:t>DC_2A-66A_n261(A-H)</w:t>
            </w:r>
          </w:p>
          <w:p w14:paraId="1514516A" w14:textId="77777777" w:rsidR="002071AE" w:rsidRPr="00EF5447" w:rsidRDefault="002071AE" w:rsidP="008C1C13">
            <w:pPr>
              <w:pStyle w:val="TAC"/>
              <w:rPr>
                <w:lang w:eastAsia="fi-FI"/>
              </w:rPr>
            </w:pPr>
            <w:r w:rsidRPr="00EF5447">
              <w:rPr>
                <w:lang w:eastAsia="fi-FI"/>
              </w:rPr>
              <w:t>DC_2A-66A_n261(A-I)</w:t>
            </w:r>
          </w:p>
          <w:p w14:paraId="478411F8" w14:textId="77777777" w:rsidR="002071AE" w:rsidRPr="00EF5447" w:rsidRDefault="002071AE" w:rsidP="008C1C13">
            <w:pPr>
              <w:pStyle w:val="TAC"/>
              <w:rPr>
                <w:lang w:eastAsia="fi-FI"/>
              </w:rPr>
            </w:pPr>
            <w:r w:rsidRPr="00EF5447">
              <w:rPr>
                <w:lang w:eastAsia="fi-FI"/>
              </w:rPr>
              <w:t>DC_2A-66A_n261(A-J)</w:t>
            </w:r>
          </w:p>
          <w:p w14:paraId="30B2355B" w14:textId="77777777" w:rsidR="002071AE" w:rsidRPr="00EF5447" w:rsidRDefault="002071AE" w:rsidP="008C1C13">
            <w:pPr>
              <w:pStyle w:val="TAC"/>
              <w:rPr>
                <w:lang w:eastAsia="zh-CN"/>
              </w:rPr>
            </w:pPr>
            <w:r w:rsidRPr="00EF5447">
              <w:rPr>
                <w:lang w:eastAsia="fi-FI"/>
              </w:rPr>
              <w:t>DC_2A-66A_n261(A-K)</w:t>
            </w:r>
          </w:p>
          <w:p w14:paraId="3FB5AADE" w14:textId="77777777" w:rsidR="002071AE" w:rsidRPr="00EF5447" w:rsidRDefault="002071AE" w:rsidP="008C1C13">
            <w:pPr>
              <w:pStyle w:val="TAC"/>
              <w:rPr>
                <w:lang w:eastAsia="fi-FI"/>
              </w:rPr>
            </w:pPr>
            <w:r w:rsidRPr="00EF5447">
              <w:rPr>
                <w:lang w:eastAsia="zh-CN"/>
              </w:rPr>
              <w:t>DC_2A-66A_n261(A-L)</w:t>
            </w:r>
          </w:p>
          <w:p w14:paraId="3768D313" w14:textId="77777777" w:rsidR="002071AE" w:rsidRPr="00EF5447" w:rsidRDefault="002071AE" w:rsidP="008C1C13">
            <w:pPr>
              <w:pStyle w:val="TAC"/>
              <w:rPr>
                <w:lang w:eastAsia="fi-FI"/>
              </w:rPr>
            </w:pPr>
            <w:r w:rsidRPr="00EF5447">
              <w:rPr>
                <w:lang w:eastAsia="fi-FI"/>
              </w:rPr>
              <w:t>DC_2A-66A_n261(A-2G)</w:t>
            </w:r>
          </w:p>
          <w:p w14:paraId="4B76643B" w14:textId="77777777" w:rsidR="002071AE" w:rsidRPr="00EF5447" w:rsidRDefault="002071AE" w:rsidP="008C1C13">
            <w:pPr>
              <w:pStyle w:val="TAC"/>
              <w:rPr>
                <w:lang w:eastAsia="fi-FI"/>
              </w:rPr>
            </w:pPr>
            <w:r w:rsidRPr="00EF5447">
              <w:rPr>
                <w:lang w:eastAsia="fi-FI"/>
              </w:rPr>
              <w:t>DC_2A-66A_n261(A-G-H)</w:t>
            </w:r>
          </w:p>
          <w:p w14:paraId="17F00D98" w14:textId="77777777" w:rsidR="002071AE" w:rsidRPr="00EF5447" w:rsidRDefault="002071AE" w:rsidP="008C1C13">
            <w:pPr>
              <w:pStyle w:val="TAC"/>
              <w:rPr>
                <w:lang w:eastAsia="fi-FI"/>
              </w:rPr>
            </w:pPr>
            <w:r w:rsidRPr="00EF5447">
              <w:rPr>
                <w:lang w:eastAsia="fi-FI"/>
              </w:rPr>
              <w:t>DC_2A-66A_n261(A-G-I)</w:t>
            </w:r>
          </w:p>
          <w:p w14:paraId="6F4631BE" w14:textId="77777777" w:rsidR="002071AE" w:rsidRPr="00EF5447" w:rsidRDefault="002071AE" w:rsidP="008C1C13">
            <w:pPr>
              <w:pStyle w:val="TAC"/>
              <w:rPr>
                <w:lang w:eastAsia="fi-FI"/>
              </w:rPr>
            </w:pPr>
            <w:r w:rsidRPr="00EF5447">
              <w:rPr>
                <w:lang w:eastAsia="fi-FI"/>
              </w:rPr>
              <w:t>DC_2A-66A_n261(2A-G)</w:t>
            </w:r>
          </w:p>
          <w:p w14:paraId="72EF48B2" w14:textId="77777777" w:rsidR="002071AE" w:rsidRPr="00EF5447" w:rsidRDefault="002071AE" w:rsidP="008C1C13">
            <w:pPr>
              <w:pStyle w:val="TAC"/>
              <w:rPr>
                <w:lang w:eastAsia="fi-FI"/>
              </w:rPr>
            </w:pPr>
            <w:r w:rsidRPr="00EF5447">
              <w:rPr>
                <w:lang w:eastAsia="fi-FI"/>
              </w:rPr>
              <w:t>DC_2A-66A_n261(2A-H)</w:t>
            </w:r>
          </w:p>
          <w:p w14:paraId="60C4CC79" w14:textId="77777777" w:rsidR="002071AE" w:rsidRPr="00EF5447" w:rsidRDefault="002071AE" w:rsidP="008C1C13">
            <w:pPr>
              <w:pStyle w:val="TAC"/>
              <w:rPr>
                <w:lang w:eastAsia="fi-FI"/>
              </w:rPr>
            </w:pPr>
            <w:r w:rsidRPr="00EF5447">
              <w:rPr>
                <w:lang w:eastAsia="fi-FI"/>
              </w:rPr>
              <w:t>DC_2A-66A_n261(2A-I)</w:t>
            </w:r>
          </w:p>
          <w:p w14:paraId="78E528E0" w14:textId="77777777" w:rsidR="002071AE" w:rsidRPr="00EF5447" w:rsidRDefault="002071AE" w:rsidP="008C1C13">
            <w:pPr>
              <w:pStyle w:val="TAC"/>
              <w:rPr>
                <w:lang w:eastAsia="fi-FI"/>
              </w:rPr>
            </w:pPr>
            <w:r w:rsidRPr="00EF5447">
              <w:rPr>
                <w:lang w:eastAsia="fi-FI"/>
              </w:rPr>
              <w:t>DC_2A-66A_n261(3A-G)</w:t>
            </w:r>
          </w:p>
          <w:p w14:paraId="0A5E214C" w14:textId="77777777" w:rsidR="002071AE" w:rsidRPr="00EF5447" w:rsidRDefault="002071AE" w:rsidP="008C1C13">
            <w:pPr>
              <w:pStyle w:val="TAC"/>
              <w:rPr>
                <w:lang w:eastAsia="fi-FI"/>
              </w:rPr>
            </w:pPr>
            <w:r w:rsidRPr="00EF5447">
              <w:rPr>
                <w:lang w:eastAsia="fi-FI"/>
              </w:rPr>
              <w:t>DC_2A-66A_n261(G-H)</w:t>
            </w:r>
          </w:p>
          <w:p w14:paraId="58302744" w14:textId="77777777" w:rsidR="002071AE" w:rsidRPr="00EF5447" w:rsidRDefault="002071AE" w:rsidP="008C1C13">
            <w:pPr>
              <w:pStyle w:val="TAC"/>
              <w:rPr>
                <w:lang w:eastAsia="fi-FI"/>
              </w:rPr>
            </w:pPr>
            <w:r w:rsidRPr="00EF5447">
              <w:rPr>
                <w:lang w:eastAsia="fi-FI"/>
              </w:rPr>
              <w:t>DC_2A-66A_n261(G-I)</w:t>
            </w:r>
          </w:p>
          <w:p w14:paraId="4A5F408E" w14:textId="77777777" w:rsidR="002071AE" w:rsidRPr="00EF5447" w:rsidRDefault="002071AE" w:rsidP="008C1C13">
            <w:pPr>
              <w:pStyle w:val="TAC"/>
              <w:rPr>
                <w:lang w:eastAsia="fi-FI"/>
              </w:rPr>
            </w:pPr>
            <w:r w:rsidRPr="00EF5447">
              <w:rPr>
                <w:lang w:eastAsia="fi-FI"/>
              </w:rPr>
              <w:t>DC_2A-66A_n261(G-J)</w:t>
            </w:r>
          </w:p>
          <w:p w14:paraId="433C7428" w14:textId="77777777" w:rsidR="002071AE" w:rsidRPr="00EF5447" w:rsidRDefault="002071AE" w:rsidP="008C1C13">
            <w:pPr>
              <w:pStyle w:val="TAC"/>
              <w:rPr>
                <w:lang w:eastAsia="fi-FI"/>
              </w:rPr>
            </w:pPr>
            <w:r w:rsidRPr="00EF5447">
              <w:rPr>
                <w:lang w:eastAsia="fi-FI"/>
              </w:rPr>
              <w:t>DC_2A-66A_n261(H-I)</w:t>
            </w:r>
          </w:p>
          <w:p w14:paraId="014103F1" w14:textId="77777777" w:rsidR="002071AE" w:rsidRPr="00EF5447" w:rsidRDefault="002071AE" w:rsidP="008C1C13">
            <w:pPr>
              <w:pStyle w:val="TAC"/>
              <w:rPr>
                <w:lang w:eastAsia="zh-CN"/>
              </w:rPr>
            </w:pPr>
            <w:r w:rsidRPr="00EF5447">
              <w:rPr>
                <w:lang w:eastAsia="zh-CN"/>
              </w:rPr>
              <w:t>DC_2A-66A-66A_n261A</w:t>
            </w:r>
          </w:p>
          <w:p w14:paraId="3640ED1F" w14:textId="77777777" w:rsidR="002071AE" w:rsidRPr="00EF5447" w:rsidRDefault="002071AE" w:rsidP="008C1C13">
            <w:pPr>
              <w:pStyle w:val="TAC"/>
              <w:rPr>
                <w:lang w:eastAsia="zh-CN"/>
              </w:rPr>
            </w:pPr>
            <w:r w:rsidRPr="00EF5447">
              <w:rPr>
                <w:lang w:eastAsia="zh-CN"/>
              </w:rPr>
              <w:t>DC_2A-66A-66A_n261I</w:t>
            </w:r>
          </w:p>
          <w:p w14:paraId="73D59D6B" w14:textId="77777777" w:rsidR="002071AE" w:rsidRPr="00EF5447" w:rsidRDefault="002071AE" w:rsidP="008C1C13">
            <w:pPr>
              <w:pStyle w:val="TAC"/>
              <w:rPr>
                <w:lang w:eastAsia="zh-CN"/>
              </w:rPr>
            </w:pPr>
            <w:r w:rsidRPr="00EF5447">
              <w:rPr>
                <w:lang w:eastAsia="zh-CN"/>
              </w:rPr>
              <w:t>DC_2A-66A-66A_n261J</w:t>
            </w:r>
          </w:p>
          <w:p w14:paraId="65051166" w14:textId="77777777" w:rsidR="002071AE" w:rsidRPr="00EF5447" w:rsidRDefault="002071AE" w:rsidP="008C1C13">
            <w:pPr>
              <w:pStyle w:val="TAC"/>
              <w:rPr>
                <w:lang w:eastAsia="zh-CN"/>
              </w:rPr>
            </w:pPr>
            <w:r w:rsidRPr="00EF5447">
              <w:rPr>
                <w:lang w:eastAsia="zh-CN"/>
              </w:rPr>
              <w:t>DC_2A-66A-66A_n261K</w:t>
            </w:r>
          </w:p>
          <w:p w14:paraId="0E7955E4" w14:textId="77777777" w:rsidR="002071AE" w:rsidRPr="00EF5447" w:rsidRDefault="002071AE" w:rsidP="008C1C13">
            <w:pPr>
              <w:pStyle w:val="TAC"/>
              <w:rPr>
                <w:lang w:eastAsia="zh-CN"/>
              </w:rPr>
            </w:pPr>
            <w:r w:rsidRPr="00EF5447">
              <w:rPr>
                <w:lang w:eastAsia="zh-CN"/>
              </w:rPr>
              <w:t>DC_2A-66A-66A_n261L</w:t>
            </w:r>
          </w:p>
          <w:p w14:paraId="5FE0CB84" w14:textId="77777777" w:rsidR="002071AE" w:rsidRPr="00EF5447" w:rsidRDefault="002071AE" w:rsidP="008C1C13">
            <w:pPr>
              <w:pStyle w:val="TAC"/>
              <w:rPr>
                <w:lang w:eastAsia="zh-CN"/>
              </w:rPr>
            </w:pPr>
            <w:r w:rsidRPr="00EF5447">
              <w:rPr>
                <w:lang w:eastAsia="zh-CN"/>
              </w:rPr>
              <w:t>DC_2A-66A-66A_n261M</w:t>
            </w:r>
          </w:p>
          <w:p w14:paraId="4DEC6FED" w14:textId="77777777" w:rsidR="002071AE" w:rsidRPr="00EF5447" w:rsidRDefault="002071AE" w:rsidP="008C1C13">
            <w:pPr>
              <w:pStyle w:val="TAC"/>
              <w:rPr>
                <w:lang w:eastAsia="zh-CN"/>
              </w:rPr>
            </w:pPr>
            <w:r w:rsidRPr="00EF5447">
              <w:rPr>
                <w:lang w:eastAsia="zh-CN"/>
              </w:rPr>
              <w:t>DC_2A-66A-66A_n261(A-G)</w:t>
            </w:r>
          </w:p>
          <w:p w14:paraId="028EC34C" w14:textId="77777777" w:rsidR="002071AE" w:rsidRPr="00EF5447" w:rsidRDefault="002071AE" w:rsidP="008C1C13">
            <w:pPr>
              <w:pStyle w:val="TAC"/>
              <w:rPr>
                <w:lang w:eastAsia="zh-CN"/>
              </w:rPr>
            </w:pPr>
            <w:r w:rsidRPr="00EF5447">
              <w:rPr>
                <w:lang w:eastAsia="zh-CN"/>
              </w:rPr>
              <w:t>DC_2A-66A-66A_n261(A-H)</w:t>
            </w:r>
          </w:p>
          <w:p w14:paraId="39E6F92D" w14:textId="77777777" w:rsidR="002071AE" w:rsidRPr="00EF5447" w:rsidRDefault="002071AE" w:rsidP="008C1C13">
            <w:pPr>
              <w:pStyle w:val="TAC"/>
              <w:rPr>
                <w:lang w:eastAsia="zh-CN"/>
              </w:rPr>
            </w:pPr>
            <w:r w:rsidRPr="00EF5447">
              <w:rPr>
                <w:lang w:eastAsia="zh-CN"/>
              </w:rPr>
              <w:t>DC_2A-66A-66A_n261(A-J)</w:t>
            </w:r>
          </w:p>
          <w:p w14:paraId="6CF20086" w14:textId="77777777" w:rsidR="002071AE" w:rsidRPr="00EF5447" w:rsidRDefault="002071AE" w:rsidP="008C1C13">
            <w:pPr>
              <w:pStyle w:val="TAC"/>
              <w:rPr>
                <w:lang w:eastAsia="zh-CN"/>
              </w:rPr>
            </w:pPr>
            <w:r w:rsidRPr="00EF5447">
              <w:rPr>
                <w:lang w:eastAsia="zh-CN"/>
              </w:rPr>
              <w:t>DC_2A-66A-66A_n261(A-K)</w:t>
            </w:r>
          </w:p>
          <w:p w14:paraId="1B0B08F9" w14:textId="77777777" w:rsidR="002071AE" w:rsidRPr="00EF5447" w:rsidRDefault="002071AE" w:rsidP="008C1C13">
            <w:pPr>
              <w:pStyle w:val="TAC"/>
              <w:rPr>
                <w:lang w:eastAsia="zh-CN"/>
              </w:rPr>
            </w:pPr>
            <w:r w:rsidRPr="00EF5447">
              <w:rPr>
                <w:lang w:eastAsia="zh-CN"/>
              </w:rPr>
              <w:t>DC_2A-66A-66A_n261(A-L)</w:t>
            </w:r>
          </w:p>
          <w:p w14:paraId="1163E857" w14:textId="77777777" w:rsidR="002071AE" w:rsidRPr="00EF5447" w:rsidRDefault="002071AE" w:rsidP="008C1C13">
            <w:pPr>
              <w:pStyle w:val="TAC"/>
              <w:rPr>
                <w:lang w:eastAsia="zh-CN"/>
              </w:rPr>
            </w:pPr>
            <w:r w:rsidRPr="00EF5447">
              <w:rPr>
                <w:lang w:eastAsia="zh-CN"/>
              </w:rPr>
              <w:t>DC_2A-66A-66A_n261(2A-G)</w:t>
            </w:r>
          </w:p>
          <w:p w14:paraId="40D507B4" w14:textId="77777777" w:rsidR="002071AE" w:rsidRPr="00EF5447" w:rsidRDefault="002071AE" w:rsidP="008C1C13">
            <w:pPr>
              <w:pStyle w:val="TAC"/>
              <w:rPr>
                <w:lang w:eastAsia="zh-CN"/>
              </w:rPr>
            </w:pPr>
            <w:r w:rsidRPr="00EF5447">
              <w:rPr>
                <w:lang w:eastAsia="zh-CN"/>
              </w:rPr>
              <w:t>DC_2A-66A-66A_n261(2A-H)</w:t>
            </w:r>
          </w:p>
          <w:p w14:paraId="479563C6" w14:textId="77777777" w:rsidR="002071AE" w:rsidRPr="00EF5447" w:rsidRDefault="002071AE" w:rsidP="008C1C13">
            <w:pPr>
              <w:pStyle w:val="TAC"/>
              <w:rPr>
                <w:lang w:eastAsia="zh-CN"/>
              </w:rPr>
            </w:pPr>
            <w:r w:rsidRPr="00EF5447">
              <w:rPr>
                <w:lang w:eastAsia="zh-CN"/>
              </w:rPr>
              <w:t>DC_2A-66A-66A_n261(2A-I)</w:t>
            </w:r>
          </w:p>
          <w:p w14:paraId="49218589" w14:textId="77777777" w:rsidR="002071AE" w:rsidRPr="00EF5447" w:rsidRDefault="002071AE" w:rsidP="008C1C13">
            <w:pPr>
              <w:pStyle w:val="TAC"/>
              <w:rPr>
                <w:lang w:eastAsia="zh-CN"/>
              </w:rPr>
            </w:pPr>
            <w:r w:rsidRPr="00EF5447">
              <w:rPr>
                <w:lang w:eastAsia="zh-CN"/>
              </w:rPr>
              <w:t>DC_2A-66A-66A_n261(A-G-H)</w:t>
            </w:r>
          </w:p>
          <w:p w14:paraId="260CB41C" w14:textId="77777777" w:rsidR="002071AE" w:rsidRPr="00EF5447" w:rsidRDefault="002071AE" w:rsidP="008C1C13">
            <w:pPr>
              <w:pStyle w:val="TAC"/>
              <w:rPr>
                <w:lang w:eastAsia="zh-CN"/>
              </w:rPr>
            </w:pPr>
            <w:r w:rsidRPr="00EF5447">
              <w:rPr>
                <w:lang w:eastAsia="zh-CN"/>
              </w:rPr>
              <w:t>DC_2A-66A-66A_n261(A-G-I)</w:t>
            </w:r>
          </w:p>
          <w:p w14:paraId="506659C2" w14:textId="77777777" w:rsidR="002071AE" w:rsidRPr="00EF5447" w:rsidRDefault="002071AE" w:rsidP="008C1C13">
            <w:pPr>
              <w:pStyle w:val="TAC"/>
              <w:rPr>
                <w:lang w:eastAsia="zh-CN"/>
              </w:rPr>
            </w:pPr>
            <w:r w:rsidRPr="00EF5447">
              <w:rPr>
                <w:lang w:eastAsia="zh-CN"/>
              </w:rPr>
              <w:t>DC_2A-66A-66A_n261(3A-G)</w:t>
            </w:r>
          </w:p>
          <w:p w14:paraId="018E3B2D" w14:textId="77777777" w:rsidR="002071AE" w:rsidRPr="00EF5447" w:rsidRDefault="002071AE" w:rsidP="008C1C13">
            <w:pPr>
              <w:pStyle w:val="TAC"/>
              <w:rPr>
                <w:lang w:eastAsia="zh-CN"/>
              </w:rPr>
            </w:pPr>
            <w:r w:rsidRPr="00EF5447">
              <w:rPr>
                <w:lang w:eastAsia="zh-CN"/>
              </w:rPr>
              <w:t>DC_2A-66A-66A_n261(2G)</w:t>
            </w:r>
          </w:p>
          <w:p w14:paraId="4880DCB4" w14:textId="77777777" w:rsidR="002071AE" w:rsidRPr="00EF5447" w:rsidRDefault="002071AE" w:rsidP="008C1C13">
            <w:pPr>
              <w:pStyle w:val="TAC"/>
              <w:rPr>
                <w:lang w:eastAsia="zh-CN"/>
              </w:rPr>
            </w:pPr>
            <w:r w:rsidRPr="00EF5447">
              <w:rPr>
                <w:lang w:eastAsia="zh-CN"/>
              </w:rPr>
              <w:t>DC_2A-66A-66A_n261(G-H)</w:t>
            </w:r>
          </w:p>
          <w:p w14:paraId="129FB771" w14:textId="77777777" w:rsidR="002071AE" w:rsidRPr="00EF5447" w:rsidRDefault="002071AE" w:rsidP="008C1C13">
            <w:pPr>
              <w:pStyle w:val="TAC"/>
              <w:rPr>
                <w:lang w:eastAsia="zh-CN"/>
              </w:rPr>
            </w:pPr>
            <w:r w:rsidRPr="00EF5447">
              <w:rPr>
                <w:lang w:eastAsia="zh-CN"/>
              </w:rPr>
              <w:t>DC_2A-66A-66A_n261(G-I)</w:t>
            </w:r>
          </w:p>
          <w:p w14:paraId="144D2506" w14:textId="77777777" w:rsidR="002071AE" w:rsidRPr="00EF5447" w:rsidRDefault="002071AE" w:rsidP="008C1C13">
            <w:pPr>
              <w:pStyle w:val="TAC"/>
              <w:rPr>
                <w:lang w:eastAsia="zh-CN"/>
              </w:rPr>
            </w:pPr>
            <w:r w:rsidRPr="00EF5447">
              <w:rPr>
                <w:lang w:eastAsia="zh-CN"/>
              </w:rPr>
              <w:t>DC_2A-66A-66A_n261(G-J)</w:t>
            </w:r>
          </w:p>
          <w:p w14:paraId="6E9208C8" w14:textId="77777777" w:rsidR="002071AE" w:rsidRPr="00EF5447" w:rsidRDefault="002071AE" w:rsidP="008C1C13">
            <w:pPr>
              <w:pStyle w:val="TAC"/>
              <w:rPr>
                <w:lang w:eastAsia="zh-CN"/>
              </w:rPr>
            </w:pPr>
            <w:r w:rsidRPr="00EF5447">
              <w:rPr>
                <w:lang w:eastAsia="zh-CN"/>
              </w:rPr>
              <w:t>DC_2A-66A-66A_n261(2H)</w:t>
            </w:r>
          </w:p>
          <w:p w14:paraId="7367C3EF" w14:textId="77777777" w:rsidR="002071AE" w:rsidRPr="00EF5447" w:rsidRDefault="002071AE" w:rsidP="008C1C13">
            <w:pPr>
              <w:pStyle w:val="TAC"/>
              <w:rPr>
                <w:lang w:eastAsia="zh-CN"/>
              </w:rPr>
            </w:pPr>
            <w:r w:rsidRPr="00EF5447">
              <w:rPr>
                <w:lang w:eastAsia="zh-CN"/>
              </w:rPr>
              <w:t>DC_2A-66A-66A_n261(H-I)</w:t>
            </w:r>
          </w:p>
          <w:p w14:paraId="6ED49B96" w14:textId="77777777" w:rsidR="002071AE" w:rsidRPr="00EF5447" w:rsidRDefault="002071AE" w:rsidP="008C1C13">
            <w:pPr>
              <w:pStyle w:val="TAC"/>
              <w:rPr>
                <w:lang w:eastAsia="zh-CN"/>
              </w:rPr>
            </w:pPr>
            <w:r w:rsidRPr="00EF5447">
              <w:rPr>
                <w:lang w:eastAsia="zh-CN"/>
              </w:rPr>
              <w:t>DC_2A-2A-66A_n261A</w:t>
            </w:r>
          </w:p>
          <w:p w14:paraId="6D61BBC1" w14:textId="77777777" w:rsidR="002071AE" w:rsidRPr="00EF5447" w:rsidRDefault="002071AE" w:rsidP="008C1C13">
            <w:pPr>
              <w:pStyle w:val="TAC"/>
              <w:rPr>
                <w:lang w:eastAsia="zh-CN"/>
              </w:rPr>
            </w:pPr>
            <w:r w:rsidRPr="00EF5447">
              <w:rPr>
                <w:lang w:eastAsia="zh-CN"/>
              </w:rPr>
              <w:t>DC_2A-2A-66A_n261I</w:t>
            </w:r>
          </w:p>
          <w:p w14:paraId="596CDB77" w14:textId="77777777" w:rsidR="002071AE" w:rsidRPr="00EF5447" w:rsidRDefault="002071AE" w:rsidP="008C1C13">
            <w:pPr>
              <w:pStyle w:val="TAC"/>
              <w:rPr>
                <w:lang w:eastAsia="fi-FI"/>
              </w:rPr>
            </w:pPr>
            <w:r w:rsidRPr="00EF5447">
              <w:rPr>
                <w:lang w:eastAsia="zh-CN"/>
              </w:rPr>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2C43EA" w14:textId="77777777" w:rsidR="002071AE" w:rsidRPr="00EF5447" w:rsidRDefault="002071AE" w:rsidP="008C1C13">
            <w:pPr>
              <w:pStyle w:val="TAC"/>
              <w:rPr>
                <w:lang w:eastAsia="fi-FI"/>
              </w:rPr>
            </w:pPr>
            <w:r w:rsidRPr="00EF5447">
              <w:rPr>
                <w:lang w:eastAsia="fi-FI"/>
              </w:rPr>
              <w:t>DC_2A_n261A</w:t>
            </w:r>
          </w:p>
          <w:p w14:paraId="7D36401F" w14:textId="77777777" w:rsidR="002071AE" w:rsidRPr="00EF5447" w:rsidRDefault="002071AE" w:rsidP="008C1C13">
            <w:pPr>
              <w:pStyle w:val="TAC"/>
              <w:rPr>
                <w:lang w:eastAsia="fi-FI"/>
              </w:rPr>
            </w:pPr>
            <w:r w:rsidRPr="00EF5447">
              <w:rPr>
                <w:lang w:eastAsia="fi-FI"/>
              </w:rPr>
              <w:t>DC_66A_n261A</w:t>
            </w:r>
          </w:p>
        </w:tc>
      </w:tr>
      <w:tr w:rsidR="002071AE" w:rsidRPr="00EF5447" w14:paraId="2036A757"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9EF1D8" w14:textId="77777777" w:rsidR="002071AE" w:rsidRPr="00EF5447" w:rsidRDefault="002071AE" w:rsidP="008C1C13">
            <w:pPr>
              <w:pStyle w:val="TAC"/>
              <w:rPr>
                <w:lang w:eastAsia="zh-CN"/>
              </w:rPr>
            </w:pPr>
            <w:r w:rsidRPr="00EF5447">
              <w:rPr>
                <w:lang w:eastAsia="zh-CN"/>
              </w:rPr>
              <w:lastRenderedPageBreak/>
              <w:t>DC_2A-66A_n261I</w:t>
            </w:r>
          </w:p>
          <w:p w14:paraId="51B0B80B" w14:textId="77777777" w:rsidR="002071AE" w:rsidRPr="00EF5447" w:rsidRDefault="002071AE" w:rsidP="008C1C13">
            <w:pPr>
              <w:pStyle w:val="TAC"/>
              <w:rPr>
                <w:lang w:eastAsia="zh-CN"/>
              </w:rPr>
            </w:pPr>
            <w:r w:rsidRPr="00EF5447">
              <w:rPr>
                <w:lang w:eastAsia="zh-CN"/>
              </w:rPr>
              <w:t>DC_2A-66A_n261J</w:t>
            </w:r>
          </w:p>
          <w:p w14:paraId="03917044" w14:textId="77777777" w:rsidR="002071AE" w:rsidRPr="00EF5447" w:rsidRDefault="002071AE" w:rsidP="008C1C13">
            <w:pPr>
              <w:pStyle w:val="TAC"/>
              <w:rPr>
                <w:lang w:eastAsia="zh-CN"/>
              </w:rPr>
            </w:pPr>
            <w:r w:rsidRPr="00EF5447">
              <w:rPr>
                <w:lang w:eastAsia="zh-CN"/>
              </w:rPr>
              <w:t>DC_2A-66A_n261K</w:t>
            </w:r>
          </w:p>
          <w:p w14:paraId="7D8C9440" w14:textId="77777777" w:rsidR="002071AE" w:rsidRPr="00EF5447" w:rsidRDefault="002071AE" w:rsidP="008C1C13">
            <w:pPr>
              <w:pStyle w:val="TAC"/>
              <w:rPr>
                <w:lang w:eastAsia="zh-CN"/>
              </w:rPr>
            </w:pPr>
            <w:r w:rsidRPr="00EF5447">
              <w:rPr>
                <w:lang w:eastAsia="zh-CN"/>
              </w:rPr>
              <w:t>DC_2A-66A_n261L</w:t>
            </w:r>
          </w:p>
          <w:p w14:paraId="15205A42" w14:textId="77777777" w:rsidR="002071AE" w:rsidRPr="00EF5447" w:rsidRDefault="002071AE" w:rsidP="008C1C13">
            <w:pPr>
              <w:pStyle w:val="TAC"/>
              <w:rPr>
                <w:lang w:eastAsia="zh-CN"/>
              </w:rPr>
            </w:pPr>
            <w:r w:rsidRPr="00EF5447">
              <w:rPr>
                <w:lang w:eastAsia="zh-CN"/>
              </w:rPr>
              <w:t>DC_2A-66A_n261M</w:t>
            </w:r>
          </w:p>
          <w:p w14:paraId="153344F6" w14:textId="77777777" w:rsidR="002071AE" w:rsidRPr="00EF5447" w:rsidRDefault="002071AE" w:rsidP="008C1C13">
            <w:pPr>
              <w:pStyle w:val="TAC"/>
              <w:rPr>
                <w:lang w:eastAsia="zh-CN"/>
              </w:rPr>
            </w:pPr>
            <w:r w:rsidRPr="00EF5447">
              <w:rPr>
                <w:lang w:eastAsia="zh-CN"/>
              </w:rPr>
              <w:t>DC_2A-2A-66A_n261I</w:t>
            </w:r>
          </w:p>
          <w:p w14:paraId="6AE94092" w14:textId="77777777" w:rsidR="002071AE" w:rsidRPr="00EF5447" w:rsidRDefault="002071AE" w:rsidP="008C1C13">
            <w:pPr>
              <w:pStyle w:val="TAC"/>
              <w:rPr>
                <w:lang w:eastAsia="zh-CN"/>
              </w:rPr>
            </w:pPr>
            <w:r w:rsidRPr="00EF5447">
              <w:rPr>
                <w:lang w:eastAsia="zh-CN"/>
              </w:rPr>
              <w:t>DC_2A-2A-66A_n261M</w:t>
            </w:r>
          </w:p>
          <w:p w14:paraId="115F0B84" w14:textId="77777777" w:rsidR="002071AE" w:rsidRPr="00EF5447" w:rsidRDefault="002071AE" w:rsidP="008C1C13">
            <w:pPr>
              <w:pStyle w:val="TAC"/>
              <w:rPr>
                <w:lang w:eastAsia="zh-CN"/>
              </w:rPr>
            </w:pPr>
            <w:r w:rsidRPr="00EF5447">
              <w:rPr>
                <w:lang w:eastAsia="zh-CN"/>
              </w:rPr>
              <w:t>DC_2A-66A_n261(A-G)</w:t>
            </w:r>
          </w:p>
          <w:p w14:paraId="06497EC7" w14:textId="77777777" w:rsidR="002071AE" w:rsidRPr="00EF5447" w:rsidRDefault="002071AE" w:rsidP="008C1C13">
            <w:pPr>
              <w:pStyle w:val="TAC"/>
              <w:rPr>
                <w:lang w:eastAsia="zh-CN"/>
              </w:rPr>
            </w:pPr>
            <w:r w:rsidRPr="00EF5447">
              <w:rPr>
                <w:lang w:eastAsia="zh-CN"/>
              </w:rPr>
              <w:t>DC_2A-66A_n261(A-H)</w:t>
            </w:r>
          </w:p>
          <w:p w14:paraId="4C915822" w14:textId="77777777" w:rsidR="002071AE" w:rsidRPr="00EF5447" w:rsidRDefault="002071AE" w:rsidP="008C1C13">
            <w:pPr>
              <w:pStyle w:val="TAC"/>
              <w:rPr>
                <w:lang w:eastAsia="zh-CN"/>
              </w:rPr>
            </w:pPr>
            <w:r w:rsidRPr="00EF5447">
              <w:rPr>
                <w:lang w:eastAsia="zh-CN"/>
              </w:rPr>
              <w:t>DC_2A-66A_n261(A-J)</w:t>
            </w:r>
          </w:p>
          <w:p w14:paraId="7EEEE0E5" w14:textId="77777777" w:rsidR="002071AE" w:rsidRPr="00EF5447" w:rsidRDefault="002071AE" w:rsidP="008C1C13">
            <w:pPr>
              <w:pStyle w:val="TAC"/>
              <w:rPr>
                <w:lang w:eastAsia="zh-CN"/>
              </w:rPr>
            </w:pPr>
            <w:r w:rsidRPr="00EF5447">
              <w:rPr>
                <w:lang w:eastAsia="zh-CN"/>
              </w:rPr>
              <w:t>DC_2A-66A_n261(A-L)</w:t>
            </w:r>
          </w:p>
          <w:p w14:paraId="2D36BB83" w14:textId="77777777" w:rsidR="002071AE" w:rsidRPr="00EF5447" w:rsidRDefault="002071AE" w:rsidP="008C1C13">
            <w:pPr>
              <w:pStyle w:val="TAC"/>
              <w:rPr>
                <w:lang w:eastAsia="zh-CN"/>
              </w:rPr>
            </w:pPr>
            <w:r w:rsidRPr="00EF5447">
              <w:rPr>
                <w:lang w:eastAsia="zh-CN"/>
              </w:rPr>
              <w:t>DC_2A-66A_n261(2A-G)</w:t>
            </w:r>
          </w:p>
          <w:p w14:paraId="27C4500E" w14:textId="77777777" w:rsidR="002071AE" w:rsidRPr="00EF5447" w:rsidRDefault="002071AE" w:rsidP="008C1C13">
            <w:pPr>
              <w:pStyle w:val="TAC"/>
              <w:rPr>
                <w:lang w:eastAsia="zh-CN"/>
              </w:rPr>
            </w:pPr>
            <w:r w:rsidRPr="00EF5447">
              <w:rPr>
                <w:lang w:eastAsia="zh-CN"/>
              </w:rPr>
              <w:t>DC_2A-66A_n261(2A-H)</w:t>
            </w:r>
          </w:p>
          <w:p w14:paraId="313FFD28" w14:textId="77777777" w:rsidR="002071AE" w:rsidRPr="00EF5447" w:rsidRDefault="002071AE" w:rsidP="008C1C13">
            <w:pPr>
              <w:pStyle w:val="TAC"/>
              <w:rPr>
                <w:lang w:eastAsia="zh-CN"/>
              </w:rPr>
            </w:pPr>
            <w:r w:rsidRPr="00EF5447">
              <w:rPr>
                <w:lang w:eastAsia="zh-CN"/>
              </w:rPr>
              <w:t>DC_2A-66A_n261(A-G-H)</w:t>
            </w:r>
          </w:p>
          <w:p w14:paraId="7EDFB9B9" w14:textId="77777777" w:rsidR="002071AE" w:rsidRPr="00EF5447" w:rsidRDefault="002071AE" w:rsidP="008C1C13">
            <w:pPr>
              <w:pStyle w:val="TAC"/>
              <w:rPr>
                <w:lang w:eastAsia="zh-CN"/>
              </w:rPr>
            </w:pPr>
            <w:r w:rsidRPr="00EF5447">
              <w:rPr>
                <w:lang w:eastAsia="zh-CN"/>
              </w:rPr>
              <w:t>DC_2A-66A_n261(A-G-I)</w:t>
            </w:r>
          </w:p>
          <w:p w14:paraId="67E4F85F" w14:textId="77777777" w:rsidR="002071AE" w:rsidRPr="00EF5447" w:rsidRDefault="002071AE" w:rsidP="008C1C13">
            <w:pPr>
              <w:pStyle w:val="TAC"/>
              <w:rPr>
                <w:lang w:eastAsia="zh-CN"/>
              </w:rPr>
            </w:pPr>
            <w:r w:rsidRPr="00EF5447">
              <w:rPr>
                <w:lang w:eastAsia="zh-CN"/>
              </w:rPr>
              <w:t>DC_2A-66A_n261(3A-G)</w:t>
            </w:r>
          </w:p>
          <w:p w14:paraId="5619529D" w14:textId="77777777" w:rsidR="002071AE" w:rsidRPr="00EF5447" w:rsidRDefault="002071AE" w:rsidP="008C1C13">
            <w:pPr>
              <w:pStyle w:val="TAC"/>
              <w:rPr>
                <w:lang w:eastAsia="zh-CN"/>
              </w:rPr>
            </w:pPr>
            <w:r w:rsidRPr="00EF5447">
              <w:rPr>
                <w:lang w:eastAsia="zh-CN"/>
              </w:rPr>
              <w:t>DC_2A-66A_n261(2G)</w:t>
            </w:r>
          </w:p>
          <w:p w14:paraId="248345C7" w14:textId="77777777" w:rsidR="002071AE" w:rsidRPr="00EF5447" w:rsidRDefault="002071AE" w:rsidP="008C1C13">
            <w:pPr>
              <w:pStyle w:val="TAC"/>
              <w:rPr>
                <w:lang w:eastAsia="zh-CN"/>
              </w:rPr>
            </w:pPr>
            <w:r w:rsidRPr="00EF5447">
              <w:rPr>
                <w:lang w:eastAsia="zh-CN"/>
              </w:rPr>
              <w:t>DC_2A-66A_n261(G-H)</w:t>
            </w:r>
          </w:p>
          <w:p w14:paraId="5B18969E" w14:textId="77777777" w:rsidR="002071AE" w:rsidRPr="00EF5447" w:rsidRDefault="002071AE" w:rsidP="008C1C13">
            <w:pPr>
              <w:pStyle w:val="TAC"/>
              <w:rPr>
                <w:lang w:eastAsia="zh-CN"/>
              </w:rPr>
            </w:pPr>
            <w:r w:rsidRPr="00EF5447">
              <w:rPr>
                <w:lang w:eastAsia="zh-CN"/>
              </w:rPr>
              <w:t>DC_2A-66A_n261(G-I)</w:t>
            </w:r>
          </w:p>
          <w:p w14:paraId="5957157F" w14:textId="77777777" w:rsidR="002071AE" w:rsidRPr="00EF5447" w:rsidRDefault="002071AE" w:rsidP="008C1C13">
            <w:pPr>
              <w:pStyle w:val="TAC"/>
              <w:rPr>
                <w:lang w:eastAsia="zh-CN"/>
              </w:rPr>
            </w:pPr>
            <w:r w:rsidRPr="00EF5447">
              <w:rPr>
                <w:lang w:eastAsia="zh-CN"/>
              </w:rPr>
              <w:t>DC_2A-66A_n261(2H)</w:t>
            </w:r>
          </w:p>
          <w:p w14:paraId="7CE08AC4" w14:textId="77777777" w:rsidR="002071AE" w:rsidRPr="00EF5447" w:rsidRDefault="002071AE" w:rsidP="008C1C13">
            <w:pPr>
              <w:pStyle w:val="TAC"/>
              <w:rPr>
                <w:lang w:eastAsia="zh-CN"/>
              </w:rPr>
            </w:pPr>
            <w:r w:rsidRPr="00EF5447">
              <w:rPr>
                <w:lang w:eastAsia="zh-CN"/>
              </w:rPr>
              <w:t>DC_2A-66A_n261(H-I)</w:t>
            </w:r>
          </w:p>
          <w:p w14:paraId="4D38750B" w14:textId="77777777" w:rsidR="002071AE" w:rsidRPr="00EF5447" w:rsidRDefault="002071AE" w:rsidP="008C1C13">
            <w:pPr>
              <w:pStyle w:val="TAC"/>
              <w:rPr>
                <w:lang w:eastAsia="zh-CN"/>
              </w:rPr>
            </w:pPr>
            <w:r w:rsidRPr="00EF5447">
              <w:rPr>
                <w:lang w:eastAsia="zh-CN"/>
              </w:rPr>
              <w:t>DC_2A-66A_n261(A-G-H)</w:t>
            </w:r>
          </w:p>
          <w:p w14:paraId="09EEF9F2" w14:textId="77777777" w:rsidR="002071AE" w:rsidRPr="00EF5447" w:rsidRDefault="002071AE" w:rsidP="008C1C13">
            <w:pPr>
              <w:pStyle w:val="TAC"/>
              <w:rPr>
                <w:lang w:eastAsia="zh-CN"/>
              </w:rPr>
            </w:pPr>
            <w:r w:rsidRPr="00EF5447">
              <w:rPr>
                <w:lang w:eastAsia="zh-CN"/>
              </w:rPr>
              <w:t>DC_2A-66A-66A_n261I</w:t>
            </w:r>
          </w:p>
          <w:p w14:paraId="2FF76F50" w14:textId="77777777" w:rsidR="002071AE" w:rsidRPr="00EF5447" w:rsidRDefault="002071AE" w:rsidP="008C1C13">
            <w:pPr>
              <w:pStyle w:val="TAC"/>
              <w:rPr>
                <w:lang w:eastAsia="zh-CN"/>
              </w:rPr>
            </w:pPr>
            <w:r w:rsidRPr="00EF5447">
              <w:rPr>
                <w:lang w:eastAsia="zh-CN"/>
              </w:rPr>
              <w:t>DC_2A-66A-66A_n261J</w:t>
            </w:r>
          </w:p>
          <w:p w14:paraId="427624F5" w14:textId="77777777" w:rsidR="002071AE" w:rsidRPr="00EF5447" w:rsidRDefault="002071AE" w:rsidP="008C1C13">
            <w:pPr>
              <w:pStyle w:val="TAC"/>
              <w:rPr>
                <w:lang w:eastAsia="zh-CN"/>
              </w:rPr>
            </w:pPr>
            <w:r w:rsidRPr="00EF5447">
              <w:rPr>
                <w:lang w:eastAsia="zh-CN"/>
              </w:rPr>
              <w:t>DC_2A-66A-66A_n261K</w:t>
            </w:r>
          </w:p>
          <w:p w14:paraId="49749D20" w14:textId="77777777" w:rsidR="002071AE" w:rsidRPr="00EF5447" w:rsidRDefault="002071AE" w:rsidP="008C1C13">
            <w:pPr>
              <w:pStyle w:val="TAC"/>
              <w:rPr>
                <w:lang w:eastAsia="zh-CN"/>
              </w:rPr>
            </w:pPr>
            <w:r w:rsidRPr="00EF5447">
              <w:rPr>
                <w:lang w:eastAsia="zh-CN"/>
              </w:rPr>
              <w:t>DC_2A-66A-66A_n261L</w:t>
            </w:r>
          </w:p>
          <w:p w14:paraId="19BCB177" w14:textId="77777777" w:rsidR="002071AE" w:rsidRPr="00EF5447" w:rsidRDefault="002071AE" w:rsidP="008C1C13">
            <w:pPr>
              <w:pStyle w:val="TAC"/>
              <w:rPr>
                <w:lang w:eastAsia="zh-CN"/>
              </w:rPr>
            </w:pPr>
            <w:r w:rsidRPr="00EF5447">
              <w:rPr>
                <w:lang w:eastAsia="zh-CN"/>
              </w:rPr>
              <w:t>DC_2A-66A-66A_n261M</w:t>
            </w:r>
          </w:p>
          <w:p w14:paraId="76F0D7BA" w14:textId="77777777" w:rsidR="002071AE" w:rsidRPr="00EF5447" w:rsidRDefault="002071AE" w:rsidP="008C1C13">
            <w:pPr>
              <w:pStyle w:val="TAC"/>
              <w:rPr>
                <w:lang w:eastAsia="zh-CN"/>
              </w:rPr>
            </w:pPr>
            <w:r w:rsidRPr="00EF5447">
              <w:rPr>
                <w:lang w:eastAsia="zh-CN"/>
              </w:rPr>
              <w:t>DC_2A-66A-66A_n261(A-G)</w:t>
            </w:r>
          </w:p>
          <w:p w14:paraId="1090EEF0" w14:textId="77777777" w:rsidR="002071AE" w:rsidRPr="00EF5447" w:rsidRDefault="002071AE" w:rsidP="008C1C13">
            <w:pPr>
              <w:pStyle w:val="TAC"/>
              <w:rPr>
                <w:lang w:eastAsia="zh-CN"/>
              </w:rPr>
            </w:pPr>
            <w:r w:rsidRPr="00EF5447">
              <w:rPr>
                <w:lang w:eastAsia="zh-CN"/>
              </w:rPr>
              <w:t>DC_2A-66A-66A_n261(A-H)</w:t>
            </w:r>
          </w:p>
          <w:p w14:paraId="232B241D" w14:textId="77777777" w:rsidR="002071AE" w:rsidRPr="00EF5447" w:rsidRDefault="002071AE" w:rsidP="008C1C13">
            <w:pPr>
              <w:pStyle w:val="TAC"/>
              <w:rPr>
                <w:lang w:eastAsia="zh-CN"/>
              </w:rPr>
            </w:pPr>
            <w:r w:rsidRPr="00EF5447">
              <w:rPr>
                <w:lang w:eastAsia="zh-CN"/>
              </w:rPr>
              <w:t>DC_2A-66A-66A_n261(A-J)</w:t>
            </w:r>
          </w:p>
          <w:p w14:paraId="4915257B" w14:textId="77777777" w:rsidR="002071AE" w:rsidRPr="00EF5447" w:rsidRDefault="002071AE" w:rsidP="008C1C13">
            <w:pPr>
              <w:pStyle w:val="TAC"/>
              <w:rPr>
                <w:lang w:eastAsia="zh-CN"/>
              </w:rPr>
            </w:pPr>
            <w:r w:rsidRPr="00EF5447">
              <w:rPr>
                <w:lang w:eastAsia="zh-CN"/>
              </w:rPr>
              <w:t>DC_2A-66A-66A_n261(A-L)</w:t>
            </w:r>
          </w:p>
          <w:p w14:paraId="4B4BBB52" w14:textId="77777777" w:rsidR="002071AE" w:rsidRPr="00EF5447" w:rsidRDefault="002071AE" w:rsidP="008C1C13">
            <w:pPr>
              <w:pStyle w:val="TAC"/>
              <w:rPr>
                <w:lang w:eastAsia="zh-CN"/>
              </w:rPr>
            </w:pPr>
            <w:r w:rsidRPr="00EF5447">
              <w:rPr>
                <w:lang w:eastAsia="zh-CN"/>
              </w:rPr>
              <w:t>DC_2A-66A-66A_n261(2A-G)</w:t>
            </w:r>
          </w:p>
          <w:p w14:paraId="335E1840" w14:textId="77777777" w:rsidR="002071AE" w:rsidRPr="00EF5447" w:rsidRDefault="002071AE" w:rsidP="008C1C13">
            <w:pPr>
              <w:pStyle w:val="TAC"/>
              <w:rPr>
                <w:lang w:eastAsia="zh-CN"/>
              </w:rPr>
            </w:pPr>
            <w:r w:rsidRPr="00EF5447">
              <w:rPr>
                <w:lang w:eastAsia="zh-CN"/>
              </w:rPr>
              <w:t>DC_2A-66A-66A_n261(2A-H)</w:t>
            </w:r>
          </w:p>
          <w:p w14:paraId="3BD51276" w14:textId="77777777" w:rsidR="002071AE" w:rsidRPr="00EF5447" w:rsidRDefault="002071AE" w:rsidP="008C1C13">
            <w:pPr>
              <w:pStyle w:val="TAC"/>
              <w:rPr>
                <w:lang w:eastAsia="zh-CN"/>
              </w:rPr>
            </w:pPr>
            <w:r w:rsidRPr="00EF5447">
              <w:rPr>
                <w:lang w:eastAsia="zh-CN"/>
              </w:rPr>
              <w:t>DC_2A-66A-66A_n261(A-G-H)</w:t>
            </w:r>
          </w:p>
          <w:p w14:paraId="78321015" w14:textId="77777777" w:rsidR="002071AE" w:rsidRPr="00EF5447" w:rsidRDefault="002071AE" w:rsidP="008C1C13">
            <w:pPr>
              <w:pStyle w:val="TAC"/>
              <w:rPr>
                <w:lang w:eastAsia="zh-CN"/>
              </w:rPr>
            </w:pPr>
            <w:r w:rsidRPr="00EF5447">
              <w:rPr>
                <w:lang w:eastAsia="zh-CN"/>
              </w:rPr>
              <w:t>DC_2A-66A-66A_n261(A-G-I)</w:t>
            </w:r>
          </w:p>
          <w:p w14:paraId="339FDFF4" w14:textId="77777777" w:rsidR="002071AE" w:rsidRPr="00EF5447" w:rsidRDefault="002071AE" w:rsidP="008C1C13">
            <w:pPr>
              <w:pStyle w:val="TAC"/>
              <w:rPr>
                <w:lang w:eastAsia="zh-CN"/>
              </w:rPr>
            </w:pPr>
            <w:r w:rsidRPr="00EF5447">
              <w:rPr>
                <w:lang w:eastAsia="zh-CN"/>
              </w:rPr>
              <w:t>DC_2A-66A-66A_n261(3A-G)</w:t>
            </w:r>
          </w:p>
          <w:p w14:paraId="175F63E4" w14:textId="77777777" w:rsidR="002071AE" w:rsidRPr="00EF5447" w:rsidRDefault="002071AE" w:rsidP="008C1C13">
            <w:pPr>
              <w:pStyle w:val="TAC"/>
              <w:rPr>
                <w:lang w:eastAsia="zh-CN"/>
              </w:rPr>
            </w:pPr>
            <w:r w:rsidRPr="00EF5447">
              <w:rPr>
                <w:lang w:eastAsia="zh-CN"/>
              </w:rPr>
              <w:t>DC_2A-66A-66A_n261(2G)</w:t>
            </w:r>
          </w:p>
          <w:p w14:paraId="4187E9E9" w14:textId="77777777" w:rsidR="002071AE" w:rsidRPr="00EF5447" w:rsidRDefault="002071AE" w:rsidP="008C1C13">
            <w:pPr>
              <w:pStyle w:val="TAC"/>
              <w:rPr>
                <w:lang w:eastAsia="zh-CN"/>
              </w:rPr>
            </w:pPr>
            <w:r w:rsidRPr="00EF5447">
              <w:rPr>
                <w:lang w:eastAsia="fi-FI"/>
              </w:rPr>
              <w:t>DC_2A-66A-66A_n261(G-H)</w:t>
            </w:r>
          </w:p>
          <w:p w14:paraId="16255F72" w14:textId="77777777" w:rsidR="002071AE" w:rsidRPr="00EF5447" w:rsidRDefault="002071AE" w:rsidP="008C1C13">
            <w:pPr>
              <w:pStyle w:val="TAC"/>
              <w:rPr>
                <w:lang w:eastAsia="zh-CN"/>
              </w:rPr>
            </w:pPr>
            <w:r w:rsidRPr="00EF5447">
              <w:rPr>
                <w:lang w:eastAsia="zh-CN"/>
              </w:rPr>
              <w:t>DC_2A-66A-66A_n261(G-I)</w:t>
            </w:r>
          </w:p>
          <w:p w14:paraId="32CB5D0D" w14:textId="77777777" w:rsidR="002071AE" w:rsidRPr="00EF5447" w:rsidRDefault="002071AE" w:rsidP="008C1C13">
            <w:pPr>
              <w:pStyle w:val="TAC"/>
              <w:rPr>
                <w:lang w:eastAsia="zh-CN"/>
              </w:rPr>
            </w:pPr>
            <w:r w:rsidRPr="00EF5447">
              <w:rPr>
                <w:lang w:eastAsia="zh-CN"/>
              </w:rPr>
              <w:t>DC_2A-66A-66A_n261(2H)</w:t>
            </w:r>
          </w:p>
          <w:p w14:paraId="3EBD7DE2" w14:textId="77777777" w:rsidR="002071AE" w:rsidRPr="00EF5447" w:rsidRDefault="002071AE" w:rsidP="008C1C13">
            <w:pPr>
              <w:pStyle w:val="TAC"/>
              <w:rPr>
                <w:lang w:eastAsia="fi-FI"/>
              </w:rPr>
            </w:pPr>
            <w:r w:rsidRPr="00EF5447">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932FDB" w14:textId="77777777" w:rsidR="002071AE" w:rsidRPr="00EF5447" w:rsidRDefault="002071AE" w:rsidP="008C1C13">
            <w:pPr>
              <w:pStyle w:val="TAC"/>
              <w:rPr>
                <w:lang w:eastAsia="zh-CN"/>
              </w:rPr>
            </w:pPr>
            <w:r w:rsidRPr="00EF5447">
              <w:rPr>
                <w:lang w:eastAsia="zh-CN"/>
              </w:rPr>
              <w:t>DC_2A_n261G</w:t>
            </w:r>
          </w:p>
          <w:p w14:paraId="579F957C" w14:textId="77777777" w:rsidR="002071AE" w:rsidRPr="00EF5447" w:rsidRDefault="002071AE" w:rsidP="008C1C13">
            <w:pPr>
              <w:pStyle w:val="TAC"/>
              <w:rPr>
                <w:lang w:eastAsia="fi-FI"/>
              </w:rPr>
            </w:pPr>
            <w:r w:rsidRPr="00EF5447">
              <w:rPr>
                <w:lang w:eastAsia="zh-CN"/>
              </w:rPr>
              <w:t>DC_66A_n261G</w:t>
            </w:r>
          </w:p>
        </w:tc>
      </w:tr>
      <w:tr w:rsidR="002071AE" w:rsidRPr="00EF5447" w14:paraId="2076EEF0"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BE80A8" w14:textId="77777777" w:rsidR="002071AE" w:rsidRPr="00EF5447" w:rsidRDefault="002071AE" w:rsidP="008C1C13">
            <w:pPr>
              <w:pStyle w:val="TAC"/>
              <w:rPr>
                <w:lang w:eastAsia="zh-CN"/>
              </w:rPr>
            </w:pPr>
            <w:r w:rsidRPr="00EF5447">
              <w:rPr>
                <w:lang w:eastAsia="zh-CN"/>
              </w:rPr>
              <w:lastRenderedPageBreak/>
              <w:t>DC_2A-66A_n261I</w:t>
            </w:r>
          </w:p>
          <w:p w14:paraId="065A94E3" w14:textId="77777777" w:rsidR="002071AE" w:rsidRPr="00EF5447" w:rsidRDefault="002071AE" w:rsidP="008C1C13">
            <w:pPr>
              <w:pStyle w:val="TAC"/>
              <w:rPr>
                <w:lang w:eastAsia="zh-CN"/>
              </w:rPr>
            </w:pPr>
            <w:r w:rsidRPr="00EF5447">
              <w:rPr>
                <w:lang w:eastAsia="zh-CN"/>
              </w:rPr>
              <w:t>DC_2A-66A_n261J</w:t>
            </w:r>
          </w:p>
          <w:p w14:paraId="5C0E72A6" w14:textId="77777777" w:rsidR="002071AE" w:rsidRPr="00EF5447" w:rsidRDefault="002071AE" w:rsidP="008C1C13">
            <w:pPr>
              <w:pStyle w:val="TAC"/>
              <w:rPr>
                <w:lang w:eastAsia="zh-CN"/>
              </w:rPr>
            </w:pPr>
            <w:r w:rsidRPr="00EF5447">
              <w:rPr>
                <w:lang w:eastAsia="zh-CN"/>
              </w:rPr>
              <w:t>DC_2A-66A_n261K</w:t>
            </w:r>
          </w:p>
          <w:p w14:paraId="31512E43" w14:textId="77777777" w:rsidR="002071AE" w:rsidRPr="00EF5447" w:rsidRDefault="002071AE" w:rsidP="008C1C13">
            <w:pPr>
              <w:pStyle w:val="TAC"/>
              <w:rPr>
                <w:lang w:eastAsia="zh-CN"/>
              </w:rPr>
            </w:pPr>
            <w:r w:rsidRPr="00EF5447">
              <w:rPr>
                <w:lang w:eastAsia="zh-CN"/>
              </w:rPr>
              <w:t>DC_2A-66A_n261L</w:t>
            </w:r>
          </w:p>
          <w:p w14:paraId="12687FA8" w14:textId="77777777" w:rsidR="002071AE" w:rsidRPr="00EF5447" w:rsidRDefault="002071AE" w:rsidP="008C1C13">
            <w:pPr>
              <w:pStyle w:val="TAC"/>
              <w:rPr>
                <w:lang w:eastAsia="zh-CN"/>
              </w:rPr>
            </w:pPr>
            <w:r w:rsidRPr="00EF5447">
              <w:rPr>
                <w:lang w:eastAsia="zh-CN"/>
              </w:rPr>
              <w:t>DC_2A-66A_n261M</w:t>
            </w:r>
          </w:p>
          <w:p w14:paraId="4DF6162A" w14:textId="77777777" w:rsidR="002071AE" w:rsidRPr="00EF5447" w:rsidRDefault="002071AE" w:rsidP="008C1C13">
            <w:pPr>
              <w:pStyle w:val="TAC"/>
              <w:rPr>
                <w:lang w:eastAsia="zh-CN"/>
              </w:rPr>
            </w:pPr>
            <w:r w:rsidRPr="00EF5447">
              <w:rPr>
                <w:lang w:eastAsia="zh-CN"/>
              </w:rPr>
              <w:t>DC_2A-2A-66A_n261I</w:t>
            </w:r>
          </w:p>
          <w:p w14:paraId="74BD23B2" w14:textId="77777777" w:rsidR="002071AE" w:rsidRPr="00EF5447" w:rsidRDefault="002071AE" w:rsidP="008C1C13">
            <w:pPr>
              <w:pStyle w:val="TAC"/>
              <w:rPr>
                <w:lang w:eastAsia="zh-CN"/>
              </w:rPr>
            </w:pPr>
            <w:r w:rsidRPr="00EF5447">
              <w:rPr>
                <w:lang w:eastAsia="zh-CN"/>
              </w:rPr>
              <w:t>DC_2A-2A-66A_n261M</w:t>
            </w:r>
          </w:p>
          <w:p w14:paraId="170F46B9" w14:textId="77777777" w:rsidR="002071AE" w:rsidRPr="00EF5447" w:rsidRDefault="002071AE" w:rsidP="008C1C13">
            <w:pPr>
              <w:pStyle w:val="TAC"/>
              <w:rPr>
                <w:lang w:eastAsia="zh-CN"/>
              </w:rPr>
            </w:pPr>
            <w:r w:rsidRPr="00EF5447">
              <w:rPr>
                <w:lang w:eastAsia="zh-CN"/>
              </w:rPr>
              <w:t>DC_2A-66A_n261(A-H)</w:t>
            </w:r>
          </w:p>
          <w:p w14:paraId="4018DFC7" w14:textId="77777777" w:rsidR="002071AE" w:rsidRPr="00EF5447" w:rsidRDefault="002071AE" w:rsidP="008C1C13">
            <w:pPr>
              <w:pStyle w:val="TAC"/>
              <w:rPr>
                <w:lang w:eastAsia="zh-CN"/>
              </w:rPr>
            </w:pPr>
            <w:r w:rsidRPr="00EF5447">
              <w:rPr>
                <w:lang w:eastAsia="zh-CN"/>
              </w:rPr>
              <w:t>DC_2A-66A_n261(A-J)</w:t>
            </w:r>
          </w:p>
          <w:p w14:paraId="154DB474" w14:textId="77777777" w:rsidR="002071AE" w:rsidRPr="00EF5447" w:rsidRDefault="002071AE" w:rsidP="008C1C13">
            <w:pPr>
              <w:pStyle w:val="TAC"/>
              <w:rPr>
                <w:lang w:eastAsia="zh-CN"/>
              </w:rPr>
            </w:pPr>
            <w:r w:rsidRPr="00EF5447">
              <w:rPr>
                <w:lang w:eastAsia="zh-CN"/>
              </w:rPr>
              <w:t>DC_2A-66A_n261(A-L)</w:t>
            </w:r>
          </w:p>
          <w:p w14:paraId="611093D7" w14:textId="77777777" w:rsidR="002071AE" w:rsidRPr="00EF5447" w:rsidRDefault="002071AE" w:rsidP="008C1C13">
            <w:pPr>
              <w:pStyle w:val="TAC"/>
              <w:rPr>
                <w:lang w:eastAsia="zh-CN"/>
              </w:rPr>
            </w:pPr>
            <w:r w:rsidRPr="00EF5447">
              <w:rPr>
                <w:lang w:eastAsia="zh-CN"/>
              </w:rPr>
              <w:t>DC_2A-66A_n261(2A-H)</w:t>
            </w:r>
          </w:p>
          <w:p w14:paraId="540486CE" w14:textId="77777777" w:rsidR="002071AE" w:rsidRPr="00EF5447" w:rsidRDefault="002071AE" w:rsidP="008C1C13">
            <w:pPr>
              <w:pStyle w:val="TAC"/>
              <w:rPr>
                <w:lang w:eastAsia="zh-CN"/>
              </w:rPr>
            </w:pPr>
            <w:r w:rsidRPr="00EF5447">
              <w:rPr>
                <w:lang w:eastAsia="zh-CN"/>
              </w:rPr>
              <w:t>DC_2A-66A_n261(A-G-H)</w:t>
            </w:r>
          </w:p>
          <w:p w14:paraId="4CB475A9" w14:textId="77777777" w:rsidR="002071AE" w:rsidRPr="00EF5447" w:rsidRDefault="002071AE" w:rsidP="008C1C13">
            <w:pPr>
              <w:pStyle w:val="TAC"/>
              <w:rPr>
                <w:lang w:eastAsia="zh-CN"/>
              </w:rPr>
            </w:pPr>
            <w:r w:rsidRPr="00EF5447">
              <w:rPr>
                <w:lang w:eastAsia="zh-CN"/>
              </w:rPr>
              <w:t>DC_2A-66A_n261(A-G-I)</w:t>
            </w:r>
          </w:p>
          <w:p w14:paraId="4212B2A8" w14:textId="77777777" w:rsidR="002071AE" w:rsidRPr="00EF5447" w:rsidRDefault="002071AE" w:rsidP="008C1C13">
            <w:pPr>
              <w:pStyle w:val="TAC"/>
              <w:rPr>
                <w:lang w:eastAsia="zh-CN"/>
              </w:rPr>
            </w:pPr>
            <w:r w:rsidRPr="00EF5447">
              <w:rPr>
                <w:lang w:eastAsia="zh-CN"/>
              </w:rPr>
              <w:t>DC_2A-66A_n261(G-H)</w:t>
            </w:r>
          </w:p>
          <w:p w14:paraId="625C9DD6" w14:textId="77777777" w:rsidR="002071AE" w:rsidRPr="00EF5447" w:rsidRDefault="002071AE" w:rsidP="008C1C13">
            <w:pPr>
              <w:pStyle w:val="TAC"/>
              <w:rPr>
                <w:lang w:eastAsia="zh-CN"/>
              </w:rPr>
            </w:pPr>
            <w:r w:rsidRPr="00EF5447">
              <w:rPr>
                <w:lang w:eastAsia="zh-CN"/>
              </w:rPr>
              <w:t>DC_2A-66A_n261(G-I)</w:t>
            </w:r>
          </w:p>
          <w:p w14:paraId="16200D89" w14:textId="77777777" w:rsidR="002071AE" w:rsidRPr="00EF5447" w:rsidRDefault="002071AE" w:rsidP="008C1C13">
            <w:pPr>
              <w:pStyle w:val="TAC"/>
              <w:rPr>
                <w:lang w:eastAsia="zh-CN"/>
              </w:rPr>
            </w:pPr>
            <w:r w:rsidRPr="00EF5447">
              <w:rPr>
                <w:lang w:eastAsia="zh-CN"/>
              </w:rPr>
              <w:t>DC_2A-66A_n261(H-I)</w:t>
            </w:r>
          </w:p>
          <w:p w14:paraId="66B3FEBC" w14:textId="77777777" w:rsidR="002071AE" w:rsidRPr="00EF5447" w:rsidRDefault="002071AE" w:rsidP="008C1C13">
            <w:pPr>
              <w:pStyle w:val="TAC"/>
              <w:rPr>
                <w:lang w:eastAsia="zh-CN"/>
              </w:rPr>
            </w:pPr>
            <w:r w:rsidRPr="00EF5447">
              <w:rPr>
                <w:lang w:eastAsia="zh-CN"/>
              </w:rPr>
              <w:t>DC_2A-66A_n261(2H)</w:t>
            </w:r>
          </w:p>
          <w:p w14:paraId="22405474" w14:textId="77777777" w:rsidR="002071AE" w:rsidRPr="00EF5447" w:rsidRDefault="002071AE" w:rsidP="008C1C13">
            <w:pPr>
              <w:pStyle w:val="TAC"/>
              <w:rPr>
                <w:lang w:eastAsia="zh-CN"/>
              </w:rPr>
            </w:pPr>
            <w:r w:rsidRPr="00EF5447">
              <w:rPr>
                <w:lang w:eastAsia="zh-CN"/>
              </w:rPr>
              <w:t>DC_2A-66A-66A_n261I</w:t>
            </w:r>
          </w:p>
          <w:p w14:paraId="18F4BE09" w14:textId="77777777" w:rsidR="002071AE" w:rsidRPr="00EF5447" w:rsidRDefault="002071AE" w:rsidP="008C1C13">
            <w:pPr>
              <w:pStyle w:val="TAC"/>
              <w:rPr>
                <w:lang w:eastAsia="zh-CN"/>
              </w:rPr>
            </w:pPr>
            <w:r w:rsidRPr="00EF5447">
              <w:rPr>
                <w:lang w:eastAsia="zh-CN"/>
              </w:rPr>
              <w:t>DC_2A-66A-66A_n261J</w:t>
            </w:r>
          </w:p>
          <w:p w14:paraId="002B1539" w14:textId="77777777" w:rsidR="002071AE" w:rsidRPr="00EF5447" w:rsidRDefault="002071AE" w:rsidP="008C1C13">
            <w:pPr>
              <w:pStyle w:val="TAC"/>
              <w:rPr>
                <w:lang w:eastAsia="zh-CN"/>
              </w:rPr>
            </w:pPr>
            <w:r w:rsidRPr="00EF5447">
              <w:rPr>
                <w:lang w:eastAsia="zh-CN"/>
              </w:rPr>
              <w:t>DC_2A-66A-66A_n261K</w:t>
            </w:r>
          </w:p>
          <w:p w14:paraId="0FD9D6CB" w14:textId="77777777" w:rsidR="002071AE" w:rsidRPr="00EF5447" w:rsidRDefault="002071AE" w:rsidP="008C1C13">
            <w:pPr>
              <w:pStyle w:val="TAC"/>
              <w:rPr>
                <w:lang w:eastAsia="zh-CN"/>
              </w:rPr>
            </w:pPr>
            <w:r w:rsidRPr="00EF5447">
              <w:rPr>
                <w:lang w:eastAsia="zh-CN"/>
              </w:rPr>
              <w:t>DC_2A-66A-66A_n261L</w:t>
            </w:r>
          </w:p>
          <w:p w14:paraId="3311EE3C" w14:textId="77777777" w:rsidR="002071AE" w:rsidRPr="00EF5447" w:rsidRDefault="002071AE" w:rsidP="008C1C13">
            <w:pPr>
              <w:pStyle w:val="TAC"/>
              <w:rPr>
                <w:lang w:eastAsia="zh-CN"/>
              </w:rPr>
            </w:pPr>
            <w:r w:rsidRPr="00EF5447">
              <w:rPr>
                <w:lang w:eastAsia="zh-CN"/>
              </w:rPr>
              <w:t>DC_2A-66A-66A_n261M</w:t>
            </w:r>
          </w:p>
          <w:p w14:paraId="51ED3663" w14:textId="77777777" w:rsidR="002071AE" w:rsidRPr="00EF5447" w:rsidRDefault="002071AE" w:rsidP="008C1C13">
            <w:pPr>
              <w:pStyle w:val="TAC"/>
              <w:rPr>
                <w:lang w:eastAsia="zh-CN"/>
              </w:rPr>
            </w:pPr>
            <w:r w:rsidRPr="00EF5447">
              <w:rPr>
                <w:lang w:eastAsia="zh-CN"/>
              </w:rPr>
              <w:t>DC_2A-66A-66A_n261(A-H)</w:t>
            </w:r>
          </w:p>
          <w:p w14:paraId="144C6808" w14:textId="77777777" w:rsidR="002071AE" w:rsidRPr="00EF5447" w:rsidRDefault="002071AE" w:rsidP="008C1C13">
            <w:pPr>
              <w:pStyle w:val="TAC"/>
              <w:rPr>
                <w:lang w:eastAsia="zh-CN"/>
              </w:rPr>
            </w:pPr>
            <w:r w:rsidRPr="00EF5447">
              <w:rPr>
                <w:lang w:eastAsia="zh-CN"/>
              </w:rPr>
              <w:t>DC_2A-66A-66A_n261(A-J)</w:t>
            </w:r>
          </w:p>
          <w:p w14:paraId="523FBC3E" w14:textId="77777777" w:rsidR="002071AE" w:rsidRPr="00EF5447" w:rsidRDefault="002071AE" w:rsidP="008C1C13">
            <w:pPr>
              <w:pStyle w:val="TAC"/>
              <w:rPr>
                <w:lang w:eastAsia="zh-CN"/>
              </w:rPr>
            </w:pPr>
            <w:r w:rsidRPr="00EF5447">
              <w:rPr>
                <w:lang w:eastAsia="zh-CN"/>
              </w:rPr>
              <w:t>DC_2A-66A-66A_n261(A-L)</w:t>
            </w:r>
          </w:p>
          <w:p w14:paraId="72257F58" w14:textId="77777777" w:rsidR="002071AE" w:rsidRPr="00EF5447" w:rsidRDefault="002071AE" w:rsidP="008C1C13">
            <w:pPr>
              <w:pStyle w:val="TAC"/>
              <w:rPr>
                <w:lang w:eastAsia="zh-CN"/>
              </w:rPr>
            </w:pPr>
            <w:r w:rsidRPr="00EF5447">
              <w:rPr>
                <w:lang w:eastAsia="zh-CN"/>
              </w:rPr>
              <w:t>DC_2A-66A-66A_n261(2A-H)</w:t>
            </w:r>
          </w:p>
          <w:p w14:paraId="23935798" w14:textId="77777777" w:rsidR="002071AE" w:rsidRPr="00EF5447" w:rsidRDefault="002071AE" w:rsidP="008C1C13">
            <w:pPr>
              <w:pStyle w:val="TAC"/>
              <w:rPr>
                <w:lang w:eastAsia="zh-CN"/>
              </w:rPr>
            </w:pPr>
            <w:r w:rsidRPr="00EF5447">
              <w:rPr>
                <w:lang w:eastAsia="zh-CN"/>
              </w:rPr>
              <w:t>DC_2A-66A-66A_n261(A-G-H)</w:t>
            </w:r>
          </w:p>
          <w:p w14:paraId="6694292C" w14:textId="77777777" w:rsidR="002071AE" w:rsidRPr="00EF5447" w:rsidRDefault="002071AE" w:rsidP="008C1C13">
            <w:pPr>
              <w:pStyle w:val="TAC"/>
              <w:rPr>
                <w:lang w:eastAsia="zh-CN"/>
              </w:rPr>
            </w:pPr>
            <w:r w:rsidRPr="00EF5447">
              <w:rPr>
                <w:lang w:eastAsia="zh-CN"/>
              </w:rPr>
              <w:t>DC_2A-66A-66A_n261(A-G-I)DC_2A-66A-66A_n261(G-H)</w:t>
            </w:r>
          </w:p>
          <w:p w14:paraId="5CFC7DB6" w14:textId="77777777" w:rsidR="002071AE" w:rsidRPr="00EF5447" w:rsidRDefault="002071AE" w:rsidP="008C1C13">
            <w:pPr>
              <w:pStyle w:val="TAC"/>
              <w:rPr>
                <w:lang w:eastAsia="zh-CN"/>
              </w:rPr>
            </w:pPr>
            <w:r w:rsidRPr="00EF5447">
              <w:rPr>
                <w:lang w:eastAsia="zh-CN"/>
              </w:rPr>
              <w:t>DC_2A-66A-66A_n261(G-I)</w:t>
            </w:r>
          </w:p>
          <w:p w14:paraId="5D6F8B34" w14:textId="77777777" w:rsidR="002071AE" w:rsidRPr="00EF5447" w:rsidRDefault="002071AE" w:rsidP="008C1C13">
            <w:pPr>
              <w:pStyle w:val="TAC"/>
              <w:rPr>
                <w:lang w:eastAsia="zh-CN"/>
              </w:rPr>
            </w:pPr>
            <w:r w:rsidRPr="00EF5447">
              <w:rPr>
                <w:lang w:eastAsia="zh-CN"/>
              </w:rPr>
              <w:t>DC_2A-66A-66A_n261(2H)</w:t>
            </w:r>
          </w:p>
          <w:p w14:paraId="1B3C2CCC" w14:textId="77777777" w:rsidR="002071AE" w:rsidRPr="00EF5447" w:rsidRDefault="002071AE" w:rsidP="008C1C13">
            <w:pPr>
              <w:pStyle w:val="TAC"/>
              <w:rPr>
                <w:lang w:eastAsia="fi-FI"/>
              </w:rPr>
            </w:pPr>
            <w:r w:rsidRPr="00EF5447">
              <w:rPr>
                <w:lang w:eastAsia="fi-FI"/>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F5EF4" w14:textId="77777777" w:rsidR="002071AE" w:rsidRPr="00EF5447" w:rsidRDefault="002071AE" w:rsidP="008C1C13">
            <w:pPr>
              <w:pStyle w:val="TAC"/>
              <w:rPr>
                <w:lang w:eastAsia="zh-CN"/>
              </w:rPr>
            </w:pPr>
            <w:r w:rsidRPr="00EF5447">
              <w:rPr>
                <w:lang w:eastAsia="zh-CN"/>
              </w:rPr>
              <w:t>DC_2A_n261H</w:t>
            </w:r>
          </w:p>
          <w:p w14:paraId="0D3AB679" w14:textId="77777777" w:rsidR="002071AE" w:rsidRPr="00EF5447" w:rsidRDefault="002071AE" w:rsidP="008C1C13">
            <w:pPr>
              <w:pStyle w:val="TAC"/>
              <w:rPr>
                <w:lang w:eastAsia="fi-FI"/>
              </w:rPr>
            </w:pPr>
            <w:r w:rsidRPr="00EF5447">
              <w:rPr>
                <w:lang w:eastAsia="zh-CN"/>
              </w:rPr>
              <w:t>DC_66A_n261H</w:t>
            </w:r>
          </w:p>
        </w:tc>
      </w:tr>
      <w:tr w:rsidR="002071AE" w:rsidRPr="00EF5447" w14:paraId="2BD3BD0D"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B942C2" w14:textId="77777777" w:rsidR="002071AE" w:rsidRPr="00EF5447" w:rsidRDefault="002071AE" w:rsidP="008C1C13">
            <w:pPr>
              <w:pStyle w:val="TAC"/>
              <w:rPr>
                <w:lang w:eastAsia="zh-CN"/>
              </w:rPr>
            </w:pPr>
            <w:r w:rsidRPr="00EF5447">
              <w:rPr>
                <w:lang w:eastAsia="zh-CN"/>
              </w:rPr>
              <w:t>DC_2A-66A_n261I</w:t>
            </w:r>
          </w:p>
          <w:p w14:paraId="1742D097" w14:textId="77777777" w:rsidR="002071AE" w:rsidRPr="00EF5447" w:rsidRDefault="002071AE" w:rsidP="008C1C13">
            <w:pPr>
              <w:pStyle w:val="TAC"/>
              <w:rPr>
                <w:lang w:eastAsia="zh-CN"/>
              </w:rPr>
            </w:pPr>
            <w:r w:rsidRPr="00EF5447">
              <w:rPr>
                <w:lang w:eastAsia="zh-CN"/>
              </w:rPr>
              <w:t>DC_2A-66A_n261J</w:t>
            </w:r>
          </w:p>
          <w:p w14:paraId="7948E899" w14:textId="77777777" w:rsidR="002071AE" w:rsidRPr="00EF5447" w:rsidRDefault="002071AE" w:rsidP="008C1C13">
            <w:pPr>
              <w:pStyle w:val="TAC"/>
              <w:rPr>
                <w:lang w:eastAsia="zh-CN"/>
              </w:rPr>
            </w:pPr>
            <w:r w:rsidRPr="00EF5447">
              <w:rPr>
                <w:lang w:eastAsia="zh-CN"/>
              </w:rPr>
              <w:t>DC_2A-66A_n261K</w:t>
            </w:r>
          </w:p>
          <w:p w14:paraId="7D103B2D" w14:textId="77777777" w:rsidR="002071AE" w:rsidRPr="00EF5447" w:rsidRDefault="002071AE" w:rsidP="008C1C13">
            <w:pPr>
              <w:pStyle w:val="TAC"/>
              <w:rPr>
                <w:lang w:eastAsia="zh-CN"/>
              </w:rPr>
            </w:pPr>
            <w:r w:rsidRPr="00EF5447">
              <w:rPr>
                <w:lang w:eastAsia="zh-CN"/>
              </w:rPr>
              <w:t>DC_2A-66A_n261L</w:t>
            </w:r>
          </w:p>
          <w:p w14:paraId="72BB2874" w14:textId="77777777" w:rsidR="002071AE" w:rsidRPr="00EF5447" w:rsidRDefault="002071AE" w:rsidP="008C1C13">
            <w:pPr>
              <w:pStyle w:val="TAC"/>
              <w:rPr>
                <w:lang w:eastAsia="zh-CN"/>
              </w:rPr>
            </w:pPr>
            <w:r w:rsidRPr="00EF5447">
              <w:rPr>
                <w:lang w:eastAsia="zh-CN"/>
              </w:rPr>
              <w:t>DC_2A-66A_n261M</w:t>
            </w:r>
          </w:p>
          <w:p w14:paraId="110BD4C4" w14:textId="77777777" w:rsidR="002071AE" w:rsidRPr="00EF5447" w:rsidRDefault="002071AE" w:rsidP="008C1C13">
            <w:pPr>
              <w:pStyle w:val="TAC"/>
              <w:rPr>
                <w:lang w:eastAsia="zh-CN"/>
              </w:rPr>
            </w:pPr>
            <w:r w:rsidRPr="00EF5447">
              <w:rPr>
                <w:lang w:eastAsia="zh-CN"/>
              </w:rPr>
              <w:t>DC_2A-2A-66A_n261I</w:t>
            </w:r>
          </w:p>
          <w:p w14:paraId="0DEE28F7" w14:textId="77777777" w:rsidR="002071AE" w:rsidRPr="00EF5447" w:rsidRDefault="002071AE" w:rsidP="008C1C13">
            <w:pPr>
              <w:pStyle w:val="TAC"/>
              <w:rPr>
                <w:lang w:eastAsia="zh-CN"/>
              </w:rPr>
            </w:pPr>
            <w:r w:rsidRPr="00EF5447">
              <w:rPr>
                <w:lang w:eastAsia="zh-CN"/>
              </w:rPr>
              <w:t>DC_2A-2A-66A_n261M</w:t>
            </w:r>
          </w:p>
          <w:p w14:paraId="04A64355" w14:textId="77777777" w:rsidR="002071AE" w:rsidRPr="00EF5447" w:rsidRDefault="002071AE" w:rsidP="008C1C13">
            <w:pPr>
              <w:pStyle w:val="TAC"/>
              <w:rPr>
                <w:lang w:eastAsia="zh-CN"/>
              </w:rPr>
            </w:pPr>
            <w:r w:rsidRPr="00EF5447">
              <w:rPr>
                <w:lang w:eastAsia="zh-CN"/>
              </w:rPr>
              <w:t>DC_2A-66A-66A_n261I</w:t>
            </w:r>
          </w:p>
          <w:p w14:paraId="7971BECF" w14:textId="77777777" w:rsidR="002071AE" w:rsidRPr="00EF5447" w:rsidRDefault="002071AE" w:rsidP="008C1C13">
            <w:pPr>
              <w:pStyle w:val="TAC"/>
              <w:rPr>
                <w:lang w:eastAsia="zh-CN"/>
              </w:rPr>
            </w:pPr>
            <w:r w:rsidRPr="00EF5447">
              <w:rPr>
                <w:lang w:eastAsia="zh-CN"/>
              </w:rPr>
              <w:t>DC_2A-66A-66A_n261J</w:t>
            </w:r>
          </w:p>
          <w:p w14:paraId="1BB20E7A" w14:textId="77777777" w:rsidR="002071AE" w:rsidRPr="00EF5447" w:rsidRDefault="002071AE" w:rsidP="008C1C13">
            <w:pPr>
              <w:pStyle w:val="TAC"/>
              <w:rPr>
                <w:lang w:eastAsia="zh-CN"/>
              </w:rPr>
            </w:pPr>
            <w:r w:rsidRPr="00EF5447">
              <w:rPr>
                <w:lang w:eastAsia="zh-CN"/>
              </w:rPr>
              <w:t>DC_2A-66A-66A_n261K</w:t>
            </w:r>
          </w:p>
          <w:p w14:paraId="18E21ACA" w14:textId="77777777" w:rsidR="002071AE" w:rsidRPr="00EF5447" w:rsidRDefault="002071AE" w:rsidP="008C1C13">
            <w:pPr>
              <w:pStyle w:val="TAC"/>
              <w:rPr>
                <w:lang w:eastAsia="zh-CN"/>
              </w:rPr>
            </w:pPr>
            <w:r w:rsidRPr="00EF5447">
              <w:rPr>
                <w:lang w:eastAsia="zh-CN"/>
              </w:rPr>
              <w:t>DC_2A-66A-66A_n261L</w:t>
            </w:r>
          </w:p>
          <w:p w14:paraId="352A8143" w14:textId="77777777" w:rsidR="002071AE" w:rsidRPr="00EF5447" w:rsidRDefault="002071AE" w:rsidP="008C1C13">
            <w:pPr>
              <w:pStyle w:val="TAC"/>
              <w:rPr>
                <w:lang w:eastAsia="zh-CN"/>
              </w:rPr>
            </w:pPr>
            <w:r w:rsidRPr="00EF5447">
              <w:rPr>
                <w:lang w:eastAsia="zh-CN"/>
              </w:rPr>
              <w:t>DC_2A-66A-66A_n261M</w:t>
            </w:r>
          </w:p>
          <w:p w14:paraId="3AADC4ED" w14:textId="77777777" w:rsidR="002071AE" w:rsidRPr="00EF5447" w:rsidRDefault="002071AE" w:rsidP="008C1C13">
            <w:pPr>
              <w:pStyle w:val="TAC"/>
              <w:rPr>
                <w:lang w:eastAsia="zh-CN"/>
              </w:rPr>
            </w:pPr>
            <w:r w:rsidRPr="00EF5447">
              <w:rPr>
                <w:lang w:eastAsia="zh-CN"/>
              </w:rPr>
              <w:t>DC_2A-66A_n261(A-J)</w:t>
            </w:r>
          </w:p>
          <w:p w14:paraId="37688CEB" w14:textId="77777777" w:rsidR="002071AE" w:rsidRPr="00EF5447" w:rsidRDefault="002071AE" w:rsidP="008C1C13">
            <w:pPr>
              <w:pStyle w:val="TAC"/>
              <w:rPr>
                <w:lang w:eastAsia="zh-CN"/>
              </w:rPr>
            </w:pPr>
            <w:r w:rsidRPr="00EF5447">
              <w:rPr>
                <w:lang w:eastAsia="zh-CN"/>
              </w:rPr>
              <w:t>DC_2A-66A_n261(A-K)</w:t>
            </w:r>
          </w:p>
          <w:p w14:paraId="40F2DE86" w14:textId="77777777" w:rsidR="002071AE" w:rsidRPr="00EF5447" w:rsidRDefault="002071AE" w:rsidP="008C1C13">
            <w:pPr>
              <w:pStyle w:val="TAC"/>
              <w:rPr>
                <w:lang w:eastAsia="zh-CN"/>
              </w:rPr>
            </w:pPr>
            <w:r w:rsidRPr="00EF5447">
              <w:rPr>
                <w:lang w:eastAsia="zh-CN"/>
              </w:rPr>
              <w:t>DC_2A-66A_n261(A-L)</w:t>
            </w:r>
          </w:p>
          <w:p w14:paraId="404F9BA3" w14:textId="77777777" w:rsidR="002071AE" w:rsidRPr="00EF5447" w:rsidRDefault="002071AE" w:rsidP="008C1C13">
            <w:pPr>
              <w:pStyle w:val="TAC"/>
              <w:rPr>
                <w:lang w:eastAsia="zh-CN"/>
              </w:rPr>
            </w:pPr>
            <w:r w:rsidRPr="00EF5447">
              <w:rPr>
                <w:lang w:eastAsia="zh-CN"/>
              </w:rPr>
              <w:t>DC_2A-66A_n261(2A-I)</w:t>
            </w:r>
          </w:p>
          <w:p w14:paraId="491297B4" w14:textId="77777777" w:rsidR="002071AE" w:rsidRPr="00EF5447" w:rsidRDefault="002071AE" w:rsidP="008C1C13">
            <w:pPr>
              <w:pStyle w:val="TAC"/>
              <w:rPr>
                <w:lang w:eastAsia="zh-CN"/>
              </w:rPr>
            </w:pPr>
            <w:r w:rsidRPr="00EF5447">
              <w:rPr>
                <w:lang w:eastAsia="zh-CN"/>
              </w:rPr>
              <w:t>DC_2A-66A_n261(A-G-I)</w:t>
            </w:r>
          </w:p>
          <w:p w14:paraId="6952A5E9" w14:textId="77777777" w:rsidR="002071AE" w:rsidRPr="00EF5447" w:rsidRDefault="002071AE" w:rsidP="008C1C13">
            <w:pPr>
              <w:pStyle w:val="TAC"/>
              <w:rPr>
                <w:lang w:eastAsia="zh-CN"/>
              </w:rPr>
            </w:pPr>
            <w:r w:rsidRPr="00EF5447">
              <w:rPr>
                <w:lang w:eastAsia="zh-CN"/>
              </w:rPr>
              <w:t>DC_2A-66A_n261(G-I)</w:t>
            </w:r>
          </w:p>
          <w:p w14:paraId="22B3CD76" w14:textId="77777777" w:rsidR="002071AE" w:rsidRPr="00EF5447" w:rsidRDefault="002071AE" w:rsidP="008C1C13">
            <w:pPr>
              <w:pStyle w:val="TAC"/>
              <w:rPr>
                <w:lang w:eastAsia="zh-CN"/>
              </w:rPr>
            </w:pPr>
            <w:r w:rsidRPr="00EF5447">
              <w:rPr>
                <w:lang w:eastAsia="zh-CN"/>
              </w:rPr>
              <w:t>DC_2A-66A_n261(G-J)</w:t>
            </w:r>
          </w:p>
          <w:p w14:paraId="66DDFE55" w14:textId="77777777" w:rsidR="002071AE" w:rsidRPr="00EF5447" w:rsidRDefault="002071AE" w:rsidP="008C1C13">
            <w:pPr>
              <w:pStyle w:val="TAC"/>
              <w:rPr>
                <w:lang w:eastAsia="zh-CN"/>
              </w:rPr>
            </w:pPr>
            <w:r w:rsidRPr="00EF5447">
              <w:rPr>
                <w:lang w:eastAsia="zh-CN"/>
              </w:rPr>
              <w:t>DC_2A-66A_n261(H-I)</w:t>
            </w:r>
          </w:p>
          <w:p w14:paraId="6D72F43E" w14:textId="77777777" w:rsidR="002071AE" w:rsidRPr="00EF5447" w:rsidRDefault="002071AE" w:rsidP="008C1C13">
            <w:pPr>
              <w:pStyle w:val="TAC"/>
              <w:rPr>
                <w:lang w:eastAsia="zh-CN"/>
              </w:rPr>
            </w:pPr>
            <w:r w:rsidRPr="00EF5447">
              <w:rPr>
                <w:lang w:eastAsia="zh-CN"/>
              </w:rPr>
              <w:t>DC_2A-66A-66A_n261(A-J)</w:t>
            </w:r>
          </w:p>
          <w:p w14:paraId="6E10E7E8" w14:textId="77777777" w:rsidR="002071AE" w:rsidRPr="00EF5447" w:rsidRDefault="002071AE" w:rsidP="008C1C13">
            <w:pPr>
              <w:pStyle w:val="TAC"/>
              <w:rPr>
                <w:lang w:eastAsia="zh-CN"/>
              </w:rPr>
            </w:pPr>
            <w:r w:rsidRPr="00EF5447">
              <w:rPr>
                <w:lang w:eastAsia="zh-CN"/>
              </w:rPr>
              <w:t>DC_2A-66A-66A_n261(A-K)</w:t>
            </w:r>
          </w:p>
          <w:p w14:paraId="199D9303" w14:textId="77777777" w:rsidR="002071AE" w:rsidRPr="00EF5447" w:rsidRDefault="002071AE" w:rsidP="008C1C13">
            <w:pPr>
              <w:pStyle w:val="TAC"/>
              <w:rPr>
                <w:lang w:eastAsia="zh-CN"/>
              </w:rPr>
            </w:pPr>
            <w:r w:rsidRPr="00EF5447">
              <w:rPr>
                <w:lang w:eastAsia="zh-CN"/>
              </w:rPr>
              <w:t>DC_2A-66A-66A_n261(A-L)</w:t>
            </w:r>
          </w:p>
          <w:p w14:paraId="4D1DAAF0" w14:textId="77777777" w:rsidR="002071AE" w:rsidRPr="00EF5447" w:rsidRDefault="002071AE" w:rsidP="008C1C13">
            <w:pPr>
              <w:pStyle w:val="TAC"/>
              <w:rPr>
                <w:lang w:eastAsia="zh-CN"/>
              </w:rPr>
            </w:pPr>
            <w:r w:rsidRPr="00EF5447">
              <w:rPr>
                <w:lang w:eastAsia="zh-CN"/>
              </w:rPr>
              <w:t>DC_2A-66A-66A_n261(2A-I)</w:t>
            </w:r>
          </w:p>
          <w:p w14:paraId="063392A8" w14:textId="77777777" w:rsidR="002071AE" w:rsidRPr="00EF5447" w:rsidRDefault="002071AE" w:rsidP="008C1C13">
            <w:pPr>
              <w:pStyle w:val="TAC"/>
              <w:rPr>
                <w:lang w:eastAsia="zh-CN"/>
              </w:rPr>
            </w:pPr>
            <w:r w:rsidRPr="00EF5447">
              <w:rPr>
                <w:lang w:eastAsia="zh-CN"/>
              </w:rPr>
              <w:t>DC_2A-66A-66A_n261(A-G-I)</w:t>
            </w:r>
          </w:p>
          <w:p w14:paraId="038DE5DE" w14:textId="77777777" w:rsidR="002071AE" w:rsidRPr="00EF5447" w:rsidRDefault="002071AE" w:rsidP="008C1C13">
            <w:pPr>
              <w:pStyle w:val="TAC"/>
              <w:rPr>
                <w:lang w:eastAsia="zh-CN"/>
              </w:rPr>
            </w:pPr>
            <w:r w:rsidRPr="00EF5447">
              <w:rPr>
                <w:lang w:eastAsia="zh-CN"/>
              </w:rPr>
              <w:t>DC_2A-66A-66A_n261(G-I)</w:t>
            </w:r>
          </w:p>
          <w:p w14:paraId="75B816EA" w14:textId="77777777" w:rsidR="002071AE" w:rsidRPr="00EF5447" w:rsidRDefault="002071AE" w:rsidP="008C1C13">
            <w:pPr>
              <w:pStyle w:val="TAC"/>
              <w:rPr>
                <w:lang w:eastAsia="zh-CN"/>
              </w:rPr>
            </w:pPr>
            <w:r w:rsidRPr="00EF5447">
              <w:rPr>
                <w:lang w:eastAsia="zh-CN"/>
              </w:rPr>
              <w:t>DC_2A-66A-66A_n261(G-J)</w:t>
            </w:r>
          </w:p>
          <w:p w14:paraId="325401B9" w14:textId="77777777" w:rsidR="002071AE" w:rsidRPr="00EF5447" w:rsidRDefault="002071AE" w:rsidP="008C1C13">
            <w:pPr>
              <w:pStyle w:val="TAC"/>
              <w:rPr>
                <w:lang w:eastAsia="fi-FI"/>
              </w:rPr>
            </w:pPr>
            <w:r w:rsidRPr="00EF5447">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2F3A4" w14:textId="77777777" w:rsidR="002071AE" w:rsidRPr="00EF5447" w:rsidRDefault="002071AE" w:rsidP="008C1C13">
            <w:pPr>
              <w:pStyle w:val="TAC"/>
              <w:rPr>
                <w:lang w:eastAsia="zh-CN"/>
              </w:rPr>
            </w:pPr>
            <w:r w:rsidRPr="00EF5447">
              <w:rPr>
                <w:lang w:eastAsia="zh-CN"/>
              </w:rPr>
              <w:t>DC_2A_n261I</w:t>
            </w:r>
          </w:p>
          <w:p w14:paraId="46D9C7D3" w14:textId="77777777" w:rsidR="002071AE" w:rsidRPr="00EF5447" w:rsidRDefault="002071AE" w:rsidP="008C1C13">
            <w:pPr>
              <w:pStyle w:val="TAC"/>
              <w:rPr>
                <w:lang w:eastAsia="fi-FI"/>
              </w:rPr>
            </w:pPr>
            <w:r w:rsidRPr="00EF5447">
              <w:rPr>
                <w:lang w:eastAsia="zh-CN"/>
              </w:rPr>
              <w:t>DC_66A_n261I</w:t>
            </w:r>
          </w:p>
        </w:tc>
      </w:tr>
      <w:tr w:rsidR="002071AE" w:rsidRPr="00EF5447" w14:paraId="53A80C58"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085590" w14:textId="77777777" w:rsidR="002071AE" w:rsidRPr="00EF5447" w:rsidRDefault="002071AE" w:rsidP="008C1C13">
            <w:pPr>
              <w:pStyle w:val="TAC"/>
              <w:rPr>
                <w:lang w:eastAsia="fi-FI"/>
              </w:rPr>
            </w:pPr>
            <w:r w:rsidRPr="00EF5447">
              <w:rPr>
                <w:lang w:eastAsia="fi-FI"/>
              </w:rPr>
              <w:lastRenderedPageBreak/>
              <w:t>DC_3A-3A-7A_n257A</w:t>
            </w:r>
          </w:p>
          <w:p w14:paraId="5BC77E35" w14:textId="77777777" w:rsidR="002071AE" w:rsidRPr="00EF5447" w:rsidRDefault="002071AE" w:rsidP="008C1C13">
            <w:pPr>
              <w:pStyle w:val="TAC"/>
              <w:rPr>
                <w:lang w:eastAsia="fi-FI"/>
              </w:rPr>
            </w:pPr>
            <w:r w:rsidRPr="00EF5447">
              <w:rPr>
                <w:lang w:eastAsia="fi-FI"/>
              </w:rPr>
              <w:t>DC_3A-3A-7A_n257D</w:t>
            </w:r>
          </w:p>
          <w:p w14:paraId="0F418BB4" w14:textId="77777777" w:rsidR="002071AE" w:rsidRPr="00EF5447" w:rsidRDefault="002071AE" w:rsidP="008C1C13">
            <w:pPr>
              <w:pStyle w:val="TAC"/>
              <w:rPr>
                <w:lang w:eastAsia="fi-FI"/>
              </w:rPr>
            </w:pPr>
            <w:r w:rsidRPr="00EF5447">
              <w:rPr>
                <w:lang w:eastAsia="fi-FI"/>
              </w:rPr>
              <w:t>DC_3A-3A-7A_n257E</w:t>
            </w:r>
          </w:p>
          <w:p w14:paraId="609920B3" w14:textId="77777777" w:rsidR="002071AE" w:rsidRPr="00EF5447" w:rsidRDefault="002071AE" w:rsidP="008C1C13">
            <w:pPr>
              <w:pStyle w:val="TAC"/>
              <w:rPr>
                <w:lang w:eastAsia="fi-FI"/>
              </w:rPr>
            </w:pPr>
            <w:r w:rsidRPr="00EF5447">
              <w:rPr>
                <w:lang w:eastAsia="fi-FI"/>
              </w:rPr>
              <w:t>DC_3A-3A-7A_n257F</w:t>
            </w:r>
          </w:p>
          <w:p w14:paraId="6D886896" w14:textId="77777777" w:rsidR="002071AE" w:rsidRPr="00EF5447" w:rsidRDefault="002071AE" w:rsidP="008C1C13">
            <w:pPr>
              <w:pStyle w:val="TAC"/>
              <w:rPr>
                <w:lang w:eastAsia="fi-FI"/>
              </w:rPr>
            </w:pPr>
            <w:r w:rsidRPr="00EF5447">
              <w:rPr>
                <w:lang w:eastAsia="fi-FI"/>
              </w:rPr>
              <w:t>DC_3A-3A-7A_n257G</w:t>
            </w:r>
          </w:p>
          <w:p w14:paraId="25214279" w14:textId="77777777" w:rsidR="002071AE" w:rsidRPr="00EF5447" w:rsidRDefault="002071AE" w:rsidP="008C1C13">
            <w:pPr>
              <w:pStyle w:val="TAC"/>
              <w:rPr>
                <w:lang w:eastAsia="fi-FI"/>
              </w:rPr>
            </w:pPr>
            <w:r w:rsidRPr="00EF5447">
              <w:rPr>
                <w:lang w:eastAsia="fi-FI"/>
              </w:rPr>
              <w:t>DC_3A-3A-7A_n257H</w:t>
            </w:r>
          </w:p>
          <w:p w14:paraId="07FFD8BA" w14:textId="77777777" w:rsidR="002071AE" w:rsidRPr="00EF5447" w:rsidRDefault="002071AE" w:rsidP="008C1C13">
            <w:pPr>
              <w:pStyle w:val="TAC"/>
              <w:rPr>
                <w:lang w:eastAsia="fi-FI"/>
              </w:rPr>
            </w:pPr>
            <w:r w:rsidRPr="00EF5447">
              <w:rPr>
                <w:lang w:eastAsia="fi-FI"/>
              </w:rPr>
              <w:t>DC_3A-3A-7A_n257I</w:t>
            </w:r>
          </w:p>
          <w:p w14:paraId="7D2A16F5" w14:textId="77777777" w:rsidR="002071AE" w:rsidRPr="00EF5447" w:rsidRDefault="002071AE" w:rsidP="008C1C13">
            <w:pPr>
              <w:pStyle w:val="TAC"/>
              <w:rPr>
                <w:lang w:eastAsia="fi-FI"/>
              </w:rPr>
            </w:pPr>
            <w:r w:rsidRPr="00EF5447">
              <w:rPr>
                <w:lang w:eastAsia="fi-FI"/>
              </w:rPr>
              <w:t>DC_3A-3A-7A_n257J</w:t>
            </w:r>
          </w:p>
          <w:p w14:paraId="52BFA878" w14:textId="77777777" w:rsidR="002071AE" w:rsidRPr="00EF5447" w:rsidRDefault="002071AE" w:rsidP="008C1C13">
            <w:pPr>
              <w:pStyle w:val="TAC"/>
              <w:rPr>
                <w:lang w:eastAsia="fi-FI"/>
              </w:rPr>
            </w:pPr>
            <w:r w:rsidRPr="00EF5447">
              <w:rPr>
                <w:lang w:eastAsia="fi-FI"/>
              </w:rPr>
              <w:t>DC_3A-3A-7A_n257K</w:t>
            </w:r>
          </w:p>
          <w:p w14:paraId="1DAED9FD" w14:textId="77777777" w:rsidR="002071AE" w:rsidRPr="00EF5447" w:rsidRDefault="002071AE" w:rsidP="008C1C13">
            <w:pPr>
              <w:pStyle w:val="TAC"/>
              <w:rPr>
                <w:lang w:eastAsia="fi-FI"/>
              </w:rPr>
            </w:pPr>
            <w:r w:rsidRPr="00EF5447">
              <w:rPr>
                <w:lang w:eastAsia="fi-FI"/>
              </w:rPr>
              <w:t>DC_3A-3A-7A_n257L</w:t>
            </w:r>
          </w:p>
          <w:p w14:paraId="57ED82F2" w14:textId="77777777" w:rsidR="002071AE" w:rsidRPr="00EF5447" w:rsidRDefault="002071AE" w:rsidP="008C1C13">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C5550E" w14:textId="77777777" w:rsidR="002071AE" w:rsidRPr="00EF5447" w:rsidRDefault="002071AE" w:rsidP="008C1C13">
            <w:pPr>
              <w:pStyle w:val="TAC"/>
              <w:rPr>
                <w:lang w:eastAsia="fi-FI"/>
              </w:rPr>
            </w:pPr>
            <w:r w:rsidRPr="00EF5447">
              <w:rPr>
                <w:lang w:eastAsia="fi-FI"/>
              </w:rPr>
              <w:t>DC_3A_n257A</w:t>
            </w:r>
          </w:p>
          <w:p w14:paraId="265CDD71" w14:textId="77777777" w:rsidR="002071AE" w:rsidRPr="00EF5447" w:rsidRDefault="002071AE" w:rsidP="008C1C13">
            <w:pPr>
              <w:pStyle w:val="TAC"/>
              <w:rPr>
                <w:noProof/>
                <w:lang w:eastAsia="zh-CN"/>
              </w:rPr>
            </w:pPr>
            <w:r w:rsidRPr="00EF5447">
              <w:rPr>
                <w:lang w:eastAsia="fi-FI"/>
              </w:rPr>
              <w:t>DC_7A_n257A</w:t>
            </w:r>
          </w:p>
        </w:tc>
      </w:tr>
      <w:tr w:rsidR="002071AE" w:rsidRPr="00EF5447" w14:paraId="478970C8"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EE7311" w14:textId="77777777" w:rsidR="002071AE" w:rsidRPr="00EF5447" w:rsidRDefault="002071AE" w:rsidP="008C1C13">
            <w:pPr>
              <w:pStyle w:val="TAC"/>
              <w:rPr>
                <w:lang w:eastAsia="fi-FI"/>
              </w:rPr>
            </w:pPr>
            <w:r w:rsidRPr="00EF5447">
              <w:rPr>
                <w:lang w:eastAsia="fi-FI"/>
              </w:rPr>
              <w:t>DC_3A-3A-7A-7A_n257A</w:t>
            </w:r>
          </w:p>
          <w:p w14:paraId="06C150FC" w14:textId="77777777" w:rsidR="002071AE" w:rsidRPr="00EF5447" w:rsidRDefault="002071AE" w:rsidP="008C1C13">
            <w:pPr>
              <w:pStyle w:val="TAC"/>
              <w:rPr>
                <w:lang w:eastAsia="fi-FI"/>
              </w:rPr>
            </w:pPr>
            <w:r w:rsidRPr="00EF5447">
              <w:rPr>
                <w:lang w:eastAsia="fi-FI"/>
              </w:rPr>
              <w:t>DC_3A-3A-7A-7A_n257D</w:t>
            </w:r>
          </w:p>
          <w:p w14:paraId="414C8620" w14:textId="77777777" w:rsidR="002071AE" w:rsidRPr="00EF5447" w:rsidRDefault="002071AE" w:rsidP="008C1C13">
            <w:pPr>
              <w:pStyle w:val="TAC"/>
              <w:rPr>
                <w:lang w:eastAsia="fi-FI"/>
              </w:rPr>
            </w:pPr>
            <w:r w:rsidRPr="00EF5447">
              <w:rPr>
                <w:lang w:eastAsia="fi-FI"/>
              </w:rPr>
              <w:t>DC_3A-3A-7A-7A_n257E</w:t>
            </w:r>
          </w:p>
          <w:p w14:paraId="2FC24468" w14:textId="77777777" w:rsidR="002071AE" w:rsidRPr="00EF5447" w:rsidRDefault="002071AE" w:rsidP="008C1C13">
            <w:pPr>
              <w:pStyle w:val="TAC"/>
              <w:rPr>
                <w:lang w:eastAsia="fi-FI"/>
              </w:rPr>
            </w:pPr>
            <w:r w:rsidRPr="00EF5447">
              <w:rPr>
                <w:lang w:eastAsia="fi-FI"/>
              </w:rPr>
              <w:t>DC_3A-3A-7A-7A_n257F</w:t>
            </w:r>
          </w:p>
          <w:p w14:paraId="4AC707E5" w14:textId="77777777" w:rsidR="002071AE" w:rsidRPr="00EF5447" w:rsidRDefault="002071AE" w:rsidP="008C1C13">
            <w:pPr>
              <w:pStyle w:val="TAC"/>
              <w:rPr>
                <w:lang w:eastAsia="fi-FI"/>
              </w:rPr>
            </w:pPr>
            <w:r w:rsidRPr="00EF5447">
              <w:rPr>
                <w:lang w:eastAsia="fi-FI"/>
              </w:rPr>
              <w:t>DC_3A-3A-7A-7A_n257G</w:t>
            </w:r>
          </w:p>
          <w:p w14:paraId="5086CC49" w14:textId="77777777" w:rsidR="002071AE" w:rsidRPr="00EF5447" w:rsidRDefault="002071AE" w:rsidP="008C1C13">
            <w:pPr>
              <w:pStyle w:val="TAC"/>
              <w:rPr>
                <w:lang w:eastAsia="fi-FI"/>
              </w:rPr>
            </w:pPr>
            <w:r w:rsidRPr="00EF5447">
              <w:rPr>
                <w:lang w:eastAsia="fi-FI"/>
              </w:rPr>
              <w:t>DC_3A-3A-7A-7A_n257H</w:t>
            </w:r>
          </w:p>
          <w:p w14:paraId="5E57DC2B" w14:textId="77777777" w:rsidR="002071AE" w:rsidRPr="00EF5447" w:rsidRDefault="002071AE" w:rsidP="008C1C13">
            <w:pPr>
              <w:pStyle w:val="TAC"/>
              <w:rPr>
                <w:lang w:eastAsia="fi-FI"/>
              </w:rPr>
            </w:pPr>
            <w:r w:rsidRPr="00EF5447">
              <w:rPr>
                <w:lang w:eastAsia="fi-FI"/>
              </w:rPr>
              <w:t>DC_3A-3A-7A-7A_n257I</w:t>
            </w:r>
          </w:p>
          <w:p w14:paraId="6BA63AAE" w14:textId="77777777" w:rsidR="002071AE" w:rsidRPr="00EF5447" w:rsidRDefault="002071AE" w:rsidP="008C1C13">
            <w:pPr>
              <w:pStyle w:val="TAC"/>
              <w:rPr>
                <w:lang w:eastAsia="fi-FI"/>
              </w:rPr>
            </w:pPr>
            <w:r w:rsidRPr="00EF5447">
              <w:rPr>
                <w:lang w:eastAsia="fi-FI"/>
              </w:rPr>
              <w:t>DC_3A-3A-7A-7A_n257J</w:t>
            </w:r>
          </w:p>
          <w:p w14:paraId="632615FA" w14:textId="77777777" w:rsidR="002071AE" w:rsidRPr="00EF5447" w:rsidRDefault="002071AE" w:rsidP="008C1C13">
            <w:pPr>
              <w:pStyle w:val="TAC"/>
              <w:rPr>
                <w:lang w:eastAsia="fi-FI"/>
              </w:rPr>
            </w:pPr>
            <w:r w:rsidRPr="00EF5447">
              <w:rPr>
                <w:lang w:eastAsia="fi-FI"/>
              </w:rPr>
              <w:t>DC_3A-3A-7A-7A_n257K</w:t>
            </w:r>
          </w:p>
          <w:p w14:paraId="4725FFE5" w14:textId="77777777" w:rsidR="002071AE" w:rsidRPr="00EF5447" w:rsidRDefault="002071AE" w:rsidP="008C1C13">
            <w:pPr>
              <w:pStyle w:val="TAC"/>
              <w:rPr>
                <w:lang w:eastAsia="fi-FI"/>
              </w:rPr>
            </w:pPr>
            <w:r w:rsidRPr="00EF5447">
              <w:rPr>
                <w:lang w:eastAsia="fi-FI"/>
              </w:rPr>
              <w:t>DC_3A-3A-7A-7A_n257L</w:t>
            </w:r>
          </w:p>
          <w:p w14:paraId="17D6D97F" w14:textId="77777777" w:rsidR="002071AE" w:rsidRPr="00EF5447" w:rsidRDefault="002071AE" w:rsidP="008C1C13">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62A6CB" w14:textId="77777777" w:rsidR="002071AE" w:rsidRPr="00EF5447" w:rsidRDefault="002071AE" w:rsidP="008C1C13">
            <w:pPr>
              <w:pStyle w:val="TAC"/>
              <w:rPr>
                <w:lang w:eastAsia="fi-FI"/>
              </w:rPr>
            </w:pPr>
            <w:r w:rsidRPr="00EF5447">
              <w:rPr>
                <w:lang w:eastAsia="fi-FI"/>
              </w:rPr>
              <w:t>DC_3A_n257A</w:t>
            </w:r>
          </w:p>
          <w:p w14:paraId="6BA5826D" w14:textId="77777777" w:rsidR="002071AE" w:rsidRPr="00EF5447" w:rsidRDefault="002071AE" w:rsidP="008C1C13">
            <w:pPr>
              <w:pStyle w:val="TAC"/>
              <w:rPr>
                <w:lang w:eastAsia="fi-FI"/>
              </w:rPr>
            </w:pPr>
            <w:r w:rsidRPr="00EF5447">
              <w:rPr>
                <w:lang w:eastAsia="fi-FI"/>
              </w:rPr>
              <w:t>DC_7A_n257A</w:t>
            </w:r>
          </w:p>
        </w:tc>
      </w:tr>
      <w:tr w:rsidR="002071AE" w:rsidRPr="00EF5447" w14:paraId="0262492E"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B872C2" w14:textId="77777777" w:rsidR="002071AE" w:rsidRPr="00EF5447" w:rsidRDefault="002071AE" w:rsidP="008C1C13">
            <w:pPr>
              <w:pStyle w:val="TAC"/>
              <w:rPr>
                <w:noProof/>
                <w:vertAlign w:val="superscript"/>
                <w:lang w:eastAsia="zh-CN"/>
              </w:rPr>
            </w:pPr>
            <w:r w:rsidRPr="00EF5447">
              <w:rPr>
                <w:noProof/>
                <w:lang w:eastAsia="zh-CN"/>
              </w:rPr>
              <w:t>DC_3A-5A_n257A</w:t>
            </w:r>
            <w:r w:rsidRPr="00EF5447">
              <w:rPr>
                <w:noProof/>
                <w:vertAlign w:val="superscript"/>
                <w:lang w:eastAsia="zh-CN"/>
              </w:rPr>
              <w:t>2</w:t>
            </w:r>
          </w:p>
          <w:p w14:paraId="05176EF9" w14:textId="77777777" w:rsidR="002071AE" w:rsidRPr="00EF5447" w:rsidRDefault="002071AE" w:rsidP="008C1C13">
            <w:pPr>
              <w:pStyle w:val="TAC"/>
              <w:rPr>
                <w:rFonts w:eastAsia="Malgun Gothic"/>
                <w:lang w:eastAsia="ko-KR"/>
              </w:rPr>
            </w:pPr>
            <w:r w:rsidRPr="00EF5447">
              <w:rPr>
                <w:rFonts w:eastAsia="Malgun Gothic"/>
                <w:lang w:eastAsia="ko-KR"/>
              </w:rPr>
              <w:t>DC_3A-5A_n257D</w:t>
            </w:r>
          </w:p>
          <w:p w14:paraId="6F08E88C" w14:textId="77777777" w:rsidR="002071AE" w:rsidRPr="00EF5447" w:rsidRDefault="002071AE" w:rsidP="008C1C13">
            <w:pPr>
              <w:pStyle w:val="TAC"/>
              <w:rPr>
                <w:rFonts w:eastAsia="Malgun Gothic"/>
                <w:lang w:eastAsia="ko-KR"/>
              </w:rPr>
            </w:pPr>
            <w:r w:rsidRPr="00EF5447">
              <w:rPr>
                <w:rFonts w:eastAsia="Malgun Gothic"/>
                <w:lang w:eastAsia="ko-KR"/>
              </w:rPr>
              <w:t>DC_3A-5A_n257E</w:t>
            </w:r>
          </w:p>
          <w:p w14:paraId="43CE3580" w14:textId="77777777" w:rsidR="002071AE" w:rsidRPr="00EF5447" w:rsidRDefault="002071AE" w:rsidP="008C1C13">
            <w:pPr>
              <w:pStyle w:val="TAC"/>
              <w:rPr>
                <w:rFonts w:eastAsia="Malgun Gothic"/>
                <w:lang w:eastAsia="ko-KR"/>
              </w:rPr>
            </w:pPr>
            <w:r w:rsidRPr="00EF5447">
              <w:rPr>
                <w:rFonts w:eastAsia="Malgun Gothic"/>
                <w:lang w:eastAsia="ko-KR"/>
              </w:rPr>
              <w:t>DC_3A-5A_n257F</w:t>
            </w:r>
          </w:p>
          <w:p w14:paraId="58E7460A" w14:textId="77777777" w:rsidR="002071AE" w:rsidRPr="00EF5447" w:rsidRDefault="002071AE" w:rsidP="008C1C13">
            <w:pPr>
              <w:pStyle w:val="TAC"/>
              <w:rPr>
                <w:rFonts w:eastAsia="Malgun Gothic"/>
                <w:lang w:eastAsia="ko-KR"/>
              </w:rPr>
            </w:pPr>
            <w:r w:rsidRPr="00EF5447">
              <w:rPr>
                <w:rFonts w:eastAsia="Malgun Gothic"/>
                <w:lang w:eastAsia="ko-KR"/>
              </w:rPr>
              <w:t>DC_3A-5A_n257G</w:t>
            </w:r>
          </w:p>
          <w:p w14:paraId="3B76E5F8" w14:textId="77777777" w:rsidR="002071AE" w:rsidRPr="00EF5447" w:rsidRDefault="002071AE" w:rsidP="008C1C13">
            <w:pPr>
              <w:pStyle w:val="TAC"/>
              <w:rPr>
                <w:rFonts w:eastAsia="Malgun Gothic"/>
                <w:lang w:eastAsia="ko-KR"/>
              </w:rPr>
            </w:pPr>
            <w:r w:rsidRPr="00EF5447">
              <w:rPr>
                <w:rFonts w:eastAsia="Malgun Gothic"/>
                <w:lang w:eastAsia="ko-KR"/>
              </w:rPr>
              <w:t>DC_3A-5A_n257H</w:t>
            </w:r>
          </w:p>
          <w:p w14:paraId="5B6129FE" w14:textId="77777777" w:rsidR="002071AE" w:rsidRPr="00EF5447" w:rsidRDefault="002071AE" w:rsidP="008C1C13">
            <w:pPr>
              <w:pStyle w:val="TAC"/>
              <w:rPr>
                <w:rFonts w:eastAsia="Malgun Gothic"/>
                <w:lang w:eastAsia="ko-KR"/>
              </w:rPr>
            </w:pPr>
            <w:r w:rsidRPr="00EF5447">
              <w:rPr>
                <w:rFonts w:eastAsia="Malgun Gothic"/>
                <w:lang w:eastAsia="ko-KR"/>
              </w:rPr>
              <w:t>DC_3A-5A_n257I</w:t>
            </w:r>
          </w:p>
          <w:p w14:paraId="3994D961" w14:textId="77777777" w:rsidR="002071AE" w:rsidRPr="00EF5447" w:rsidRDefault="002071AE" w:rsidP="008C1C13">
            <w:pPr>
              <w:pStyle w:val="TAC"/>
              <w:rPr>
                <w:rFonts w:eastAsia="Malgun Gothic"/>
                <w:lang w:eastAsia="ko-KR"/>
              </w:rPr>
            </w:pPr>
            <w:r w:rsidRPr="00EF5447">
              <w:rPr>
                <w:rFonts w:eastAsia="Malgun Gothic"/>
                <w:lang w:eastAsia="ko-KR"/>
              </w:rPr>
              <w:t>DC_3A-5A_n257J</w:t>
            </w:r>
          </w:p>
          <w:p w14:paraId="1E642B7E" w14:textId="77777777" w:rsidR="002071AE" w:rsidRPr="00EF5447" w:rsidRDefault="002071AE" w:rsidP="008C1C13">
            <w:pPr>
              <w:pStyle w:val="TAC"/>
              <w:rPr>
                <w:rFonts w:eastAsia="Malgun Gothic"/>
                <w:lang w:eastAsia="ko-KR"/>
              </w:rPr>
            </w:pPr>
            <w:r w:rsidRPr="00EF5447">
              <w:rPr>
                <w:rFonts w:eastAsia="Malgun Gothic"/>
                <w:lang w:eastAsia="ko-KR"/>
              </w:rPr>
              <w:t>DC_3A-5A_n257K</w:t>
            </w:r>
          </w:p>
          <w:p w14:paraId="03E53EAB" w14:textId="77777777" w:rsidR="002071AE" w:rsidRPr="00EF5447" w:rsidRDefault="002071AE" w:rsidP="008C1C13">
            <w:pPr>
              <w:pStyle w:val="TAC"/>
              <w:rPr>
                <w:rFonts w:eastAsia="Malgun Gothic"/>
                <w:lang w:eastAsia="ko-KR"/>
              </w:rPr>
            </w:pPr>
            <w:r w:rsidRPr="00EF5447">
              <w:rPr>
                <w:rFonts w:eastAsia="Malgun Gothic"/>
                <w:lang w:eastAsia="ko-KR"/>
              </w:rPr>
              <w:t>DC_3A-5A_n257L</w:t>
            </w:r>
          </w:p>
          <w:p w14:paraId="0CA1DAF3" w14:textId="77777777" w:rsidR="002071AE" w:rsidRPr="00EF5447" w:rsidRDefault="002071AE" w:rsidP="008C1C13">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5951ED" w14:textId="77777777" w:rsidR="002071AE" w:rsidRPr="00EF5447" w:rsidRDefault="002071AE" w:rsidP="008C1C13">
            <w:pPr>
              <w:pStyle w:val="TAC"/>
              <w:rPr>
                <w:rFonts w:eastAsia="Batang"/>
                <w:noProof/>
                <w:lang w:eastAsia="zh-CN"/>
              </w:rPr>
            </w:pPr>
            <w:r w:rsidRPr="00EF5447">
              <w:rPr>
                <w:noProof/>
                <w:lang w:eastAsia="zh-CN"/>
              </w:rPr>
              <w:t>DC_3A_n257A</w:t>
            </w:r>
          </w:p>
          <w:p w14:paraId="55A8CD09" w14:textId="77777777" w:rsidR="002071AE" w:rsidRPr="00EF5447" w:rsidRDefault="002071AE" w:rsidP="008C1C13">
            <w:pPr>
              <w:pStyle w:val="TAC"/>
              <w:rPr>
                <w:noProof/>
                <w:color w:val="000000" w:themeColor="text1"/>
                <w:lang w:eastAsia="zh-CN"/>
              </w:rPr>
            </w:pPr>
            <w:r w:rsidRPr="00EF5447">
              <w:rPr>
                <w:noProof/>
                <w:color w:val="000000" w:themeColor="text1"/>
                <w:lang w:eastAsia="zh-CN"/>
              </w:rPr>
              <w:t>DC_3A_n257D</w:t>
            </w:r>
          </w:p>
          <w:p w14:paraId="47CEA73D" w14:textId="77777777" w:rsidR="002071AE" w:rsidRPr="00EF5447" w:rsidRDefault="002071AE" w:rsidP="008C1C13">
            <w:pPr>
              <w:pStyle w:val="TAC"/>
              <w:rPr>
                <w:noProof/>
                <w:color w:val="000000" w:themeColor="text1"/>
                <w:lang w:eastAsia="zh-CN"/>
              </w:rPr>
            </w:pPr>
            <w:r w:rsidRPr="00EF5447">
              <w:rPr>
                <w:noProof/>
                <w:color w:val="000000" w:themeColor="text1"/>
                <w:lang w:eastAsia="zh-CN"/>
              </w:rPr>
              <w:t>DC_3A_n257G</w:t>
            </w:r>
          </w:p>
          <w:p w14:paraId="5DF2A840" w14:textId="77777777" w:rsidR="002071AE" w:rsidRPr="00EF5447" w:rsidRDefault="002071AE" w:rsidP="008C1C13">
            <w:pPr>
              <w:pStyle w:val="TAC"/>
              <w:rPr>
                <w:noProof/>
                <w:color w:val="000000" w:themeColor="text1"/>
                <w:lang w:eastAsia="zh-CN"/>
              </w:rPr>
            </w:pPr>
            <w:r w:rsidRPr="00EF5447">
              <w:rPr>
                <w:noProof/>
                <w:color w:val="000000" w:themeColor="text1"/>
                <w:lang w:eastAsia="zh-CN"/>
              </w:rPr>
              <w:t>DC_3A_n257H</w:t>
            </w:r>
          </w:p>
          <w:p w14:paraId="412D77F7" w14:textId="77777777" w:rsidR="002071AE" w:rsidRPr="00EF5447" w:rsidRDefault="002071AE" w:rsidP="008C1C13">
            <w:pPr>
              <w:pStyle w:val="TAC"/>
              <w:rPr>
                <w:noProof/>
                <w:lang w:eastAsia="zh-CN"/>
              </w:rPr>
            </w:pPr>
            <w:r w:rsidRPr="00EF5447">
              <w:rPr>
                <w:noProof/>
                <w:color w:val="000000" w:themeColor="text1"/>
                <w:lang w:eastAsia="zh-CN"/>
              </w:rPr>
              <w:t>DC_3A_n257I</w:t>
            </w:r>
          </w:p>
          <w:p w14:paraId="08601AF9" w14:textId="77777777" w:rsidR="002071AE" w:rsidRPr="00EF5447" w:rsidRDefault="002071AE" w:rsidP="008C1C13">
            <w:pPr>
              <w:pStyle w:val="TAC"/>
              <w:rPr>
                <w:rFonts w:eastAsia="Batang"/>
                <w:noProof/>
                <w:lang w:eastAsia="zh-CN"/>
              </w:rPr>
            </w:pPr>
            <w:r w:rsidRPr="00EF5447">
              <w:rPr>
                <w:noProof/>
                <w:lang w:eastAsia="zh-CN"/>
              </w:rPr>
              <w:t>DC_5A_n257A</w:t>
            </w:r>
          </w:p>
          <w:p w14:paraId="69F76692" w14:textId="77777777" w:rsidR="002071AE" w:rsidRPr="00EF5447" w:rsidRDefault="002071AE" w:rsidP="008C1C13">
            <w:pPr>
              <w:pStyle w:val="TAC"/>
              <w:rPr>
                <w:noProof/>
                <w:color w:val="000000" w:themeColor="text1"/>
                <w:lang w:eastAsia="zh-CN"/>
              </w:rPr>
            </w:pPr>
            <w:r w:rsidRPr="00EF5447">
              <w:rPr>
                <w:noProof/>
                <w:color w:val="000000" w:themeColor="text1"/>
                <w:lang w:eastAsia="zh-CN"/>
              </w:rPr>
              <w:t>DC_5A_n257D</w:t>
            </w:r>
          </w:p>
          <w:p w14:paraId="5326DE02" w14:textId="77777777" w:rsidR="002071AE" w:rsidRPr="00EF5447" w:rsidRDefault="002071AE" w:rsidP="008C1C13">
            <w:pPr>
              <w:pStyle w:val="TAC"/>
              <w:rPr>
                <w:noProof/>
                <w:color w:val="000000" w:themeColor="text1"/>
                <w:lang w:eastAsia="zh-CN"/>
              </w:rPr>
            </w:pPr>
            <w:r w:rsidRPr="00EF5447">
              <w:rPr>
                <w:noProof/>
                <w:color w:val="000000" w:themeColor="text1"/>
                <w:lang w:eastAsia="zh-CN"/>
              </w:rPr>
              <w:t>DC_5A_n257G</w:t>
            </w:r>
          </w:p>
          <w:p w14:paraId="151FCCF1" w14:textId="77777777" w:rsidR="002071AE" w:rsidRPr="00EF5447" w:rsidRDefault="002071AE" w:rsidP="008C1C13">
            <w:pPr>
              <w:pStyle w:val="TAC"/>
              <w:rPr>
                <w:noProof/>
                <w:color w:val="000000" w:themeColor="text1"/>
                <w:lang w:eastAsia="zh-CN"/>
              </w:rPr>
            </w:pPr>
            <w:r w:rsidRPr="00EF5447">
              <w:rPr>
                <w:noProof/>
                <w:color w:val="000000" w:themeColor="text1"/>
                <w:lang w:eastAsia="zh-CN"/>
              </w:rPr>
              <w:t>DC_5A_n257H</w:t>
            </w:r>
          </w:p>
          <w:p w14:paraId="000607B5" w14:textId="77777777" w:rsidR="002071AE" w:rsidRPr="00EF5447" w:rsidRDefault="002071AE" w:rsidP="008C1C13">
            <w:pPr>
              <w:pStyle w:val="TAC"/>
              <w:rPr>
                <w:noProof/>
                <w:lang w:eastAsia="zh-CN"/>
              </w:rPr>
            </w:pPr>
            <w:r w:rsidRPr="00EF5447">
              <w:rPr>
                <w:noProof/>
                <w:color w:val="000000" w:themeColor="text1"/>
                <w:lang w:eastAsia="zh-CN"/>
              </w:rPr>
              <w:t>DC_5A_n257I</w:t>
            </w:r>
          </w:p>
        </w:tc>
      </w:tr>
      <w:tr w:rsidR="002071AE" w:rsidRPr="00EF5447" w14:paraId="1E167786"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9E1373" w14:textId="77777777" w:rsidR="002071AE" w:rsidRPr="00EF5447" w:rsidRDefault="002071AE" w:rsidP="008C1C13">
            <w:pPr>
              <w:pStyle w:val="TAC"/>
              <w:rPr>
                <w:noProof/>
                <w:vertAlign w:val="superscript"/>
                <w:lang w:eastAsia="zh-CN"/>
              </w:rPr>
            </w:pPr>
            <w:r w:rsidRPr="00EF5447">
              <w:rPr>
                <w:noProof/>
                <w:lang w:eastAsia="zh-CN"/>
              </w:rPr>
              <w:t>DC_3A-7A_n257A</w:t>
            </w:r>
            <w:r w:rsidRPr="00EF5447">
              <w:rPr>
                <w:noProof/>
                <w:vertAlign w:val="superscript"/>
                <w:lang w:eastAsia="zh-CN"/>
              </w:rPr>
              <w:t>2</w:t>
            </w:r>
          </w:p>
          <w:p w14:paraId="3E5CEA94" w14:textId="77777777" w:rsidR="002071AE" w:rsidRPr="00EF5447" w:rsidRDefault="002071AE" w:rsidP="008C1C13">
            <w:pPr>
              <w:pStyle w:val="TAC"/>
              <w:rPr>
                <w:rFonts w:eastAsia="Malgun Gothic"/>
                <w:lang w:eastAsia="ko-KR"/>
              </w:rPr>
            </w:pPr>
            <w:r w:rsidRPr="00EF5447">
              <w:rPr>
                <w:rFonts w:eastAsia="Malgun Gothic"/>
                <w:lang w:eastAsia="ko-KR"/>
              </w:rPr>
              <w:t>DC_3A-7A_n257D</w:t>
            </w:r>
          </w:p>
          <w:p w14:paraId="0DA00235" w14:textId="77777777" w:rsidR="002071AE" w:rsidRPr="00EF5447" w:rsidRDefault="002071AE" w:rsidP="008C1C13">
            <w:pPr>
              <w:pStyle w:val="TAC"/>
              <w:rPr>
                <w:rFonts w:eastAsia="Malgun Gothic"/>
                <w:lang w:eastAsia="ko-KR"/>
              </w:rPr>
            </w:pPr>
            <w:r w:rsidRPr="00EF5447">
              <w:rPr>
                <w:rFonts w:eastAsia="Malgun Gothic"/>
                <w:lang w:eastAsia="ko-KR"/>
              </w:rPr>
              <w:t>DC_3A-7A_n257E</w:t>
            </w:r>
          </w:p>
          <w:p w14:paraId="4E8175BB" w14:textId="77777777" w:rsidR="002071AE" w:rsidRPr="00EF5447" w:rsidRDefault="002071AE" w:rsidP="008C1C13">
            <w:pPr>
              <w:pStyle w:val="TAC"/>
              <w:rPr>
                <w:rFonts w:eastAsia="Malgun Gothic"/>
                <w:lang w:eastAsia="ko-KR"/>
              </w:rPr>
            </w:pPr>
            <w:r w:rsidRPr="00EF5447">
              <w:rPr>
                <w:rFonts w:eastAsia="Malgun Gothic"/>
                <w:lang w:eastAsia="ko-KR"/>
              </w:rPr>
              <w:t>DC_3A-7A_n257F</w:t>
            </w:r>
          </w:p>
          <w:p w14:paraId="578E75E7" w14:textId="77777777" w:rsidR="002071AE" w:rsidRPr="00EF5447" w:rsidRDefault="002071AE" w:rsidP="008C1C13">
            <w:pPr>
              <w:pStyle w:val="TAC"/>
              <w:rPr>
                <w:rFonts w:eastAsia="Malgun Gothic"/>
                <w:lang w:eastAsia="ko-KR"/>
              </w:rPr>
            </w:pPr>
            <w:r w:rsidRPr="00EF5447">
              <w:rPr>
                <w:rFonts w:eastAsia="Malgun Gothic"/>
                <w:lang w:eastAsia="ko-KR"/>
              </w:rPr>
              <w:t>DC_3A-7A_n257G</w:t>
            </w:r>
          </w:p>
          <w:p w14:paraId="0F4DF923" w14:textId="77777777" w:rsidR="002071AE" w:rsidRPr="00EF5447" w:rsidRDefault="002071AE" w:rsidP="008C1C13">
            <w:pPr>
              <w:pStyle w:val="TAC"/>
              <w:rPr>
                <w:rFonts w:eastAsia="Malgun Gothic"/>
                <w:lang w:eastAsia="ko-KR"/>
              </w:rPr>
            </w:pPr>
            <w:r w:rsidRPr="00EF5447">
              <w:rPr>
                <w:rFonts w:eastAsia="Malgun Gothic"/>
                <w:lang w:eastAsia="ko-KR"/>
              </w:rPr>
              <w:t>DC_3A-7A_n257H</w:t>
            </w:r>
          </w:p>
          <w:p w14:paraId="3D5B5B81" w14:textId="77777777" w:rsidR="002071AE" w:rsidRPr="00EF5447" w:rsidRDefault="002071AE" w:rsidP="008C1C13">
            <w:pPr>
              <w:pStyle w:val="TAC"/>
              <w:rPr>
                <w:rFonts w:eastAsia="Malgun Gothic"/>
                <w:lang w:eastAsia="ko-KR"/>
              </w:rPr>
            </w:pPr>
            <w:r w:rsidRPr="00EF5447">
              <w:rPr>
                <w:rFonts w:eastAsia="Malgun Gothic"/>
                <w:lang w:eastAsia="ko-KR"/>
              </w:rPr>
              <w:t>DC_3A-7A_n257I</w:t>
            </w:r>
          </w:p>
          <w:p w14:paraId="74D228A5" w14:textId="77777777" w:rsidR="002071AE" w:rsidRPr="00EF5447" w:rsidRDefault="002071AE" w:rsidP="008C1C13">
            <w:pPr>
              <w:pStyle w:val="TAC"/>
              <w:rPr>
                <w:rFonts w:eastAsia="Malgun Gothic"/>
                <w:lang w:eastAsia="ko-KR"/>
              </w:rPr>
            </w:pPr>
            <w:r w:rsidRPr="00EF5447">
              <w:rPr>
                <w:rFonts w:eastAsia="Malgun Gothic"/>
                <w:lang w:eastAsia="ko-KR"/>
              </w:rPr>
              <w:t>DC_3A-7A_n257J</w:t>
            </w:r>
          </w:p>
          <w:p w14:paraId="3D6E3867" w14:textId="77777777" w:rsidR="002071AE" w:rsidRPr="00EF5447" w:rsidRDefault="002071AE" w:rsidP="008C1C13">
            <w:pPr>
              <w:pStyle w:val="TAC"/>
              <w:rPr>
                <w:rFonts w:eastAsia="Malgun Gothic"/>
                <w:lang w:eastAsia="ko-KR"/>
              </w:rPr>
            </w:pPr>
            <w:r w:rsidRPr="00EF5447">
              <w:rPr>
                <w:rFonts w:eastAsia="Malgun Gothic"/>
                <w:lang w:eastAsia="ko-KR"/>
              </w:rPr>
              <w:t>DC_3A-7A_n257K</w:t>
            </w:r>
          </w:p>
          <w:p w14:paraId="4876A800" w14:textId="77777777" w:rsidR="002071AE" w:rsidRPr="00EF5447" w:rsidRDefault="002071AE" w:rsidP="008C1C13">
            <w:pPr>
              <w:pStyle w:val="TAC"/>
              <w:rPr>
                <w:rFonts w:eastAsia="Malgun Gothic"/>
                <w:lang w:eastAsia="ko-KR"/>
              </w:rPr>
            </w:pPr>
            <w:r w:rsidRPr="00EF5447">
              <w:rPr>
                <w:rFonts w:eastAsia="Malgun Gothic"/>
                <w:lang w:eastAsia="ko-KR"/>
              </w:rPr>
              <w:t>DC_3A-7A_n257L</w:t>
            </w:r>
          </w:p>
          <w:p w14:paraId="0B17E703" w14:textId="77777777" w:rsidR="002071AE" w:rsidRPr="00EF5447" w:rsidRDefault="002071AE" w:rsidP="008C1C13">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061DDB" w14:textId="77777777" w:rsidR="002071AE" w:rsidRPr="00B677E8" w:rsidRDefault="002071AE" w:rsidP="008C1C13">
            <w:pPr>
              <w:pStyle w:val="TAC"/>
              <w:rPr>
                <w:rFonts w:eastAsia="Batang"/>
                <w:noProof/>
                <w:lang w:eastAsia="zh-CN"/>
              </w:rPr>
            </w:pPr>
            <w:r w:rsidRPr="00B677E8">
              <w:rPr>
                <w:noProof/>
                <w:lang w:eastAsia="zh-CN"/>
              </w:rPr>
              <w:t>DC_3A_n257A</w:t>
            </w:r>
          </w:p>
          <w:p w14:paraId="18B42424" w14:textId="77777777" w:rsidR="002071AE" w:rsidRPr="00B677E8" w:rsidRDefault="002071AE" w:rsidP="008C1C13">
            <w:pPr>
              <w:pStyle w:val="TAC"/>
              <w:rPr>
                <w:noProof/>
                <w:lang w:eastAsia="zh-CN"/>
              </w:rPr>
            </w:pPr>
            <w:r w:rsidRPr="00B677E8">
              <w:rPr>
                <w:noProof/>
                <w:lang w:eastAsia="zh-CN"/>
              </w:rPr>
              <w:t>DC_3A_n257D</w:t>
            </w:r>
          </w:p>
          <w:p w14:paraId="51DB3ACA" w14:textId="77777777" w:rsidR="002071AE" w:rsidRPr="00B677E8" w:rsidRDefault="002071AE" w:rsidP="008C1C13">
            <w:pPr>
              <w:pStyle w:val="TAC"/>
              <w:rPr>
                <w:noProof/>
                <w:lang w:eastAsia="zh-CN"/>
              </w:rPr>
            </w:pPr>
            <w:r w:rsidRPr="00B677E8">
              <w:rPr>
                <w:noProof/>
                <w:lang w:eastAsia="zh-CN"/>
              </w:rPr>
              <w:t>DC_3A_n257G</w:t>
            </w:r>
          </w:p>
          <w:p w14:paraId="626B3CAF" w14:textId="77777777" w:rsidR="002071AE" w:rsidRPr="00B677E8" w:rsidRDefault="002071AE" w:rsidP="008C1C13">
            <w:pPr>
              <w:pStyle w:val="TAC"/>
              <w:rPr>
                <w:noProof/>
                <w:lang w:eastAsia="zh-CN"/>
              </w:rPr>
            </w:pPr>
            <w:r w:rsidRPr="00B677E8">
              <w:rPr>
                <w:noProof/>
                <w:lang w:eastAsia="zh-CN"/>
              </w:rPr>
              <w:t>DC_3A_n257H</w:t>
            </w:r>
          </w:p>
          <w:p w14:paraId="4703F598" w14:textId="77777777" w:rsidR="002071AE" w:rsidRPr="00B677E8" w:rsidRDefault="002071AE" w:rsidP="008C1C13">
            <w:pPr>
              <w:pStyle w:val="TAC"/>
              <w:rPr>
                <w:noProof/>
                <w:lang w:eastAsia="zh-CN"/>
              </w:rPr>
            </w:pPr>
            <w:r w:rsidRPr="00B677E8">
              <w:rPr>
                <w:noProof/>
                <w:lang w:eastAsia="zh-CN"/>
              </w:rPr>
              <w:t>DC_3A_n257I</w:t>
            </w:r>
          </w:p>
          <w:p w14:paraId="7DF190E5" w14:textId="77777777" w:rsidR="002071AE" w:rsidRPr="00B677E8" w:rsidRDefault="002071AE" w:rsidP="008C1C13">
            <w:pPr>
              <w:pStyle w:val="TAC"/>
              <w:rPr>
                <w:rFonts w:eastAsia="Batang"/>
                <w:noProof/>
                <w:lang w:eastAsia="zh-CN"/>
              </w:rPr>
            </w:pPr>
            <w:r w:rsidRPr="00B677E8">
              <w:rPr>
                <w:noProof/>
                <w:lang w:eastAsia="zh-CN"/>
              </w:rPr>
              <w:t>DC_7A_n257A</w:t>
            </w:r>
          </w:p>
          <w:p w14:paraId="3750A8BD" w14:textId="77777777" w:rsidR="002071AE" w:rsidRPr="00B677E8" w:rsidRDefault="002071AE" w:rsidP="008C1C13">
            <w:pPr>
              <w:pStyle w:val="TAC"/>
              <w:rPr>
                <w:noProof/>
                <w:lang w:eastAsia="zh-CN"/>
              </w:rPr>
            </w:pPr>
            <w:r w:rsidRPr="00B677E8">
              <w:rPr>
                <w:noProof/>
                <w:lang w:eastAsia="zh-CN"/>
              </w:rPr>
              <w:t>DC_7A_n257D</w:t>
            </w:r>
          </w:p>
          <w:p w14:paraId="2C6624C4" w14:textId="77777777" w:rsidR="002071AE" w:rsidRPr="00B677E8" w:rsidRDefault="002071AE" w:rsidP="008C1C13">
            <w:pPr>
              <w:pStyle w:val="TAC"/>
              <w:rPr>
                <w:noProof/>
                <w:lang w:eastAsia="zh-CN"/>
              </w:rPr>
            </w:pPr>
            <w:r w:rsidRPr="00B677E8">
              <w:rPr>
                <w:noProof/>
                <w:lang w:eastAsia="zh-CN"/>
              </w:rPr>
              <w:t>DC_7A_n257G</w:t>
            </w:r>
          </w:p>
          <w:p w14:paraId="659D3F54" w14:textId="77777777" w:rsidR="002071AE" w:rsidRPr="00B677E8" w:rsidRDefault="002071AE" w:rsidP="008C1C13">
            <w:pPr>
              <w:pStyle w:val="TAC"/>
              <w:rPr>
                <w:noProof/>
                <w:lang w:eastAsia="zh-CN"/>
              </w:rPr>
            </w:pPr>
            <w:r w:rsidRPr="00B677E8">
              <w:rPr>
                <w:noProof/>
                <w:lang w:eastAsia="zh-CN"/>
              </w:rPr>
              <w:t>DC_7A_n257H</w:t>
            </w:r>
          </w:p>
          <w:p w14:paraId="5C936855" w14:textId="77777777" w:rsidR="002071AE" w:rsidRPr="00EF5447" w:rsidRDefault="002071AE" w:rsidP="008C1C13">
            <w:pPr>
              <w:pStyle w:val="TAC"/>
              <w:rPr>
                <w:noProof/>
                <w:lang w:eastAsia="zh-CN"/>
              </w:rPr>
            </w:pPr>
            <w:r w:rsidRPr="00B677E8">
              <w:rPr>
                <w:noProof/>
                <w:lang w:eastAsia="zh-CN"/>
              </w:rPr>
              <w:t>DC_7A_n257I</w:t>
            </w:r>
          </w:p>
        </w:tc>
      </w:tr>
      <w:tr w:rsidR="002071AE" w:rsidRPr="00EF5447" w14:paraId="05BC58BE"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F3FFB5" w14:textId="77777777" w:rsidR="002071AE" w:rsidRPr="00EF5447" w:rsidRDefault="002071AE" w:rsidP="008C1C13">
            <w:pPr>
              <w:pStyle w:val="TAC"/>
              <w:rPr>
                <w:noProof/>
              </w:rPr>
            </w:pPr>
            <w:r w:rsidRPr="00EF5447">
              <w:rPr>
                <w:noProof/>
              </w:rPr>
              <w:t>DC_3A-7A_n258A</w:t>
            </w:r>
          </w:p>
          <w:p w14:paraId="51A5AD27" w14:textId="77777777" w:rsidR="002071AE" w:rsidRPr="00EF5447" w:rsidRDefault="002071AE" w:rsidP="008C1C13">
            <w:pPr>
              <w:pStyle w:val="TAC"/>
              <w:rPr>
                <w:noProof/>
              </w:rPr>
            </w:pPr>
            <w:r w:rsidRPr="00EF5447">
              <w:rPr>
                <w:noProof/>
              </w:rPr>
              <w:t>DC_3A-7A_n258D</w:t>
            </w:r>
          </w:p>
          <w:p w14:paraId="5BF0884F" w14:textId="77777777" w:rsidR="002071AE" w:rsidRPr="00EF5447" w:rsidRDefault="002071AE" w:rsidP="008C1C13">
            <w:pPr>
              <w:pStyle w:val="TAC"/>
              <w:rPr>
                <w:noProof/>
              </w:rPr>
            </w:pPr>
            <w:r w:rsidRPr="00EF5447">
              <w:rPr>
                <w:noProof/>
              </w:rPr>
              <w:t>DC_3A-7A_n258E</w:t>
            </w:r>
          </w:p>
          <w:p w14:paraId="35AA220E" w14:textId="77777777" w:rsidR="002071AE" w:rsidRPr="00EF5447" w:rsidRDefault="002071AE" w:rsidP="008C1C13">
            <w:pPr>
              <w:pStyle w:val="TAC"/>
              <w:rPr>
                <w:noProof/>
              </w:rPr>
            </w:pPr>
            <w:r w:rsidRPr="00EF5447">
              <w:rPr>
                <w:noProof/>
              </w:rPr>
              <w:t>DC_3A-7A_n258F</w:t>
            </w:r>
          </w:p>
          <w:p w14:paraId="5AE94761" w14:textId="77777777" w:rsidR="002071AE" w:rsidRPr="00EF5447" w:rsidRDefault="002071AE" w:rsidP="008C1C13">
            <w:pPr>
              <w:pStyle w:val="TAC"/>
              <w:rPr>
                <w:noProof/>
              </w:rPr>
            </w:pPr>
            <w:r w:rsidRPr="00EF5447">
              <w:rPr>
                <w:noProof/>
              </w:rPr>
              <w:t>DC_3A-7A_n258G</w:t>
            </w:r>
          </w:p>
          <w:p w14:paraId="42643B57" w14:textId="77777777" w:rsidR="002071AE" w:rsidRPr="00EF5447" w:rsidRDefault="002071AE" w:rsidP="008C1C13">
            <w:pPr>
              <w:pStyle w:val="TAC"/>
              <w:rPr>
                <w:noProof/>
              </w:rPr>
            </w:pPr>
            <w:r w:rsidRPr="00EF5447">
              <w:rPr>
                <w:noProof/>
              </w:rPr>
              <w:t>DC_3A-7A_n258H</w:t>
            </w:r>
          </w:p>
          <w:p w14:paraId="1A45500D" w14:textId="77777777" w:rsidR="002071AE" w:rsidRPr="00EF5447" w:rsidRDefault="002071AE" w:rsidP="008C1C13">
            <w:pPr>
              <w:pStyle w:val="TAC"/>
              <w:rPr>
                <w:noProof/>
              </w:rPr>
            </w:pPr>
            <w:r w:rsidRPr="00EF5447">
              <w:rPr>
                <w:noProof/>
              </w:rPr>
              <w:t>DC_3A-7A_n258I</w:t>
            </w:r>
          </w:p>
          <w:p w14:paraId="701CB539" w14:textId="77777777" w:rsidR="002071AE" w:rsidRPr="00EF5447" w:rsidRDefault="002071AE" w:rsidP="008C1C13">
            <w:pPr>
              <w:pStyle w:val="TAC"/>
              <w:rPr>
                <w:noProof/>
              </w:rPr>
            </w:pPr>
            <w:r w:rsidRPr="00EF5447">
              <w:rPr>
                <w:noProof/>
              </w:rPr>
              <w:t>DC_3A-7A_n258J</w:t>
            </w:r>
          </w:p>
          <w:p w14:paraId="186135E2" w14:textId="77777777" w:rsidR="002071AE" w:rsidRPr="00EF5447" w:rsidRDefault="002071AE" w:rsidP="008C1C13">
            <w:pPr>
              <w:pStyle w:val="TAC"/>
              <w:rPr>
                <w:noProof/>
              </w:rPr>
            </w:pPr>
            <w:r w:rsidRPr="00EF5447">
              <w:rPr>
                <w:noProof/>
              </w:rPr>
              <w:t>DC_3A-7A_n258K</w:t>
            </w:r>
          </w:p>
          <w:p w14:paraId="645CE169" w14:textId="77777777" w:rsidR="002071AE" w:rsidRPr="00EF5447" w:rsidRDefault="002071AE" w:rsidP="008C1C13">
            <w:pPr>
              <w:pStyle w:val="TAC"/>
              <w:rPr>
                <w:noProof/>
              </w:rPr>
            </w:pPr>
            <w:r w:rsidRPr="00EF5447">
              <w:rPr>
                <w:noProof/>
              </w:rPr>
              <w:t>DC_3A-7A_n258L</w:t>
            </w:r>
          </w:p>
          <w:p w14:paraId="5A406FD4" w14:textId="77777777" w:rsidR="002071AE" w:rsidRPr="00EF5447" w:rsidRDefault="002071AE" w:rsidP="008C1C13">
            <w:pPr>
              <w:pStyle w:val="TAC"/>
              <w:rPr>
                <w:noProof/>
                <w:lang w:eastAsia="zh-CN"/>
              </w:rPr>
            </w:pPr>
            <w:r w:rsidRPr="00EF5447">
              <w:rPr>
                <w:noProof/>
              </w:rPr>
              <w:t>DC_3A-7A_n258M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0F0D6D" w14:textId="77777777" w:rsidR="002071AE" w:rsidRPr="00EF5447" w:rsidRDefault="002071AE" w:rsidP="008C1C13">
            <w:pPr>
              <w:pStyle w:val="TAC"/>
              <w:rPr>
                <w:noProof/>
              </w:rPr>
            </w:pPr>
            <w:r w:rsidRPr="00EF5447">
              <w:rPr>
                <w:noProof/>
              </w:rPr>
              <w:t>DC_3A_n258A</w:t>
            </w:r>
          </w:p>
          <w:p w14:paraId="5D8300A3" w14:textId="77777777" w:rsidR="002071AE" w:rsidRPr="00EF5447" w:rsidRDefault="002071AE" w:rsidP="008C1C13">
            <w:pPr>
              <w:pStyle w:val="TAC"/>
              <w:rPr>
                <w:noProof/>
                <w:lang w:eastAsia="zh-CN"/>
              </w:rPr>
            </w:pPr>
            <w:r w:rsidRPr="00EF5447">
              <w:rPr>
                <w:noProof/>
              </w:rPr>
              <w:t>DC_7A_n258A</w:t>
            </w:r>
          </w:p>
        </w:tc>
      </w:tr>
      <w:tr w:rsidR="002071AE" w:rsidRPr="00EF5447" w14:paraId="7187AD82"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A5173D" w14:textId="77777777" w:rsidR="002071AE" w:rsidRPr="00EF5447" w:rsidRDefault="002071AE" w:rsidP="008C1C13">
            <w:pPr>
              <w:pStyle w:val="TAC"/>
              <w:rPr>
                <w:noProof/>
                <w:vertAlign w:val="superscript"/>
                <w:lang w:eastAsia="zh-CN"/>
              </w:rPr>
            </w:pPr>
            <w:r w:rsidRPr="00EF5447">
              <w:rPr>
                <w:noProof/>
                <w:lang w:eastAsia="zh-CN"/>
              </w:rPr>
              <w:lastRenderedPageBreak/>
              <w:t>DC_3A-7A-7A_n257A</w:t>
            </w:r>
            <w:r w:rsidRPr="00EF5447">
              <w:rPr>
                <w:noProof/>
                <w:vertAlign w:val="superscript"/>
                <w:lang w:eastAsia="zh-CN"/>
              </w:rPr>
              <w:t>2</w:t>
            </w:r>
          </w:p>
          <w:p w14:paraId="49794B10" w14:textId="77777777" w:rsidR="002071AE" w:rsidRPr="00EF5447" w:rsidRDefault="002071AE" w:rsidP="008C1C13">
            <w:pPr>
              <w:pStyle w:val="TAC"/>
              <w:rPr>
                <w:rFonts w:eastAsia="Malgun Gothic"/>
                <w:lang w:eastAsia="ko-KR"/>
              </w:rPr>
            </w:pPr>
            <w:r w:rsidRPr="00EF5447">
              <w:rPr>
                <w:rFonts w:eastAsia="Malgun Gothic"/>
                <w:lang w:eastAsia="ko-KR"/>
              </w:rPr>
              <w:t>DC_3A-7A-7A_n257D</w:t>
            </w:r>
          </w:p>
          <w:p w14:paraId="4D417EBA" w14:textId="77777777" w:rsidR="002071AE" w:rsidRPr="00EF5447" w:rsidRDefault="002071AE" w:rsidP="008C1C13">
            <w:pPr>
              <w:pStyle w:val="TAC"/>
              <w:rPr>
                <w:rFonts w:eastAsia="Malgun Gothic"/>
                <w:lang w:eastAsia="ko-KR"/>
              </w:rPr>
            </w:pPr>
            <w:r w:rsidRPr="00EF5447">
              <w:rPr>
                <w:rFonts w:eastAsia="Malgun Gothic"/>
                <w:lang w:eastAsia="ko-KR"/>
              </w:rPr>
              <w:t>DC_3A-7A-7A_n257E</w:t>
            </w:r>
          </w:p>
          <w:p w14:paraId="64A77E35" w14:textId="77777777" w:rsidR="002071AE" w:rsidRPr="00EF5447" w:rsidRDefault="002071AE" w:rsidP="008C1C13">
            <w:pPr>
              <w:pStyle w:val="TAC"/>
              <w:rPr>
                <w:rFonts w:eastAsia="Malgun Gothic"/>
                <w:lang w:eastAsia="ko-KR"/>
              </w:rPr>
            </w:pPr>
            <w:r w:rsidRPr="00EF5447">
              <w:rPr>
                <w:rFonts w:eastAsia="Malgun Gothic"/>
                <w:lang w:eastAsia="ko-KR"/>
              </w:rPr>
              <w:t>DC_3A-7A-7A_n257F</w:t>
            </w:r>
          </w:p>
          <w:p w14:paraId="08A1B2E4" w14:textId="77777777" w:rsidR="002071AE" w:rsidRPr="00EF5447" w:rsidRDefault="002071AE" w:rsidP="008C1C13">
            <w:pPr>
              <w:pStyle w:val="TAC"/>
              <w:rPr>
                <w:rFonts w:eastAsia="Malgun Gothic"/>
                <w:lang w:eastAsia="ko-KR"/>
              </w:rPr>
            </w:pPr>
            <w:r w:rsidRPr="00EF5447">
              <w:rPr>
                <w:rFonts w:eastAsia="Malgun Gothic"/>
                <w:lang w:eastAsia="ko-KR"/>
              </w:rPr>
              <w:t>DC_3A-7A-7A_n257G</w:t>
            </w:r>
          </w:p>
          <w:p w14:paraId="3E587D11" w14:textId="77777777" w:rsidR="002071AE" w:rsidRPr="00EF5447" w:rsidRDefault="002071AE" w:rsidP="008C1C13">
            <w:pPr>
              <w:pStyle w:val="TAC"/>
              <w:rPr>
                <w:rFonts w:eastAsia="Malgun Gothic"/>
                <w:lang w:eastAsia="ko-KR"/>
              </w:rPr>
            </w:pPr>
            <w:r w:rsidRPr="00EF5447">
              <w:rPr>
                <w:rFonts w:eastAsia="Malgun Gothic"/>
                <w:lang w:eastAsia="ko-KR"/>
              </w:rPr>
              <w:t>DC_3A-7A-7A_n257H</w:t>
            </w:r>
          </w:p>
          <w:p w14:paraId="63C2BD68" w14:textId="77777777" w:rsidR="002071AE" w:rsidRPr="00EF5447" w:rsidRDefault="002071AE" w:rsidP="008C1C13">
            <w:pPr>
              <w:pStyle w:val="TAC"/>
              <w:rPr>
                <w:rFonts w:eastAsia="Malgun Gothic"/>
                <w:lang w:eastAsia="ko-KR"/>
              </w:rPr>
            </w:pPr>
            <w:r w:rsidRPr="00EF5447">
              <w:rPr>
                <w:rFonts w:eastAsia="Malgun Gothic"/>
                <w:lang w:eastAsia="ko-KR"/>
              </w:rPr>
              <w:t>DC_3A-7A-7A_n257I</w:t>
            </w:r>
          </w:p>
          <w:p w14:paraId="40E91C84" w14:textId="77777777" w:rsidR="002071AE" w:rsidRPr="00EF5447" w:rsidRDefault="002071AE" w:rsidP="008C1C13">
            <w:pPr>
              <w:pStyle w:val="TAC"/>
              <w:rPr>
                <w:rFonts w:eastAsia="Malgun Gothic"/>
                <w:lang w:eastAsia="ko-KR"/>
              </w:rPr>
            </w:pPr>
            <w:r w:rsidRPr="00EF5447">
              <w:rPr>
                <w:rFonts w:eastAsia="Malgun Gothic"/>
                <w:lang w:eastAsia="ko-KR"/>
              </w:rPr>
              <w:t>DC_3A-7A-7A_n257J</w:t>
            </w:r>
          </w:p>
          <w:p w14:paraId="49F7D6B5" w14:textId="77777777" w:rsidR="002071AE" w:rsidRPr="00EF5447" w:rsidRDefault="002071AE" w:rsidP="008C1C13">
            <w:pPr>
              <w:pStyle w:val="TAC"/>
              <w:rPr>
                <w:rFonts w:eastAsia="Malgun Gothic"/>
                <w:lang w:eastAsia="ko-KR"/>
              </w:rPr>
            </w:pPr>
            <w:r w:rsidRPr="00EF5447">
              <w:rPr>
                <w:rFonts w:eastAsia="Malgun Gothic"/>
                <w:lang w:eastAsia="ko-KR"/>
              </w:rPr>
              <w:t>DC_3A-7A-7A_n257K</w:t>
            </w:r>
          </w:p>
          <w:p w14:paraId="43F4C707" w14:textId="77777777" w:rsidR="002071AE" w:rsidRPr="00EF5447" w:rsidRDefault="002071AE" w:rsidP="008C1C13">
            <w:pPr>
              <w:pStyle w:val="TAC"/>
              <w:rPr>
                <w:rFonts w:eastAsia="Malgun Gothic"/>
                <w:lang w:eastAsia="ko-KR"/>
              </w:rPr>
            </w:pPr>
            <w:r w:rsidRPr="00EF5447">
              <w:rPr>
                <w:rFonts w:eastAsia="Malgun Gothic"/>
                <w:lang w:eastAsia="ko-KR"/>
              </w:rPr>
              <w:t>DC_3A-7A-7A_n257L</w:t>
            </w:r>
          </w:p>
          <w:p w14:paraId="20843940" w14:textId="77777777" w:rsidR="002071AE" w:rsidRPr="00EF5447" w:rsidRDefault="002071AE" w:rsidP="008C1C13">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9520B3" w14:textId="77777777" w:rsidR="002071AE" w:rsidRPr="00EF5447" w:rsidRDefault="002071AE" w:rsidP="008C1C13">
            <w:pPr>
              <w:pStyle w:val="TAC"/>
              <w:rPr>
                <w:rFonts w:eastAsia="Batang"/>
                <w:noProof/>
                <w:lang w:eastAsia="zh-CN"/>
              </w:rPr>
            </w:pPr>
            <w:r w:rsidRPr="00EF5447">
              <w:rPr>
                <w:noProof/>
                <w:lang w:eastAsia="zh-CN"/>
              </w:rPr>
              <w:t>DC_3A_n257A</w:t>
            </w:r>
          </w:p>
          <w:p w14:paraId="73141B56" w14:textId="77777777" w:rsidR="002071AE" w:rsidRPr="00EF5447" w:rsidRDefault="002071AE" w:rsidP="008C1C13">
            <w:pPr>
              <w:pStyle w:val="TAC"/>
              <w:rPr>
                <w:noProof/>
                <w:color w:val="000000" w:themeColor="text1"/>
                <w:lang w:eastAsia="zh-CN"/>
              </w:rPr>
            </w:pPr>
            <w:r w:rsidRPr="00EF5447">
              <w:rPr>
                <w:noProof/>
                <w:color w:val="000000" w:themeColor="text1"/>
                <w:lang w:eastAsia="zh-CN"/>
              </w:rPr>
              <w:t>DC_3A_n257D</w:t>
            </w:r>
          </w:p>
          <w:p w14:paraId="6569A7CD" w14:textId="77777777" w:rsidR="002071AE" w:rsidRPr="00EF5447" w:rsidRDefault="002071AE" w:rsidP="008C1C13">
            <w:pPr>
              <w:pStyle w:val="TAC"/>
              <w:rPr>
                <w:noProof/>
                <w:color w:val="000000" w:themeColor="text1"/>
                <w:lang w:eastAsia="zh-CN"/>
              </w:rPr>
            </w:pPr>
            <w:r w:rsidRPr="00EF5447">
              <w:rPr>
                <w:noProof/>
                <w:color w:val="000000" w:themeColor="text1"/>
                <w:lang w:eastAsia="zh-CN"/>
              </w:rPr>
              <w:t>DC_3A_n257G</w:t>
            </w:r>
          </w:p>
          <w:p w14:paraId="21576387" w14:textId="77777777" w:rsidR="002071AE" w:rsidRPr="00EF5447" w:rsidRDefault="002071AE" w:rsidP="008C1C13">
            <w:pPr>
              <w:pStyle w:val="TAC"/>
              <w:rPr>
                <w:noProof/>
                <w:color w:val="000000" w:themeColor="text1"/>
                <w:lang w:eastAsia="zh-CN"/>
              </w:rPr>
            </w:pPr>
            <w:r w:rsidRPr="00EF5447">
              <w:rPr>
                <w:noProof/>
                <w:color w:val="000000" w:themeColor="text1"/>
                <w:lang w:eastAsia="zh-CN"/>
              </w:rPr>
              <w:t>DC_3A_n257H</w:t>
            </w:r>
          </w:p>
          <w:p w14:paraId="3091F5C8" w14:textId="77777777" w:rsidR="002071AE" w:rsidRPr="00EF5447" w:rsidRDefault="002071AE" w:rsidP="008C1C13">
            <w:pPr>
              <w:pStyle w:val="TAC"/>
              <w:rPr>
                <w:noProof/>
                <w:lang w:eastAsia="zh-CN"/>
              </w:rPr>
            </w:pPr>
            <w:r w:rsidRPr="00EF5447">
              <w:rPr>
                <w:noProof/>
                <w:color w:val="000000" w:themeColor="text1"/>
                <w:lang w:eastAsia="zh-CN"/>
              </w:rPr>
              <w:t>DC_3A_n257I</w:t>
            </w:r>
          </w:p>
          <w:p w14:paraId="6A8EB4EC" w14:textId="77777777" w:rsidR="002071AE" w:rsidRPr="00EF5447" w:rsidRDefault="002071AE" w:rsidP="008C1C13">
            <w:pPr>
              <w:pStyle w:val="TAC"/>
              <w:rPr>
                <w:rFonts w:eastAsia="Batang"/>
                <w:noProof/>
                <w:lang w:eastAsia="zh-CN"/>
              </w:rPr>
            </w:pPr>
            <w:r w:rsidRPr="00EF5447">
              <w:rPr>
                <w:noProof/>
                <w:lang w:eastAsia="zh-CN"/>
              </w:rPr>
              <w:t>DC_7A_n257A</w:t>
            </w:r>
          </w:p>
          <w:p w14:paraId="7FBFB592" w14:textId="77777777" w:rsidR="002071AE" w:rsidRPr="00B677E8" w:rsidRDefault="002071AE" w:rsidP="008C1C13">
            <w:pPr>
              <w:pStyle w:val="TAC"/>
              <w:rPr>
                <w:noProof/>
                <w:lang w:eastAsia="zh-CN"/>
              </w:rPr>
            </w:pPr>
            <w:r w:rsidRPr="00B677E8">
              <w:rPr>
                <w:noProof/>
                <w:lang w:eastAsia="zh-CN"/>
              </w:rPr>
              <w:t>DC_7A_n257D</w:t>
            </w:r>
          </w:p>
          <w:p w14:paraId="78A59B32" w14:textId="77777777" w:rsidR="002071AE" w:rsidRPr="00B677E8" w:rsidRDefault="002071AE" w:rsidP="008C1C13">
            <w:pPr>
              <w:pStyle w:val="TAC"/>
              <w:rPr>
                <w:noProof/>
                <w:lang w:eastAsia="zh-CN"/>
              </w:rPr>
            </w:pPr>
            <w:r w:rsidRPr="00B677E8">
              <w:rPr>
                <w:noProof/>
                <w:lang w:eastAsia="zh-CN"/>
              </w:rPr>
              <w:t>DC_7A_n257G</w:t>
            </w:r>
          </w:p>
          <w:p w14:paraId="043FC26E" w14:textId="77777777" w:rsidR="002071AE" w:rsidRPr="00B677E8" w:rsidRDefault="002071AE" w:rsidP="008C1C13">
            <w:pPr>
              <w:pStyle w:val="TAC"/>
              <w:rPr>
                <w:noProof/>
                <w:lang w:eastAsia="zh-CN"/>
              </w:rPr>
            </w:pPr>
            <w:r w:rsidRPr="00B677E8">
              <w:rPr>
                <w:noProof/>
                <w:lang w:eastAsia="zh-CN"/>
              </w:rPr>
              <w:t>DC_7A_n257H</w:t>
            </w:r>
          </w:p>
          <w:p w14:paraId="1D12B3C7" w14:textId="77777777" w:rsidR="002071AE" w:rsidRPr="00EF5447" w:rsidRDefault="002071AE" w:rsidP="008C1C13">
            <w:pPr>
              <w:pStyle w:val="TAC"/>
              <w:rPr>
                <w:noProof/>
                <w:lang w:eastAsia="zh-CN"/>
              </w:rPr>
            </w:pPr>
            <w:r w:rsidRPr="00B677E8">
              <w:rPr>
                <w:noProof/>
                <w:lang w:eastAsia="zh-CN"/>
              </w:rPr>
              <w:t>DC_7A_n257I</w:t>
            </w:r>
          </w:p>
        </w:tc>
      </w:tr>
      <w:tr w:rsidR="002071AE" w:rsidRPr="00EF5447" w14:paraId="04D9FA05"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185AB8" w14:textId="77777777" w:rsidR="002071AE" w:rsidRPr="00EF5447" w:rsidRDefault="002071AE" w:rsidP="008C1C13">
            <w:pPr>
              <w:pStyle w:val="TAC"/>
              <w:rPr>
                <w:noProof/>
              </w:rPr>
            </w:pPr>
            <w:r w:rsidRPr="00EF5447">
              <w:rPr>
                <w:noProof/>
              </w:rPr>
              <w:t>DC_3A-8A_n257A</w:t>
            </w:r>
          </w:p>
          <w:p w14:paraId="2A5D46D9" w14:textId="77777777" w:rsidR="002071AE" w:rsidRPr="00EF5447" w:rsidRDefault="002071AE" w:rsidP="008C1C13">
            <w:pPr>
              <w:pStyle w:val="TAC"/>
              <w:rPr>
                <w:lang w:eastAsia="fr-FR"/>
              </w:rPr>
            </w:pPr>
            <w:r w:rsidRPr="00EF5447">
              <w:t>DC_3A-8A_n257D</w:t>
            </w:r>
          </w:p>
          <w:p w14:paraId="5773AC00" w14:textId="77777777" w:rsidR="002071AE" w:rsidRPr="00EF5447" w:rsidRDefault="002071AE" w:rsidP="008C1C13">
            <w:pPr>
              <w:pStyle w:val="TAC"/>
            </w:pPr>
            <w:r w:rsidRPr="00EF5447">
              <w:t>DC_3A-8A_n257E</w:t>
            </w:r>
          </w:p>
          <w:p w14:paraId="0B9A6C8C" w14:textId="77777777" w:rsidR="002071AE" w:rsidRPr="00EF5447" w:rsidRDefault="002071AE" w:rsidP="008C1C13">
            <w:pPr>
              <w:pStyle w:val="TAC"/>
            </w:pPr>
            <w:r w:rsidRPr="00EF5447">
              <w:t>DC_3A-8A_n257F</w:t>
            </w:r>
          </w:p>
          <w:p w14:paraId="3E42E398" w14:textId="77777777" w:rsidR="002071AE" w:rsidRPr="00EF5447" w:rsidRDefault="002071AE" w:rsidP="008C1C13">
            <w:pPr>
              <w:pStyle w:val="TAC"/>
            </w:pPr>
            <w:r w:rsidRPr="00EF5447">
              <w:t>DC_3A-8A_n257G</w:t>
            </w:r>
          </w:p>
          <w:p w14:paraId="2722028E" w14:textId="77777777" w:rsidR="002071AE" w:rsidRPr="00EF5447" w:rsidRDefault="002071AE" w:rsidP="008C1C13">
            <w:pPr>
              <w:pStyle w:val="TAC"/>
            </w:pPr>
            <w:r w:rsidRPr="00EF5447">
              <w:t>DC_3A-8A_n257H</w:t>
            </w:r>
          </w:p>
          <w:p w14:paraId="5EC8CE3C" w14:textId="77777777" w:rsidR="002071AE" w:rsidRPr="00EF5447" w:rsidRDefault="002071AE" w:rsidP="008C1C13">
            <w:pPr>
              <w:pStyle w:val="TAC"/>
            </w:pPr>
            <w:r w:rsidRPr="00EF5447">
              <w:t>DC_3A-8A_n257I</w:t>
            </w:r>
          </w:p>
          <w:p w14:paraId="589CCD08" w14:textId="77777777" w:rsidR="002071AE" w:rsidRPr="00EF5447" w:rsidRDefault="002071AE" w:rsidP="008C1C13">
            <w:pPr>
              <w:pStyle w:val="TAC"/>
            </w:pPr>
            <w:r w:rsidRPr="00EF5447">
              <w:t>DC_3A-8A_n257J</w:t>
            </w:r>
          </w:p>
          <w:p w14:paraId="127281B4" w14:textId="77777777" w:rsidR="002071AE" w:rsidRPr="00EF5447" w:rsidRDefault="002071AE" w:rsidP="008C1C13">
            <w:pPr>
              <w:pStyle w:val="TAC"/>
            </w:pPr>
            <w:r w:rsidRPr="00EF5447">
              <w:t>DC_3A-8A_n257K</w:t>
            </w:r>
          </w:p>
          <w:p w14:paraId="4DE6890B" w14:textId="77777777" w:rsidR="002071AE" w:rsidRPr="00EF5447" w:rsidRDefault="002071AE" w:rsidP="008C1C13">
            <w:pPr>
              <w:pStyle w:val="TAC"/>
            </w:pPr>
            <w:r w:rsidRPr="00EF5447">
              <w:t>DC_3A-8A_n257L</w:t>
            </w:r>
          </w:p>
          <w:p w14:paraId="20243CBF" w14:textId="77777777" w:rsidR="002071AE" w:rsidRPr="00EF5447" w:rsidRDefault="002071AE" w:rsidP="008C1C13">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3B2562" w14:textId="77777777" w:rsidR="002071AE" w:rsidRPr="00EF5447" w:rsidRDefault="002071AE" w:rsidP="008C1C13">
            <w:pPr>
              <w:pStyle w:val="TAC"/>
              <w:rPr>
                <w:rFonts w:eastAsiaTheme="minorEastAsia"/>
                <w:noProof/>
              </w:rPr>
            </w:pPr>
            <w:r w:rsidRPr="00EF5447">
              <w:rPr>
                <w:noProof/>
              </w:rPr>
              <w:t>DC_3A_n257A</w:t>
            </w:r>
          </w:p>
          <w:p w14:paraId="5D15EAB4" w14:textId="77777777" w:rsidR="002071AE" w:rsidRPr="00EF5447" w:rsidRDefault="002071AE" w:rsidP="008C1C13">
            <w:pPr>
              <w:pStyle w:val="TAC"/>
              <w:rPr>
                <w:noProof/>
              </w:rPr>
            </w:pPr>
            <w:r w:rsidRPr="00EF5447">
              <w:rPr>
                <w:noProof/>
              </w:rPr>
              <w:t>DC_3A_n257D</w:t>
            </w:r>
          </w:p>
          <w:p w14:paraId="2CD9EDE2" w14:textId="77777777" w:rsidR="002071AE" w:rsidRPr="00EF5447" w:rsidRDefault="002071AE" w:rsidP="008C1C13">
            <w:pPr>
              <w:pStyle w:val="TAC"/>
              <w:rPr>
                <w:noProof/>
              </w:rPr>
            </w:pPr>
            <w:r w:rsidRPr="00EF5447">
              <w:rPr>
                <w:noProof/>
              </w:rPr>
              <w:t>DC_3A_n257G</w:t>
            </w:r>
          </w:p>
          <w:p w14:paraId="3F87BF8F" w14:textId="77777777" w:rsidR="002071AE" w:rsidRPr="00EF5447" w:rsidRDefault="002071AE" w:rsidP="008C1C13">
            <w:pPr>
              <w:pStyle w:val="TAC"/>
              <w:rPr>
                <w:noProof/>
              </w:rPr>
            </w:pPr>
            <w:r w:rsidRPr="00EF5447">
              <w:rPr>
                <w:noProof/>
              </w:rPr>
              <w:t>DC_3A_n257H</w:t>
            </w:r>
          </w:p>
          <w:p w14:paraId="55CC9D3A" w14:textId="77777777" w:rsidR="002071AE" w:rsidRPr="00EF5447" w:rsidRDefault="002071AE" w:rsidP="008C1C13">
            <w:pPr>
              <w:pStyle w:val="TAC"/>
              <w:rPr>
                <w:noProof/>
              </w:rPr>
            </w:pPr>
            <w:r w:rsidRPr="00EF5447">
              <w:rPr>
                <w:noProof/>
              </w:rPr>
              <w:t>DC_3A_n257I</w:t>
            </w:r>
          </w:p>
          <w:p w14:paraId="25B89077" w14:textId="77777777" w:rsidR="002071AE" w:rsidRPr="00EF5447" w:rsidRDefault="002071AE" w:rsidP="008C1C13">
            <w:pPr>
              <w:pStyle w:val="TAC"/>
              <w:rPr>
                <w:rFonts w:eastAsiaTheme="minorEastAsia"/>
                <w:noProof/>
              </w:rPr>
            </w:pPr>
            <w:r w:rsidRPr="00EF5447">
              <w:rPr>
                <w:noProof/>
              </w:rPr>
              <w:t>DC_8A_n257A</w:t>
            </w:r>
          </w:p>
          <w:p w14:paraId="348AE944" w14:textId="77777777" w:rsidR="002071AE" w:rsidRPr="00EF5447" w:rsidRDefault="002071AE" w:rsidP="008C1C13">
            <w:pPr>
              <w:pStyle w:val="TAC"/>
              <w:rPr>
                <w:noProof/>
              </w:rPr>
            </w:pPr>
            <w:r w:rsidRPr="00EF5447">
              <w:rPr>
                <w:noProof/>
              </w:rPr>
              <w:t>DC_8A_n257D</w:t>
            </w:r>
          </w:p>
          <w:p w14:paraId="5023ACD8" w14:textId="77777777" w:rsidR="002071AE" w:rsidRPr="00EF5447" w:rsidRDefault="002071AE" w:rsidP="008C1C13">
            <w:pPr>
              <w:pStyle w:val="TAC"/>
              <w:rPr>
                <w:noProof/>
              </w:rPr>
            </w:pPr>
            <w:r w:rsidRPr="00EF5447">
              <w:rPr>
                <w:noProof/>
              </w:rPr>
              <w:t>DC_8A_n257G</w:t>
            </w:r>
          </w:p>
          <w:p w14:paraId="03AABDD4" w14:textId="77777777" w:rsidR="002071AE" w:rsidRPr="00EF5447" w:rsidRDefault="002071AE" w:rsidP="008C1C13">
            <w:pPr>
              <w:pStyle w:val="TAC"/>
              <w:rPr>
                <w:noProof/>
              </w:rPr>
            </w:pPr>
            <w:r w:rsidRPr="00EF5447">
              <w:rPr>
                <w:noProof/>
              </w:rPr>
              <w:t>DC_8A_n257H</w:t>
            </w:r>
          </w:p>
          <w:p w14:paraId="48411BF2" w14:textId="77777777" w:rsidR="002071AE" w:rsidRPr="00EF5447" w:rsidRDefault="002071AE" w:rsidP="008C1C13">
            <w:pPr>
              <w:pStyle w:val="TAC"/>
              <w:rPr>
                <w:noProof/>
                <w:lang w:eastAsia="fr-FR"/>
              </w:rPr>
            </w:pPr>
            <w:r w:rsidRPr="00EF5447">
              <w:rPr>
                <w:noProof/>
              </w:rPr>
              <w:t>DC_8A_n257I</w:t>
            </w:r>
          </w:p>
        </w:tc>
      </w:tr>
      <w:tr w:rsidR="002071AE" w:rsidRPr="00EF5447" w14:paraId="1452B9EB"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5942E5" w14:textId="77777777" w:rsidR="002071AE" w:rsidRPr="00EF5447" w:rsidRDefault="002071AE" w:rsidP="008C1C13">
            <w:pPr>
              <w:pStyle w:val="TAC"/>
              <w:rPr>
                <w:noProof/>
              </w:rPr>
            </w:pPr>
            <w:r w:rsidRPr="00EF5447">
              <w:rPr>
                <w:noProof/>
              </w:rPr>
              <w:t>DC_3A-8A_n258A</w:t>
            </w:r>
          </w:p>
          <w:p w14:paraId="3068240F" w14:textId="77777777" w:rsidR="002071AE" w:rsidRPr="00EF5447" w:rsidRDefault="002071AE" w:rsidP="008C1C13">
            <w:pPr>
              <w:pStyle w:val="TAC"/>
              <w:rPr>
                <w:noProof/>
              </w:rPr>
            </w:pPr>
            <w:r w:rsidRPr="00EF5447">
              <w:rPr>
                <w:noProof/>
              </w:rPr>
              <w:t>DC_3A-8A_n258D</w:t>
            </w:r>
          </w:p>
          <w:p w14:paraId="263C1743" w14:textId="77777777" w:rsidR="002071AE" w:rsidRPr="00EF5447" w:rsidRDefault="002071AE" w:rsidP="008C1C13">
            <w:pPr>
              <w:pStyle w:val="TAC"/>
              <w:rPr>
                <w:noProof/>
              </w:rPr>
            </w:pPr>
            <w:r w:rsidRPr="00EF5447">
              <w:rPr>
                <w:noProof/>
              </w:rPr>
              <w:t>DC_3A-8A_n258E</w:t>
            </w:r>
          </w:p>
          <w:p w14:paraId="6A552793" w14:textId="77777777" w:rsidR="002071AE" w:rsidRPr="00EF5447" w:rsidRDefault="002071AE" w:rsidP="008C1C13">
            <w:pPr>
              <w:pStyle w:val="TAC"/>
              <w:rPr>
                <w:noProof/>
              </w:rPr>
            </w:pPr>
            <w:r w:rsidRPr="00EF5447">
              <w:rPr>
                <w:noProof/>
              </w:rPr>
              <w:t>DC_3A-8A_n258F</w:t>
            </w:r>
          </w:p>
          <w:p w14:paraId="5FDC221E" w14:textId="77777777" w:rsidR="002071AE" w:rsidRPr="00EF5447" w:rsidRDefault="002071AE" w:rsidP="008C1C13">
            <w:pPr>
              <w:pStyle w:val="TAC"/>
              <w:rPr>
                <w:noProof/>
              </w:rPr>
            </w:pPr>
            <w:r w:rsidRPr="00EF5447">
              <w:rPr>
                <w:noProof/>
              </w:rPr>
              <w:t>DC_3A-8A_n258G</w:t>
            </w:r>
          </w:p>
          <w:p w14:paraId="1B15D26F" w14:textId="77777777" w:rsidR="002071AE" w:rsidRPr="00EF5447" w:rsidRDefault="002071AE" w:rsidP="008C1C13">
            <w:pPr>
              <w:pStyle w:val="TAC"/>
              <w:rPr>
                <w:noProof/>
              </w:rPr>
            </w:pPr>
            <w:r w:rsidRPr="00EF5447">
              <w:rPr>
                <w:noProof/>
              </w:rPr>
              <w:t>DC_3A-8A_n258H</w:t>
            </w:r>
          </w:p>
          <w:p w14:paraId="2F36B7A1" w14:textId="77777777" w:rsidR="002071AE" w:rsidRPr="00EF5447" w:rsidRDefault="002071AE" w:rsidP="008C1C13">
            <w:pPr>
              <w:pStyle w:val="TAC"/>
              <w:rPr>
                <w:noProof/>
              </w:rPr>
            </w:pPr>
            <w:r w:rsidRPr="00EF5447">
              <w:rPr>
                <w:noProof/>
              </w:rPr>
              <w:t>DC_3A-8A_n258I</w:t>
            </w:r>
          </w:p>
          <w:p w14:paraId="612F6404" w14:textId="77777777" w:rsidR="002071AE" w:rsidRPr="00EF5447" w:rsidRDefault="002071AE" w:rsidP="008C1C13">
            <w:pPr>
              <w:pStyle w:val="TAC"/>
              <w:rPr>
                <w:noProof/>
              </w:rPr>
            </w:pPr>
            <w:r w:rsidRPr="00EF5447">
              <w:rPr>
                <w:noProof/>
              </w:rPr>
              <w:t>DC_3A-8A_n258J</w:t>
            </w:r>
          </w:p>
          <w:p w14:paraId="721CE70F" w14:textId="77777777" w:rsidR="002071AE" w:rsidRPr="00EF5447" w:rsidRDefault="002071AE" w:rsidP="008C1C13">
            <w:pPr>
              <w:pStyle w:val="TAC"/>
              <w:rPr>
                <w:noProof/>
              </w:rPr>
            </w:pPr>
            <w:r w:rsidRPr="00EF5447">
              <w:rPr>
                <w:noProof/>
              </w:rPr>
              <w:t>DC_3A-8A_n258K</w:t>
            </w:r>
          </w:p>
          <w:p w14:paraId="59D92315" w14:textId="77777777" w:rsidR="002071AE" w:rsidRPr="00EF5447" w:rsidRDefault="002071AE" w:rsidP="008C1C13">
            <w:pPr>
              <w:pStyle w:val="TAC"/>
              <w:rPr>
                <w:noProof/>
              </w:rPr>
            </w:pPr>
            <w:r w:rsidRPr="00EF5447">
              <w:rPr>
                <w:noProof/>
              </w:rPr>
              <w:t>DC_3A-8A_n258L</w:t>
            </w:r>
          </w:p>
          <w:p w14:paraId="7A23C78C" w14:textId="77777777" w:rsidR="002071AE" w:rsidRPr="00EF5447" w:rsidRDefault="002071AE" w:rsidP="008C1C13">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AB4DC7" w14:textId="77777777" w:rsidR="002071AE" w:rsidRPr="00EF5447" w:rsidRDefault="002071AE" w:rsidP="008C1C13">
            <w:pPr>
              <w:pStyle w:val="TAC"/>
              <w:rPr>
                <w:noProof/>
              </w:rPr>
            </w:pPr>
            <w:r w:rsidRPr="00EF5447">
              <w:rPr>
                <w:noProof/>
              </w:rPr>
              <w:t>DC_3A_n258A</w:t>
            </w:r>
          </w:p>
          <w:p w14:paraId="4BD3B850" w14:textId="77777777" w:rsidR="002071AE" w:rsidRPr="00EF5447" w:rsidRDefault="002071AE" w:rsidP="008C1C13">
            <w:pPr>
              <w:pStyle w:val="TAC"/>
              <w:rPr>
                <w:noProof/>
              </w:rPr>
            </w:pPr>
            <w:r w:rsidRPr="00EF5447">
              <w:rPr>
                <w:noProof/>
              </w:rPr>
              <w:t>DC_8A_n258A</w:t>
            </w:r>
          </w:p>
        </w:tc>
      </w:tr>
      <w:tr w:rsidR="002071AE" w:rsidRPr="00EF5447" w14:paraId="6F5FA094"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B33294" w14:textId="77777777" w:rsidR="002071AE" w:rsidRPr="00EF5447" w:rsidRDefault="002071AE" w:rsidP="008C1C13">
            <w:pPr>
              <w:pStyle w:val="TAC"/>
              <w:rPr>
                <w:rFonts w:cs="Arial"/>
                <w:lang w:eastAsia="ja-JP"/>
              </w:rPr>
            </w:pPr>
            <w:r w:rsidRPr="00EF5447">
              <w:rPr>
                <w:rFonts w:cs="Arial"/>
                <w:lang w:eastAsia="ja-JP"/>
              </w:rPr>
              <w:t>DC_3A-18A_n257A</w:t>
            </w:r>
          </w:p>
          <w:p w14:paraId="29A8392D" w14:textId="77777777" w:rsidR="002071AE" w:rsidRPr="00EF5447" w:rsidRDefault="002071AE" w:rsidP="008C1C13">
            <w:pPr>
              <w:pStyle w:val="TAC"/>
              <w:rPr>
                <w:rFonts w:cs="Arial"/>
                <w:lang w:eastAsia="ja-JP"/>
              </w:rPr>
            </w:pPr>
            <w:r w:rsidRPr="00EF5447">
              <w:rPr>
                <w:rFonts w:cs="Arial"/>
                <w:lang w:eastAsia="ja-JP"/>
              </w:rPr>
              <w:t>DC_3A-18A_n257D</w:t>
            </w:r>
          </w:p>
          <w:p w14:paraId="35A62BEB" w14:textId="77777777" w:rsidR="002071AE" w:rsidRPr="00EF5447" w:rsidRDefault="002071AE" w:rsidP="008C1C13">
            <w:pPr>
              <w:pStyle w:val="TAC"/>
              <w:rPr>
                <w:rFonts w:cs="Arial"/>
                <w:lang w:eastAsia="ja-JP"/>
              </w:rPr>
            </w:pPr>
            <w:r w:rsidRPr="00EF5447">
              <w:rPr>
                <w:rFonts w:cs="Arial"/>
                <w:lang w:eastAsia="ja-JP"/>
              </w:rPr>
              <w:t>DC_3A-18A_n257E</w:t>
            </w:r>
          </w:p>
          <w:p w14:paraId="42EFB588" w14:textId="77777777" w:rsidR="002071AE" w:rsidRPr="00EF5447" w:rsidRDefault="002071AE" w:rsidP="008C1C13">
            <w:pPr>
              <w:pStyle w:val="TAC"/>
              <w:rPr>
                <w:rFonts w:cs="Arial"/>
                <w:lang w:eastAsia="ja-JP"/>
              </w:rPr>
            </w:pPr>
            <w:r w:rsidRPr="00EF5447">
              <w:rPr>
                <w:rFonts w:cs="Arial"/>
                <w:lang w:eastAsia="ja-JP"/>
              </w:rPr>
              <w:t>DC_3A-18A_n257F</w:t>
            </w:r>
          </w:p>
          <w:p w14:paraId="0113F01C" w14:textId="77777777" w:rsidR="002071AE" w:rsidRPr="00EF5447" w:rsidRDefault="002071AE" w:rsidP="008C1C13">
            <w:pPr>
              <w:pStyle w:val="TAC"/>
              <w:rPr>
                <w:rFonts w:cs="Arial"/>
                <w:lang w:eastAsia="ja-JP"/>
              </w:rPr>
            </w:pPr>
            <w:r w:rsidRPr="00EF5447">
              <w:rPr>
                <w:rFonts w:cs="Arial"/>
                <w:lang w:eastAsia="ja-JP"/>
              </w:rPr>
              <w:t>DC_3A-18A_n257G</w:t>
            </w:r>
          </w:p>
          <w:p w14:paraId="74EF2382" w14:textId="77777777" w:rsidR="002071AE" w:rsidRPr="00EF5447" w:rsidRDefault="002071AE" w:rsidP="008C1C13">
            <w:pPr>
              <w:pStyle w:val="TAC"/>
              <w:rPr>
                <w:rFonts w:cs="Arial"/>
                <w:lang w:eastAsia="ja-JP"/>
              </w:rPr>
            </w:pPr>
            <w:r w:rsidRPr="00EF5447">
              <w:rPr>
                <w:rFonts w:cs="Arial"/>
                <w:lang w:eastAsia="ja-JP"/>
              </w:rPr>
              <w:t>DC_3A-18A_n257H</w:t>
            </w:r>
          </w:p>
          <w:p w14:paraId="15321B0E" w14:textId="77777777" w:rsidR="002071AE" w:rsidRPr="00EF5447" w:rsidRDefault="002071AE" w:rsidP="008C1C13">
            <w:pPr>
              <w:pStyle w:val="TAC"/>
              <w:rPr>
                <w:rFonts w:cs="Arial"/>
                <w:lang w:eastAsia="ja-JP"/>
              </w:rPr>
            </w:pPr>
            <w:r w:rsidRPr="00EF5447">
              <w:rPr>
                <w:rFonts w:cs="Arial"/>
                <w:lang w:eastAsia="ja-JP"/>
              </w:rPr>
              <w:t>DC_3A-18A_n257I</w:t>
            </w:r>
          </w:p>
          <w:p w14:paraId="3E44AB99" w14:textId="77777777" w:rsidR="002071AE" w:rsidRPr="00EF5447" w:rsidRDefault="002071AE" w:rsidP="008C1C13">
            <w:pPr>
              <w:pStyle w:val="TAC"/>
              <w:rPr>
                <w:rFonts w:cs="Arial"/>
                <w:lang w:eastAsia="ja-JP"/>
              </w:rPr>
            </w:pPr>
            <w:r w:rsidRPr="00EF5447">
              <w:rPr>
                <w:rFonts w:cs="Arial"/>
                <w:lang w:eastAsia="ja-JP"/>
              </w:rPr>
              <w:t>DC_3A-18A_n257J</w:t>
            </w:r>
          </w:p>
          <w:p w14:paraId="6B77D94E" w14:textId="77777777" w:rsidR="002071AE" w:rsidRPr="00EF5447" w:rsidRDefault="002071AE" w:rsidP="008C1C13">
            <w:pPr>
              <w:pStyle w:val="TAC"/>
              <w:rPr>
                <w:rFonts w:cs="Arial"/>
                <w:lang w:eastAsia="ja-JP"/>
              </w:rPr>
            </w:pPr>
            <w:r w:rsidRPr="00EF5447">
              <w:rPr>
                <w:rFonts w:cs="Arial"/>
                <w:lang w:eastAsia="ja-JP"/>
              </w:rPr>
              <w:t>DC_3A-18A_n257K</w:t>
            </w:r>
          </w:p>
          <w:p w14:paraId="6FD88589" w14:textId="77777777" w:rsidR="002071AE" w:rsidRPr="00EF5447" w:rsidRDefault="002071AE" w:rsidP="008C1C13">
            <w:pPr>
              <w:pStyle w:val="TAC"/>
              <w:rPr>
                <w:rFonts w:cs="Arial"/>
                <w:lang w:eastAsia="ja-JP"/>
              </w:rPr>
            </w:pPr>
            <w:r w:rsidRPr="00EF5447">
              <w:rPr>
                <w:rFonts w:cs="Arial"/>
                <w:lang w:eastAsia="ja-JP"/>
              </w:rPr>
              <w:t>DC_3A-18A_n257L</w:t>
            </w:r>
          </w:p>
          <w:p w14:paraId="6087D0E1" w14:textId="77777777" w:rsidR="002071AE" w:rsidRPr="00EF5447" w:rsidRDefault="002071AE" w:rsidP="008C1C13">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65282C" w14:textId="77777777" w:rsidR="002071AE" w:rsidRPr="00EF5447" w:rsidRDefault="002071AE" w:rsidP="008C1C13">
            <w:pPr>
              <w:pStyle w:val="TAC"/>
              <w:rPr>
                <w:lang w:eastAsia="ja-JP"/>
              </w:rPr>
            </w:pPr>
            <w:r w:rsidRPr="00EF5447">
              <w:rPr>
                <w:lang w:eastAsia="ja-JP"/>
              </w:rPr>
              <w:t>DC_3A_n257A</w:t>
            </w:r>
          </w:p>
          <w:p w14:paraId="24C2F10F" w14:textId="77777777" w:rsidR="002071AE" w:rsidRPr="00EF5447" w:rsidRDefault="002071AE" w:rsidP="008C1C13">
            <w:pPr>
              <w:pStyle w:val="TAC"/>
              <w:rPr>
                <w:lang w:eastAsia="ja-JP"/>
              </w:rPr>
            </w:pPr>
            <w:r w:rsidRPr="00EF5447">
              <w:rPr>
                <w:lang w:eastAsia="ja-JP"/>
              </w:rPr>
              <w:t>DC_3A_n257G</w:t>
            </w:r>
          </w:p>
          <w:p w14:paraId="65A69474" w14:textId="77777777" w:rsidR="002071AE" w:rsidRPr="00EF5447" w:rsidRDefault="002071AE" w:rsidP="008C1C13">
            <w:pPr>
              <w:pStyle w:val="TAC"/>
              <w:rPr>
                <w:lang w:eastAsia="ja-JP"/>
              </w:rPr>
            </w:pPr>
            <w:r w:rsidRPr="00EF5447">
              <w:rPr>
                <w:lang w:eastAsia="ja-JP"/>
              </w:rPr>
              <w:t>DC_3A_n257H</w:t>
            </w:r>
          </w:p>
          <w:p w14:paraId="429A1556" w14:textId="77777777" w:rsidR="002071AE" w:rsidRPr="00EF5447" w:rsidRDefault="002071AE" w:rsidP="008C1C13">
            <w:pPr>
              <w:pStyle w:val="TAC"/>
              <w:rPr>
                <w:lang w:eastAsia="ja-JP"/>
              </w:rPr>
            </w:pPr>
            <w:r w:rsidRPr="00EF5447">
              <w:rPr>
                <w:lang w:eastAsia="ja-JP"/>
              </w:rPr>
              <w:t>DC_3A_n257I</w:t>
            </w:r>
          </w:p>
          <w:p w14:paraId="2C314D00" w14:textId="77777777" w:rsidR="002071AE" w:rsidRPr="00EF5447" w:rsidRDefault="002071AE" w:rsidP="008C1C13">
            <w:pPr>
              <w:pStyle w:val="TAC"/>
              <w:rPr>
                <w:lang w:eastAsia="ja-JP"/>
              </w:rPr>
            </w:pPr>
            <w:r w:rsidRPr="00EF5447">
              <w:rPr>
                <w:lang w:eastAsia="ja-JP"/>
              </w:rPr>
              <w:t>DC_18A_n257A</w:t>
            </w:r>
          </w:p>
          <w:p w14:paraId="7A63BAC9" w14:textId="77777777" w:rsidR="002071AE" w:rsidRPr="00EF5447" w:rsidRDefault="002071AE" w:rsidP="008C1C13">
            <w:pPr>
              <w:pStyle w:val="TAC"/>
              <w:rPr>
                <w:lang w:eastAsia="ja-JP"/>
              </w:rPr>
            </w:pPr>
            <w:r w:rsidRPr="00EF5447">
              <w:rPr>
                <w:lang w:eastAsia="ja-JP"/>
              </w:rPr>
              <w:t>DC_18A_n257G</w:t>
            </w:r>
          </w:p>
          <w:p w14:paraId="5F019D4A" w14:textId="77777777" w:rsidR="002071AE" w:rsidRPr="00EF5447" w:rsidRDefault="002071AE" w:rsidP="008C1C13">
            <w:pPr>
              <w:pStyle w:val="TAC"/>
              <w:rPr>
                <w:lang w:eastAsia="ja-JP"/>
              </w:rPr>
            </w:pPr>
            <w:r w:rsidRPr="00EF5447">
              <w:rPr>
                <w:lang w:eastAsia="ja-JP"/>
              </w:rPr>
              <w:t>DC_18A_n257H</w:t>
            </w:r>
          </w:p>
          <w:p w14:paraId="5BFC0BDA" w14:textId="77777777" w:rsidR="002071AE" w:rsidRPr="00EF5447" w:rsidRDefault="002071AE" w:rsidP="008C1C13">
            <w:pPr>
              <w:pStyle w:val="TAC"/>
              <w:rPr>
                <w:noProof/>
              </w:rPr>
            </w:pPr>
            <w:r w:rsidRPr="00EF5447">
              <w:rPr>
                <w:lang w:eastAsia="ja-JP"/>
              </w:rPr>
              <w:t>DC_18A_n257I</w:t>
            </w:r>
          </w:p>
        </w:tc>
      </w:tr>
      <w:tr w:rsidR="002071AE" w:rsidRPr="00EF5447" w14:paraId="48E58FF6"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A04DAB" w14:textId="77777777" w:rsidR="002071AE" w:rsidRPr="00EF5447" w:rsidRDefault="002071AE" w:rsidP="008C1C13">
            <w:pPr>
              <w:pStyle w:val="TAC"/>
              <w:rPr>
                <w:noProof/>
                <w:vertAlign w:val="superscript"/>
                <w:lang w:eastAsia="zh-CN"/>
              </w:rPr>
            </w:pPr>
            <w:r w:rsidRPr="00EF5447">
              <w:rPr>
                <w:noProof/>
                <w:lang w:eastAsia="zh-CN"/>
              </w:rPr>
              <w:t>DC_3A-19A_n257A</w:t>
            </w:r>
            <w:r w:rsidRPr="00EF5447">
              <w:rPr>
                <w:noProof/>
                <w:vertAlign w:val="superscript"/>
                <w:lang w:eastAsia="zh-CN"/>
              </w:rPr>
              <w:t>2</w:t>
            </w:r>
          </w:p>
          <w:p w14:paraId="1AD0755C" w14:textId="77777777" w:rsidR="002071AE" w:rsidRPr="00EF5447" w:rsidRDefault="002071AE" w:rsidP="008C1C13">
            <w:pPr>
              <w:pStyle w:val="TAC"/>
              <w:rPr>
                <w:noProof/>
                <w:lang w:eastAsia="zh-CN"/>
              </w:rPr>
            </w:pPr>
            <w:r w:rsidRPr="00EF5447">
              <w:rPr>
                <w:noProof/>
                <w:lang w:eastAsia="zh-CN"/>
              </w:rPr>
              <w:t>DC_3A-19A_n257D</w:t>
            </w:r>
            <w:r w:rsidRPr="00EF5447">
              <w:rPr>
                <w:noProof/>
                <w:vertAlign w:val="superscript"/>
                <w:lang w:eastAsia="zh-CN"/>
              </w:rPr>
              <w:t>2</w:t>
            </w:r>
          </w:p>
          <w:p w14:paraId="4A3314E6" w14:textId="77777777" w:rsidR="002071AE" w:rsidRPr="00EF5447" w:rsidRDefault="002071AE" w:rsidP="008C1C13">
            <w:pPr>
              <w:pStyle w:val="TAC"/>
              <w:rPr>
                <w:noProof/>
                <w:lang w:eastAsia="zh-CN"/>
              </w:rPr>
            </w:pPr>
            <w:r w:rsidRPr="00EF5447">
              <w:rPr>
                <w:noProof/>
                <w:lang w:eastAsia="zh-CN"/>
              </w:rPr>
              <w:t>DC_3A-19A_n257E</w:t>
            </w:r>
            <w:r w:rsidRPr="00EF5447">
              <w:rPr>
                <w:noProof/>
                <w:vertAlign w:val="superscript"/>
                <w:lang w:eastAsia="zh-CN"/>
              </w:rPr>
              <w:t>2</w:t>
            </w:r>
          </w:p>
          <w:p w14:paraId="24B5AA87" w14:textId="77777777" w:rsidR="002071AE" w:rsidRPr="00EF5447" w:rsidRDefault="002071AE" w:rsidP="008C1C13">
            <w:pPr>
              <w:pStyle w:val="TAC"/>
              <w:rPr>
                <w:noProof/>
                <w:vertAlign w:val="superscript"/>
                <w:lang w:eastAsia="zh-CN"/>
              </w:rPr>
            </w:pPr>
            <w:r w:rsidRPr="00EF5447">
              <w:rPr>
                <w:noProof/>
                <w:lang w:eastAsia="zh-CN"/>
              </w:rPr>
              <w:t>DC_3A-19A_n257F</w:t>
            </w:r>
            <w:r w:rsidRPr="00EF5447">
              <w:rPr>
                <w:noProof/>
                <w:vertAlign w:val="superscript"/>
                <w:lang w:eastAsia="zh-CN"/>
              </w:rPr>
              <w:t>2</w:t>
            </w:r>
          </w:p>
          <w:p w14:paraId="685BB0E4" w14:textId="77777777" w:rsidR="002071AE" w:rsidRPr="00EF5447" w:rsidRDefault="002071AE" w:rsidP="008C1C13">
            <w:pPr>
              <w:pStyle w:val="TAC"/>
              <w:rPr>
                <w:lang w:eastAsia="ja-JP"/>
              </w:rPr>
            </w:pPr>
            <w:r w:rsidRPr="00EF5447">
              <w:rPr>
                <w:lang w:eastAsia="ja-JP"/>
              </w:rPr>
              <w:t>DC_3A-19A_n257G</w:t>
            </w:r>
          </w:p>
          <w:p w14:paraId="209E0F58" w14:textId="77777777" w:rsidR="002071AE" w:rsidRPr="00EF5447" w:rsidRDefault="002071AE" w:rsidP="008C1C13">
            <w:pPr>
              <w:pStyle w:val="TAC"/>
              <w:rPr>
                <w:lang w:eastAsia="ja-JP"/>
              </w:rPr>
            </w:pPr>
            <w:r w:rsidRPr="00EF5447">
              <w:rPr>
                <w:lang w:eastAsia="ja-JP"/>
              </w:rPr>
              <w:t>DC_3A-19A_n257H</w:t>
            </w:r>
          </w:p>
          <w:p w14:paraId="6ABF67C0" w14:textId="77777777" w:rsidR="002071AE" w:rsidRPr="00EF5447" w:rsidRDefault="002071AE" w:rsidP="008C1C13">
            <w:pPr>
              <w:pStyle w:val="TAC"/>
              <w:rPr>
                <w:lang w:eastAsia="ja-JP"/>
              </w:rPr>
            </w:pPr>
            <w:r w:rsidRPr="00EF5447">
              <w:rPr>
                <w:lang w:eastAsia="ja-JP"/>
              </w:rPr>
              <w:t>DC_3A-19A_n257I</w:t>
            </w:r>
          </w:p>
          <w:p w14:paraId="4BFC2736" w14:textId="77777777" w:rsidR="002071AE" w:rsidRPr="00EF5447" w:rsidRDefault="002071AE" w:rsidP="008C1C13">
            <w:pPr>
              <w:pStyle w:val="TAC"/>
              <w:rPr>
                <w:lang w:eastAsia="ja-JP"/>
              </w:rPr>
            </w:pPr>
            <w:r w:rsidRPr="00EF5447">
              <w:rPr>
                <w:lang w:eastAsia="ja-JP"/>
              </w:rPr>
              <w:t>DC_3A-19A_n257J</w:t>
            </w:r>
          </w:p>
          <w:p w14:paraId="23792320" w14:textId="77777777" w:rsidR="002071AE" w:rsidRPr="00EF5447" w:rsidRDefault="002071AE" w:rsidP="008C1C13">
            <w:pPr>
              <w:pStyle w:val="TAC"/>
              <w:rPr>
                <w:lang w:eastAsia="ja-JP"/>
              </w:rPr>
            </w:pPr>
            <w:r w:rsidRPr="00EF5447">
              <w:rPr>
                <w:lang w:eastAsia="ja-JP"/>
              </w:rPr>
              <w:t>DC_3A-19A_n257K</w:t>
            </w:r>
          </w:p>
          <w:p w14:paraId="79455AAA" w14:textId="77777777" w:rsidR="002071AE" w:rsidRPr="00EF5447" w:rsidRDefault="002071AE" w:rsidP="008C1C13">
            <w:pPr>
              <w:pStyle w:val="TAC"/>
              <w:rPr>
                <w:lang w:eastAsia="ja-JP"/>
              </w:rPr>
            </w:pPr>
            <w:r w:rsidRPr="00EF5447">
              <w:rPr>
                <w:lang w:eastAsia="ja-JP"/>
              </w:rPr>
              <w:t>DC_3A-19A_n257L</w:t>
            </w:r>
          </w:p>
          <w:p w14:paraId="74B41601" w14:textId="77777777" w:rsidR="002071AE" w:rsidRPr="00EF5447" w:rsidRDefault="002071AE" w:rsidP="008C1C13">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BD1415" w14:textId="77777777" w:rsidR="002071AE" w:rsidRPr="00EF5447" w:rsidRDefault="002071AE" w:rsidP="008C1C13">
            <w:pPr>
              <w:pStyle w:val="TAC"/>
              <w:rPr>
                <w:noProof/>
                <w:lang w:eastAsia="zh-CN"/>
              </w:rPr>
            </w:pPr>
            <w:r w:rsidRPr="00EF5447">
              <w:rPr>
                <w:noProof/>
                <w:lang w:eastAsia="zh-CN"/>
              </w:rPr>
              <w:t>DC_3A_n257A</w:t>
            </w:r>
          </w:p>
          <w:p w14:paraId="5FB83CDF" w14:textId="77777777" w:rsidR="002071AE" w:rsidRPr="00EF5447" w:rsidRDefault="002071AE" w:rsidP="008C1C13">
            <w:pPr>
              <w:pStyle w:val="TAC"/>
              <w:rPr>
                <w:noProof/>
                <w:lang w:eastAsia="ja-JP"/>
              </w:rPr>
            </w:pPr>
            <w:r w:rsidRPr="00EF5447">
              <w:rPr>
                <w:noProof/>
              </w:rPr>
              <w:t>DC_3A_n257</w:t>
            </w:r>
            <w:r w:rsidRPr="00EF5447">
              <w:rPr>
                <w:noProof/>
                <w:lang w:eastAsia="ja-JP"/>
              </w:rPr>
              <w:t>D</w:t>
            </w:r>
          </w:p>
          <w:p w14:paraId="3A042FA6" w14:textId="77777777" w:rsidR="002071AE" w:rsidRPr="00EF5447" w:rsidRDefault="002071AE" w:rsidP="008C1C13">
            <w:pPr>
              <w:pStyle w:val="TAC"/>
              <w:rPr>
                <w:lang w:eastAsia="ja-JP"/>
              </w:rPr>
            </w:pPr>
            <w:r w:rsidRPr="00EF5447">
              <w:rPr>
                <w:lang w:eastAsia="ja-JP"/>
              </w:rPr>
              <w:t>DC_3A_n257G</w:t>
            </w:r>
          </w:p>
          <w:p w14:paraId="4DA4B7B7" w14:textId="77777777" w:rsidR="002071AE" w:rsidRPr="00EF5447" w:rsidRDefault="002071AE" w:rsidP="008C1C13">
            <w:pPr>
              <w:pStyle w:val="TAC"/>
              <w:rPr>
                <w:lang w:eastAsia="ja-JP"/>
              </w:rPr>
            </w:pPr>
            <w:r w:rsidRPr="00EF5447">
              <w:rPr>
                <w:lang w:eastAsia="ja-JP"/>
              </w:rPr>
              <w:t>DC_3A_n257H</w:t>
            </w:r>
          </w:p>
          <w:p w14:paraId="4328BB1A" w14:textId="77777777" w:rsidR="002071AE" w:rsidRPr="00EF5447" w:rsidRDefault="002071AE" w:rsidP="008C1C13">
            <w:pPr>
              <w:pStyle w:val="TAC"/>
              <w:rPr>
                <w:lang w:eastAsia="ja-JP"/>
              </w:rPr>
            </w:pPr>
            <w:r w:rsidRPr="00EF5447">
              <w:rPr>
                <w:lang w:eastAsia="ja-JP"/>
              </w:rPr>
              <w:t>DC_3A_n257I</w:t>
            </w:r>
          </w:p>
          <w:p w14:paraId="0C9EA333" w14:textId="77777777" w:rsidR="002071AE" w:rsidRPr="00EF5447" w:rsidRDefault="002071AE" w:rsidP="008C1C13">
            <w:pPr>
              <w:pStyle w:val="TAC"/>
              <w:rPr>
                <w:lang w:eastAsia="ja-JP"/>
              </w:rPr>
            </w:pPr>
            <w:r w:rsidRPr="00EF5447">
              <w:rPr>
                <w:lang w:eastAsia="ja-JP"/>
              </w:rPr>
              <w:t>DC_3A_n257J</w:t>
            </w:r>
          </w:p>
          <w:p w14:paraId="3CE78B55" w14:textId="77777777" w:rsidR="002071AE" w:rsidRPr="00EF5447" w:rsidRDefault="002071AE" w:rsidP="008C1C13">
            <w:pPr>
              <w:pStyle w:val="TAC"/>
              <w:rPr>
                <w:lang w:eastAsia="ja-JP"/>
              </w:rPr>
            </w:pPr>
            <w:r w:rsidRPr="00EF5447">
              <w:rPr>
                <w:lang w:eastAsia="ja-JP"/>
              </w:rPr>
              <w:t>DC_3A_n257K</w:t>
            </w:r>
          </w:p>
          <w:p w14:paraId="19D91160" w14:textId="77777777" w:rsidR="002071AE" w:rsidRPr="00EF5447" w:rsidRDefault="002071AE" w:rsidP="008C1C13">
            <w:pPr>
              <w:pStyle w:val="TAC"/>
              <w:rPr>
                <w:lang w:eastAsia="ja-JP"/>
              </w:rPr>
            </w:pPr>
            <w:r w:rsidRPr="00EF5447">
              <w:rPr>
                <w:lang w:eastAsia="ja-JP"/>
              </w:rPr>
              <w:t>DC_3A_n257L</w:t>
            </w:r>
          </w:p>
          <w:p w14:paraId="377C4D04" w14:textId="77777777" w:rsidR="002071AE" w:rsidRPr="00EF5447" w:rsidRDefault="002071AE" w:rsidP="008C1C13">
            <w:pPr>
              <w:pStyle w:val="TAC"/>
              <w:rPr>
                <w:noProof/>
                <w:lang w:eastAsia="zh-CN"/>
              </w:rPr>
            </w:pPr>
            <w:r w:rsidRPr="00EF5447">
              <w:rPr>
                <w:lang w:eastAsia="ja-JP"/>
              </w:rPr>
              <w:t>DC_3A_n257M</w:t>
            </w:r>
          </w:p>
          <w:p w14:paraId="36A374AF" w14:textId="77777777" w:rsidR="002071AE" w:rsidRPr="00EF5447" w:rsidRDefault="002071AE" w:rsidP="008C1C13">
            <w:pPr>
              <w:pStyle w:val="TAC"/>
              <w:rPr>
                <w:noProof/>
                <w:lang w:eastAsia="zh-CN"/>
              </w:rPr>
            </w:pPr>
            <w:r w:rsidRPr="00EF5447">
              <w:rPr>
                <w:noProof/>
                <w:lang w:eastAsia="zh-CN"/>
              </w:rPr>
              <w:t>DC_19A_n257A</w:t>
            </w:r>
          </w:p>
          <w:p w14:paraId="37C03C6F" w14:textId="77777777" w:rsidR="002071AE" w:rsidRPr="00EF5447" w:rsidRDefault="002071AE" w:rsidP="008C1C13">
            <w:pPr>
              <w:pStyle w:val="TAC"/>
              <w:rPr>
                <w:noProof/>
                <w:lang w:eastAsia="ja-JP"/>
              </w:rPr>
            </w:pPr>
            <w:r w:rsidRPr="00EF5447">
              <w:rPr>
                <w:noProof/>
              </w:rPr>
              <w:t>DC_19A_n257</w:t>
            </w:r>
            <w:r w:rsidRPr="00EF5447">
              <w:rPr>
                <w:noProof/>
                <w:lang w:eastAsia="ja-JP"/>
              </w:rPr>
              <w:t>D</w:t>
            </w:r>
          </w:p>
          <w:p w14:paraId="64DB4683" w14:textId="77777777" w:rsidR="002071AE" w:rsidRPr="00EF5447" w:rsidRDefault="002071AE" w:rsidP="008C1C13">
            <w:pPr>
              <w:pStyle w:val="TAC"/>
              <w:rPr>
                <w:lang w:eastAsia="ja-JP"/>
              </w:rPr>
            </w:pPr>
            <w:r w:rsidRPr="00EF5447">
              <w:rPr>
                <w:lang w:eastAsia="ja-JP"/>
              </w:rPr>
              <w:t>DC_19A_n257G</w:t>
            </w:r>
          </w:p>
          <w:p w14:paraId="4B2D07C6" w14:textId="77777777" w:rsidR="002071AE" w:rsidRPr="00EF5447" w:rsidRDefault="002071AE" w:rsidP="008C1C13">
            <w:pPr>
              <w:pStyle w:val="TAC"/>
              <w:rPr>
                <w:lang w:eastAsia="ja-JP"/>
              </w:rPr>
            </w:pPr>
            <w:r w:rsidRPr="00EF5447">
              <w:rPr>
                <w:lang w:eastAsia="ja-JP"/>
              </w:rPr>
              <w:t>DC_19A_n257H</w:t>
            </w:r>
          </w:p>
          <w:p w14:paraId="19901E42" w14:textId="77777777" w:rsidR="002071AE" w:rsidRPr="00EF5447" w:rsidRDefault="002071AE" w:rsidP="008C1C13">
            <w:pPr>
              <w:pStyle w:val="TAC"/>
              <w:rPr>
                <w:noProof/>
                <w:lang w:eastAsia="zh-CN"/>
              </w:rPr>
            </w:pPr>
            <w:r w:rsidRPr="00EF5447">
              <w:rPr>
                <w:lang w:eastAsia="ja-JP"/>
              </w:rPr>
              <w:t>DC_19A_n257I</w:t>
            </w:r>
          </w:p>
        </w:tc>
      </w:tr>
      <w:tr w:rsidR="002071AE" w:rsidRPr="00EF5447" w14:paraId="7B7A15C9"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D09CDF" w14:textId="77777777" w:rsidR="002071AE" w:rsidRPr="00EF5447" w:rsidRDefault="002071AE" w:rsidP="008C1C13">
            <w:pPr>
              <w:pStyle w:val="TAC"/>
              <w:rPr>
                <w:noProof/>
                <w:vertAlign w:val="superscript"/>
                <w:lang w:eastAsia="zh-CN"/>
              </w:rPr>
            </w:pPr>
            <w:r w:rsidRPr="00EF5447">
              <w:rPr>
                <w:noProof/>
                <w:lang w:eastAsia="zh-CN"/>
              </w:rPr>
              <w:lastRenderedPageBreak/>
              <w:t>DC_3A-21A_n257A</w:t>
            </w:r>
            <w:r w:rsidRPr="00EF5447">
              <w:rPr>
                <w:noProof/>
                <w:vertAlign w:val="superscript"/>
                <w:lang w:eastAsia="zh-CN"/>
              </w:rPr>
              <w:t>2</w:t>
            </w:r>
          </w:p>
          <w:p w14:paraId="431EDBF2" w14:textId="77777777" w:rsidR="002071AE" w:rsidRPr="00EF5447" w:rsidRDefault="002071AE" w:rsidP="008C1C13">
            <w:pPr>
              <w:pStyle w:val="TAC"/>
              <w:rPr>
                <w:noProof/>
                <w:lang w:eastAsia="zh-CN"/>
              </w:rPr>
            </w:pPr>
            <w:r w:rsidRPr="00EF5447">
              <w:rPr>
                <w:noProof/>
                <w:lang w:eastAsia="zh-CN"/>
              </w:rPr>
              <w:t>DC_3A-21A_n257D</w:t>
            </w:r>
            <w:r w:rsidRPr="00EF5447">
              <w:rPr>
                <w:noProof/>
                <w:vertAlign w:val="superscript"/>
                <w:lang w:eastAsia="zh-CN"/>
              </w:rPr>
              <w:t>2</w:t>
            </w:r>
          </w:p>
          <w:p w14:paraId="11E8B0F4" w14:textId="77777777" w:rsidR="002071AE" w:rsidRPr="00EF5447" w:rsidRDefault="002071AE" w:rsidP="008C1C13">
            <w:pPr>
              <w:pStyle w:val="TAC"/>
              <w:rPr>
                <w:noProof/>
                <w:lang w:eastAsia="zh-CN"/>
              </w:rPr>
            </w:pPr>
            <w:r w:rsidRPr="00EF5447">
              <w:rPr>
                <w:noProof/>
                <w:lang w:eastAsia="zh-CN"/>
              </w:rPr>
              <w:t>DC_3A-21A_n257E</w:t>
            </w:r>
            <w:r w:rsidRPr="00EF5447">
              <w:rPr>
                <w:noProof/>
                <w:vertAlign w:val="superscript"/>
                <w:lang w:eastAsia="zh-CN"/>
              </w:rPr>
              <w:t>2</w:t>
            </w:r>
          </w:p>
          <w:p w14:paraId="26D9328B" w14:textId="77777777" w:rsidR="002071AE" w:rsidRPr="00EF5447" w:rsidRDefault="002071AE" w:rsidP="008C1C13">
            <w:pPr>
              <w:pStyle w:val="TAC"/>
              <w:rPr>
                <w:noProof/>
                <w:vertAlign w:val="superscript"/>
                <w:lang w:eastAsia="zh-CN"/>
              </w:rPr>
            </w:pPr>
            <w:r w:rsidRPr="00EF5447">
              <w:rPr>
                <w:noProof/>
                <w:lang w:eastAsia="zh-CN"/>
              </w:rPr>
              <w:t>DC_3A-21A_n257F</w:t>
            </w:r>
            <w:r w:rsidRPr="00EF5447">
              <w:rPr>
                <w:noProof/>
                <w:vertAlign w:val="superscript"/>
                <w:lang w:eastAsia="zh-CN"/>
              </w:rPr>
              <w:t>2</w:t>
            </w:r>
          </w:p>
          <w:p w14:paraId="7574D748" w14:textId="77777777" w:rsidR="002071AE" w:rsidRPr="00EF5447" w:rsidRDefault="002071AE" w:rsidP="008C1C13">
            <w:pPr>
              <w:pStyle w:val="TAC"/>
              <w:rPr>
                <w:lang w:eastAsia="ja-JP"/>
              </w:rPr>
            </w:pPr>
            <w:r w:rsidRPr="00EF5447">
              <w:rPr>
                <w:lang w:eastAsia="ja-JP"/>
              </w:rPr>
              <w:t>DC_3A-21A_n257G</w:t>
            </w:r>
          </w:p>
          <w:p w14:paraId="1E73EEBA" w14:textId="77777777" w:rsidR="002071AE" w:rsidRPr="00EF5447" w:rsidRDefault="002071AE" w:rsidP="008C1C13">
            <w:pPr>
              <w:pStyle w:val="TAC"/>
              <w:rPr>
                <w:lang w:eastAsia="ja-JP"/>
              </w:rPr>
            </w:pPr>
            <w:r w:rsidRPr="00EF5447">
              <w:rPr>
                <w:lang w:eastAsia="ja-JP"/>
              </w:rPr>
              <w:t>DC_3A-21A_n257H</w:t>
            </w:r>
          </w:p>
          <w:p w14:paraId="609A1BED" w14:textId="77777777" w:rsidR="002071AE" w:rsidRPr="00EF5447" w:rsidRDefault="002071AE" w:rsidP="008C1C13">
            <w:pPr>
              <w:pStyle w:val="TAC"/>
              <w:rPr>
                <w:lang w:eastAsia="ja-JP"/>
              </w:rPr>
            </w:pPr>
            <w:r w:rsidRPr="00EF5447">
              <w:rPr>
                <w:lang w:eastAsia="ja-JP"/>
              </w:rPr>
              <w:t>DC_3A-21A_n257I</w:t>
            </w:r>
          </w:p>
          <w:p w14:paraId="132E4272" w14:textId="77777777" w:rsidR="002071AE" w:rsidRPr="00EF5447" w:rsidRDefault="002071AE" w:rsidP="008C1C13">
            <w:pPr>
              <w:pStyle w:val="TAC"/>
              <w:rPr>
                <w:lang w:eastAsia="ja-JP"/>
              </w:rPr>
            </w:pPr>
            <w:r w:rsidRPr="00EF5447">
              <w:rPr>
                <w:lang w:eastAsia="ja-JP"/>
              </w:rPr>
              <w:t>DC_3A-21A_n257J</w:t>
            </w:r>
          </w:p>
          <w:p w14:paraId="70B7BFBD" w14:textId="77777777" w:rsidR="002071AE" w:rsidRPr="00EF5447" w:rsidRDefault="002071AE" w:rsidP="008C1C13">
            <w:pPr>
              <w:pStyle w:val="TAC"/>
              <w:rPr>
                <w:lang w:eastAsia="ja-JP"/>
              </w:rPr>
            </w:pPr>
            <w:r w:rsidRPr="00EF5447">
              <w:rPr>
                <w:lang w:eastAsia="ja-JP"/>
              </w:rPr>
              <w:t>DC_3A-21A_n257K</w:t>
            </w:r>
          </w:p>
          <w:p w14:paraId="5443BBEE" w14:textId="77777777" w:rsidR="002071AE" w:rsidRPr="00EF5447" w:rsidRDefault="002071AE" w:rsidP="008C1C13">
            <w:pPr>
              <w:pStyle w:val="TAC"/>
              <w:rPr>
                <w:lang w:eastAsia="ja-JP"/>
              </w:rPr>
            </w:pPr>
            <w:r w:rsidRPr="00EF5447">
              <w:rPr>
                <w:lang w:eastAsia="ja-JP"/>
              </w:rPr>
              <w:t>DC_3A-21A_n257L</w:t>
            </w:r>
          </w:p>
          <w:p w14:paraId="458D867B" w14:textId="77777777" w:rsidR="002071AE" w:rsidRPr="00EF5447" w:rsidRDefault="002071AE" w:rsidP="008C1C13">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6D0189" w14:textId="77777777" w:rsidR="002071AE" w:rsidRPr="00EF5447" w:rsidRDefault="002071AE" w:rsidP="008C1C13">
            <w:pPr>
              <w:pStyle w:val="TAC"/>
              <w:rPr>
                <w:noProof/>
                <w:lang w:eastAsia="zh-CN"/>
              </w:rPr>
            </w:pPr>
            <w:r w:rsidRPr="00EF5447">
              <w:rPr>
                <w:noProof/>
                <w:lang w:eastAsia="zh-CN"/>
              </w:rPr>
              <w:t>DC_3A_n257A</w:t>
            </w:r>
          </w:p>
          <w:p w14:paraId="2DE0D158" w14:textId="77777777" w:rsidR="002071AE" w:rsidRPr="00EF5447" w:rsidRDefault="002071AE" w:rsidP="008C1C13">
            <w:pPr>
              <w:pStyle w:val="TAC"/>
              <w:rPr>
                <w:noProof/>
                <w:lang w:eastAsia="ja-JP"/>
              </w:rPr>
            </w:pPr>
            <w:r w:rsidRPr="00EF5447">
              <w:rPr>
                <w:noProof/>
              </w:rPr>
              <w:t>DC_3A_n257</w:t>
            </w:r>
            <w:r w:rsidRPr="00EF5447">
              <w:rPr>
                <w:noProof/>
                <w:lang w:eastAsia="ja-JP"/>
              </w:rPr>
              <w:t>D</w:t>
            </w:r>
          </w:p>
          <w:p w14:paraId="24CBD804" w14:textId="77777777" w:rsidR="002071AE" w:rsidRPr="00EF5447" w:rsidRDefault="002071AE" w:rsidP="008C1C13">
            <w:pPr>
              <w:pStyle w:val="TAC"/>
              <w:rPr>
                <w:lang w:eastAsia="ja-JP"/>
              </w:rPr>
            </w:pPr>
            <w:r w:rsidRPr="00EF5447">
              <w:rPr>
                <w:lang w:eastAsia="ja-JP"/>
              </w:rPr>
              <w:t>DC_3A_n257G</w:t>
            </w:r>
          </w:p>
          <w:p w14:paraId="3B2ACA06" w14:textId="77777777" w:rsidR="002071AE" w:rsidRPr="00EF5447" w:rsidRDefault="002071AE" w:rsidP="008C1C13">
            <w:pPr>
              <w:pStyle w:val="TAC"/>
              <w:rPr>
                <w:lang w:eastAsia="ja-JP"/>
              </w:rPr>
            </w:pPr>
            <w:r w:rsidRPr="00EF5447">
              <w:rPr>
                <w:lang w:eastAsia="ja-JP"/>
              </w:rPr>
              <w:t>DC_3A_n257H</w:t>
            </w:r>
          </w:p>
          <w:p w14:paraId="73952756" w14:textId="77777777" w:rsidR="002071AE" w:rsidRPr="00EF5447" w:rsidRDefault="002071AE" w:rsidP="008C1C13">
            <w:pPr>
              <w:pStyle w:val="TAC"/>
              <w:rPr>
                <w:lang w:eastAsia="ja-JP"/>
              </w:rPr>
            </w:pPr>
            <w:r w:rsidRPr="00EF5447">
              <w:rPr>
                <w:lang w:eastAsia="ja-JP"/>
              </w:rPr>
              <w:t>DC_3A_n257I</w:t>
            </w:r>
          </w:p>
          <w:p w14:paraId="3C13024F" w14:textId="77777777" w:rsidR="002071AE" w:rsidRPr="00EF5447" w:rsidRDefault="002071AE" w:rsidP="008C1C13">
            <w:pPr>
              <w:pStyle w:val="TAC"/>
              <w:rPr>
                <w:lang w:eastAsia="ja-JP"/>
              </w:rPr>
            </w:pPr>
            <w:r w:rsidRPr="00EF5447">
              <w:rPr>
                <w:lang w:eastAsia="ja-JP"/>
              </w:rPr>
              <w:t>DC_3A_n257J</w:t>
            </w:r>
          </w:p>
          <w:p w14:paraId="404C521D" w14:textId="77777777" w:rsidR="002071AE" w:rsidRPr="00EF5447" w:rsidRDefault="002071AE" w:rsidP="008C1C13">
            <w:pPr>
              <w:pStyle w:val="TAC"/>
              <w:rPr>
                <w:lang w:eastAsia="ja-JP"/>
              </w:rPr>
            </w:pPr>
            <w:r w:rsidRPr="00EF5447">
              <w:rPr>
                <w:lang w:eastAsia="ja-JP"/>
              </w:rPr>
              <w:t>DC_3A_n257K</w:t>
            </w:r>
          </w:p>
          <w:p w14:paraId="4AF6EBF7" w14:textId="77777777" w:rsidR="002071AE" w:rsidRPr="00EF5447" w:rsidRDefault="002071AE" w:rsidP="008C1C13">
            <w:pPr>
              <w:pStyle w:val="TAC"/>
              <w:rPr>
                <w:lang w:eastAsia="ja-JP"/>
              </w:rPr>
            </w:pPr>
            <w:r w:rsidRPr="00EF5447">
              <w:rPr>
                <w:lang w:eastAsia="ja-JP"/>
              </w:rPr>
              <w:t>DC_3A_n257L</w:t>
            </w:r>
          </w:p>
          <w:p w14:paraId="7DC73CDE" w14:textId="77777777" w:rsidR="002071AE" w:rsidRPr="00EF5447" w:rsidRDefault="002071AE" w:rsidP="008C1C13">
            <w:pPr>
              <w:pStyle w:val="TAC"/>
              <w:rPr>
                <w:noProof/>
                <w:lang w:eastAsia="zh-CN"/>
              </w:rPr>
            </w:pPr>
            <w:r w:rsidRPr="00EF5447">
              <w:rPr>
                <w:lang w:eastAsia="ja-JP"/>
              </w:rPr>
              <w:t>DC_3A_n257M</w:t>
            </w:r>
          </w:p>
          <w:p w14:paraId="5F76FE31" w14:textId="77777777" w:rsidR="002071AE" w:rsidRPr="00EF5447" w:rsidRDefault="002071AE" w:rsidP="008C1C13">
            <w:pPr>
              <w:pStyle w:val="TAC"/>
              <w:rPr>
                <w:noProof/>
                <w:lang w:eastAsia="zh-CN"/>
              </w:rPr>
            </w:pPr>
            <w:r w:rsidRPr="00EF5447">
              <w:rPr>
                <w:noProof/>
                <w:lang w:eastAsia="zh-CN"/>
              </w:rPr>
              <w:t>DC_21A_n257A</w:t>
            </w:r>
          </w:p>
          <w:p w14:paraId="73028D37" w14:textId="77777777" w:rsidR="002071AE" w:rsidRPr="00EF5447" w:rsidRDefault="002071AE" w:rsidP="008C1C13">
            <w:pPr>
              <w:pStyle w:val="TAC"/>
              <w:rPr>
                <w:noProof/>
                <w:lang w:eastAsia="ja-JP"/>
              </w:rPr>
            </w:pPr>
            <w:r w:rsidRPr="00EF5447">
              <w:rPr>
                <w:noProof/>
              </w:rPr>
              <w:t>DC_21A_n257</w:t>
            </w:r>
            <w:r w:rsidRPr="00EF5447">
              <w:rPr>
                <w:noProof/>
                <w:lang w:eastAsia="ja-JP"/>
              </w:rPr>
              <w:t>D</w:t>
            </w:r>
          </w:p>
          <w:p w14:paraId="43F07B01" w14:textId="77777777" w:rsidR="002071AE" w:rsidRPr="00EF5447" w:rsidRDefault="002071AE" w:rsidP="008C1C13">
            <w:pPr>
              <w:pStyle w:val="TAC"/>
              <w:rPr>
                <w:lang w:eastAsia="ja-JP"/>
              </w:rPr>
            </w:pPr>
            <w:r w:rsidRPr="00EF5447">
              <w:rPr>
                <w:lang w:eastAsia="ja-JP"/>
              </w:rPr>
              <w:t>DC_21A_n257G</w:t>
            </w:r>
          </w:p>
          <w:p w14:paraId="7BABB14C" w14:textId="77777777" w:rsidR="002071AE" w:rsidRPr="00EF5447" w:rsidRDefault="002071AE" w:rsidP="008C1C13">
            <w:pPr>
              <w:pStyle w:val="TAC"/>
              <w:rPr>
                <w:lang w:eastAsia="ja-JP"/>
              </w:rPr>
            </w:pPr>
            <w:r w:rsidRPr="00EF5447">
              <w:rPr>
                <w:lang w:eastAsia="ja-JP"/>
              </w:rPr>
              <w:t>DC_21A_n257H</w:t>
            </w:r>
          </w:p>
          <w:p w14:paraId="04BDABF2" w14:textId="77777777" w:rsidR="002071AE" w:rsidRPr="00EF5447" w:rsidRDefault="002071AE" w:rsidP="008C1C13">
            <w:pPr>
              <w:pStyle w:val="TAC"/>
              <w:rPr>
                <w:noProof/>
                <w:lang w:eastAsia="zh-CN"/>
              </w:rPr>
            </w:pPr>
            <w:r w:rsidRPr="00EF5447">
              <w:rPr>
                <w:lang w:eastAsia="ja-JP"/>
              </w:rPr>
              <w:t>DC_21A_n257I</w:t>
            </w:r>
          </w:p>
        </w:tc>
      </w:tr>
      <w:tr w:rsidR="002071AE" w:rsidRPr="00EF5447" w14:paraId="20677110"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A2CD0A" w14:textId="77777777" w:rsidR="002071AE" w:rsidRPr="00EF5447" w:rsidRDefault="002071AE" w:rsidP="008C1C13">
            <w:pPr>
              <w:pStyle w:val="TAC"/>
              <w:rPr>
                <w:noProof/>
                <w:vertAlign w:val="superscript"/>
                <w:lang w:eastAsia="zh-CN"/>
              </w:rPr>
            </w:pPr>
            <w:r w:rsidRPr="00EF5447">
              <w:rPr>
                <w:noProof/>
                <w:lang w:eastAsia="zh-CN"/>
              </w:rPr>
              <w:t>DC_3A-28A_n257A</w:t>
            </w:r>
            <w:r w:rsidRPr="00EF5447">
              <w:rPr>
                <w:noProof/>
                <w:vertAlign w:val="superscript"/>
                <w:lang w:eastAsia="zh-CN"/>
              </w:rPr>
              <w:t>2</w:t>
            </w:r>
          </w:p>
          <w:p w14:paraId="21A0A66B" w14:textId="77777777" w:rsidR="002071AE" w:rsidRPr="00EF5447" w:rsidRDefault="002071AE" w:rsidP="008C1C13">
            <w:pPr>
              <w:pStyle w:val="TAC"/>
              <w:rPr>
                <w:noProof/>
                <w:lang w:eastAsia="zh-CN"/>
              </w:rPr>
            </w:pPr>
            <w:r w:rsidRPr="00EF5447">
              <w:rPr>
                <w:noProof/>
                <w:lang w:eastAsia="zh-CN"/>
              </w:rPr>
              <w:t>DC_3A-28A_n257D</w:t>
            </w:r>
            <w:r w:rsidRPr="00EF5447">
              <w:rPr>
                <w:noProof/>
                <w:vertAlign w:val="superscript"/>
                <w:lang w:eastAsia="zh-CN"/>
              </w:rPr>
              <w:t>2</w:t>
            </w:r>
          </w:p>
          <w:p w14:paraId="2B1D09AD" w14:textId="77777777" w:rsidR="002071AE" w:rsidRPr="00EF5447" w:rsidRDefault="002071AE" w:rsidP="008C1C13">
            <w:pPr>
              <w:pStyle w:val="TAC"/>
              <w:rPr>
                <w:noProof/>
                <w:lang w:eastAsia="zh-CN"/>
              </w:rPr>
            </w:pPr>
            <w:r w:rsidRPr="00EF5447">
              <w:rPr>
                <w:noProof/>
                <w:lang w:eastAsia="zh-CN"/>
              </w:rPr>
              <w:t>DC_3A-28A_n257E</w:t>
            </w:r>
            <w:r w:rsidRPr="00EF5447">
              <w:rPr>
                <w:noProof/>
                <w:vertAlign w:val="superscript"/>
                <w:lang w:eastAsia="zh-CN"/>
              </w:rPr>
              <w:t>2</w:t>
            </w:r>
          </w:p>
          <w:p w14:paraId="1408EB2C" w14:textId="77777777" w:rsidR="002071AE" w:rsidRPr="00EF5447" w:rsidRDefault="002071AE" w:rsidP="008C1C13">
            <w:pPr>
              <w:pStyle w:val="TAC"/>
              <w:rPr>
                <w:noProof/>
                <w:vertAlign w:val="superscript"/>
                <w:lang w:eastAsia="zh-CN"/>
              </w:rPr>
            </w:pPr>
            <w:r w:rsidRPr="00EF5447">
              <w:rPr>
                <w:noProof/>
                <w:lang w:eastAsia="zh-CN"/>
              </w:rPr>
              <w:t>DC_3A-28A_n257F</w:t>
            </w:r>
            <w:r w:rsidRPr="00EF5447">
              <w:rPr>
                <w:noProof/>
                <w:vertAlign w:val="superscript"/>
                <w:lang w:eastAsia="zh-CN"/>
              </w:rPr>
              <w:t>2</w:t>
            </w:r>
          </w:p>
          <w:p w14:paraId="3532A8BD" w14:textId="77777777" w:rsidR="002071AE" w:rsidRPr="00EF5447" w:rsidRDefault="002071AE" w:rsidP="008C1C13">
            <w:pPr>
              <w:pStyle w:val="TAC"/>
              <w:rPr>
                <w:lang w:eastAsia="ja-JP"/>
              </w:rPr>
            </w:pPr>
            <w:r w:rsidRPr="00EF5447">
              <w:rPr>
                <w:lang w:eastAsia="ja-JP"/>
              </w:rPr>
              <w:t>DC_3A-28A_n257G</w:t>
            </w:r>
          </w:p>
          <w:p w14:paraId="73802583" w14:textId="77777777" w:rsidR="002071AE" w:rsidRPr="00EF5447" w:rsidRDefault="002071AE" w:rsidP="008C1C13">
            <w:pPr>
              <w:pStyle w:val="TAC"/>
              <w:rPr>
                <w:lang w:eastAsia="ja-JP"/>
              </w:rPr>
            </w:pPr>
            <w:r w:rsidRPr="00EF5447">
              <w:rPr>
                <w:lang w:eastAsia="ja-JP"/>
              </w:rPr>
              <w:t>DC_3A-28A_n257H</w:t>
            </w:r>
          </w:p>
          <w:p w14:paraId="162BFE0A" w14:textId="77777777" w:rsidR="002071AE" w:rsidRPr="00EF5447" w:rsidRDefault="002071AE" w:rsidP="008C1C13">
            <w:pPr>
              <w:pStyle w:val="TAC"/>
              <w:rPr>
                <w:lang w:eastAsia="ja-JP"/>
              </w:rPr>
            </w:pPr>
            <w:r w:rsidRPr="00EF5447">
              <w:rPr>
                <w:lang w:eastAsia="ja-JP"/>
              </w:rPr>
              <w:t>DC_3A-28A_n257I</w:t>
            </w:r>
          </w:p>
          <w:p w14:paraId="30BD8B64" w14:textId="77777777" w:rsidR="002071AE" w:rsidRPr="00EF5447" w:rsidRDefault="002071AE" w:rsidP="008C1C13">
            <w:pPr>
              <w:pStyle w:val="TAC"/>
              <w:rPr>
                <w:lang w:eastAsia="ja-JP"/>
              </w:rPr>
            </w:pPr>
            <w:r w:rsidRPr="00EF5447">
              <w:rPr>
                <w:lang w:eastAsia="ja-JP"/>
              </w:rPr>
              <w:t>DC_3A-28A_n257J</w:t>
            </w:r>
          </w:p>
          <w:p w14:paraId="72995949" w14:textId="77777777" w:rsidR="002071AE" w:rsidRPr="00EF5447" w:rsidRDefault="002071AE" w:rsidP="008C1C13">
            <w:pPr>
              <w:pStyle w:val="TAC"/>
              <w:rPr>
                <w:lang w:eastAsia="ja-JP"/>
              </w:rPr>
            </w:pPr>
            <w:r w:rsidRPr="00EF5447">
              <w:rPr>
                <w:lang w:eastAsia="ja-JP"/>
              </w:rPr>
              <w:t>DC_3A-28A_n257K</w:t>
            </w:r>
          </w:p>
          <w:p w14:paraId="00033D2F" w14:textId="77777777" w:rsidR="002071AE" w:rsidRPr="00EF5447" w:rsidRDefault="002071AE" w:rsidP="008C1C13">
            <w:pPr>
              <w:pStyle w:val="TAC"/>
              <w:rPr>
                <w:lang w:eastAsia="ja-JP"/>
              </w:rPr>
            </w:pPr>
            <w:r w:rsidRPr="00EF5447">
              <w:rPr>
                <w:lang w:eastAsia="ja-JP"/>
              </w:rPr>
              <w:t>DC_3A-28A_n257L</w:t>
            </w:r>
          </w:p>
          <w:p w14:paraId="174EEAB3" w14:textId="77777777" w:rsidR="002071AE" w:rsidRPr="00EF5447" w:rsidRDefault="002071AE" w:rsidP="008C1C13">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8E9877" w14:textId="77777777" w:rsidR="002071AE" w:rsidRPr="00EF5447" w:rsidRDefault="002071AE" w:rsidP="008C1C13">
            <w:pPr>
              <w:pStyle w:val="TAC"/>
              <w:rPr>
                <w:noProof/>
                <w:lang w:eastAsia="zh-CN"/>
              </w:rPr>
            </w:pPr>
            <w:r w:rsidRPr="00EF5447">
              <w:rPr>
                <w:noProof/>
                <w:lang w:eastAsia="zh-CN"/>
              </w:rPr>
              <w:t>DC_3A_n257A</w:t>
            </w:r>
          </w:p>
          <w:p w14:paraId="7E7BE0CF" w14:textId="77777777" w:rsidR="002071AE" w:rsidRPr="00EF5447" w:rsidRDefault="002071AE" w:rsidP="008C1C13">
            <w:pPr>
              <w:pStyle w:val="TAC"/>
              <w:rPr>
                <w:noProof/>
                <w:lang w:eastAsia="ja-JP"/>
              </w:rPr>
            </w:pPr>
            <w:r w:rsidRPr="00EF5447">
              <w:rPr>
                <w:noProof/>
              </w:rPr>
              <w:t>DC_3A_n257</w:t>
            </w:r>
            <w:r w:rsidRPr="00EF5447">
              <w:rPr>
                <w:noProof/>
                <w:lang w:eastAsia="ja-JP"/>
              </w:rPr>
              <w:t>D</w:t>
            </w:r>
          </w:p>
          <w:p w14:paraId="716C69F8" w14:textId="77777777" w:rsidR="002071AE" w:rsidRPr="00EF5447" w:rsidRDefault="002071AE" w:rsidP="008C1C13">
            <w:pPr>
              <w:pStyle w:val="TAC"/>
              <w:rPr>
                <w:lang w:eastAsia="ja-JP"/>
              </w:rPr>
            </w:pPr>
            <w:r w:rsidRPr="00EF5447">
              <w:rPr>
                <w:lang w:eastAsia="ja-JP"/>
              </w:rPr>
              <w:t>DC_3A_n257G</w:t>
            </w:r>
          </w:p>
          <w:p w14:paraId="672A4A33" w14:textId="77777777" w:rsidR="002071AE" w:rsidRPr="00EF5447" w:rsidRDefault="002071AE" w:rsidP="008C1C13">
            <w:pPr>
              <w:pStyle w:val="TAC"/>
              <w:rPr>
                <w:lang w:eastAsia="ja-JP"/>
              </w:rPr>
            </w:pPr>
            <w:r w:rsidRPr="00EF5447">
              <w:rPr>
                <w:lang w:eastAsia="ja-JP"/>
              </w:rPr>
              <w:t>DC_3A_n257H</w:t>
            </w:r>
          </w:p>
          <w:p w14:paraId="5C6D7126" w14:textId="77777777" w:rsidR="002071AE" w:rsidRPr="00EF5447" w:rsidRDefault="002071AE" w:rsidP="008C1C13">
            <w:pPr>
              <w:pStyle w:val="TAC"/>
              <w:rPr>
                <w:lang w:eastAsia="ja-JP"/>
              </w:rPr>
            </w:pPr>
            <w:r w:rsidRPr="00EF5447">
              <w:rPr>
                <w:lang w:eastAsia="ja-JP"/>
              </w:rPr>
              <w:t>DC_3A_n257I</w:t>
            </w:r>
          </w:p>
          <w:p w14:paraId="6D9AAAD9" w14:textId="77777777" w:rsidR="002071AE" w:rsidRPr="00EF5447" w:rsidRDefault="002071AE" w:rsidP="008C1C13">
            <w:pPr>
              <w:pStyle w:val="TAC"/>
              <w:rPr>
                <w:lang w:eastAsia="ja-JP"/>
              </w:rPr>
            </w:pPr>
            <w:r w:rsidRPr="00EF5447">
              <w:rPr>
                <w:lang w:eastAsia="ja-JP"/>
              </w:rPr>
              <w:t>DC_3A_n257J</w:t>
            </w:r>
          </w:p>
          <w:p w14:paraId="6199442F" w14:textId="77777777" w:rsidR="002071AE" w:rsidRPr="00EF5447" w:rsidRDefault="002071AE" w:rsidP="008C1C13">
            <w:pPr>
              <w:pStyle w:val="TAC"/>
              <w:rPr>
                <w:lang w:eastAsia="ja-JP"/>
              </w:rPr>
            </w:pPr>
            <w:r w:rsidRPr="00EF5447">
              <w:rPr>
                <w:lang w:eastAsia="ja-JP"/>
              </w:rPr>
              <w:t>DC_3A_n257K</w:t>
            </w:r>
          </w:p>
          <w:p w14:paraId="4FD9BAEE" w14:textId="77777777" w:rsidR="002071AE" w:rsidRPr="00EF5447" w:rsidRDefault="002071AE" w:rsidP="008C1C13">
            <w:pPr>
              <w:pStyle w:val="TAC"/>
              <w:rPr>
                <w:lang w:eastAsia="ja-JP"/>
              </w:rPr>
            </w:pPr>
            <w:r w:rsidRPr="00EF5447">
              <w:rPr>
                <w:lang w:eastAsia="ja-JP"/>
              </w:rPr>
              <w:t>DC_3A_n257L</w:t>
            </w:r>
          </w:p>
          <w:p w14:paraId="6EE51FF7" w14:textId="77777777" w:rsidR="002071AE" w:rsidRPr="00EF5447" w:rsidRDefault="002071AE" w:rsidP="008C1C13">
            <w:pPr>
              <w:pStyle w:val="TAC"/>
              <w:rPr>
                <w:noProof/>
                <w:lang w:eastAsia="zh-CN"/>
              </w:rPr>
            </w:pPr>
            <w:r w:rsidRPr="00EF5447">
              <w:rPr>
                <w:lang w:eastAsia="ja-JP"/>
              </w:rPr>
              <w:t>DC_3A_n257M</w:t>
            </w:r>
          </w:p>
          <w:p w14:paraId="670828F6" w14:textId="77777777" w:rsidR="002071AE" w:rsidRPr="00EF5447" w:rsidRDefault="002071AE" w:rsidP="008C1C13">
            <w:pPr>
              <w:pStyle w:val="TAC"/>
              <w:rPr>
                <w:noProof/>
                <w:lang w:eastAsia="zh-CN"/>
              </w:rPr>
            </w:pPr>
            <w:r w:rsidRPr="00EF5447">
              <w:rPr>
                <w:noProof/>
                <w:lang w:eastAsia="zh-CN"/>
              </w:rPr>
              <w:t>DC_28A_n257A</w:t>
            </w:r>
          </w:p>
          <w:p w14:paraId="3F18444D" w14:textId="77777777" w:rsidR="002071AE" w:rsidRPr="00EF5447" w:rsidRDefault="002071AE" w:rsidP="008C1C13">
            <w:pPr>
              <w:pStyle w:val="TAC"/>
              <w:rPr>
                <w:noProof/>
                <w:lang w:eastAsia="ja-JP"/>
              </w:rPr>
            </w:pPr>
            <w:r w:rsidRPr="00EF5447">
              <w:rPr>
                <w:noProof/>
              </w:rPr>
              <w:t>DC_28A_n257</w:t>
            </w:r>
            <w:r w:rsidRPr="00EF5447">
              <w:rPr>
                <w:noProof/>
                <w:lang w:eastAsia="ja-JP"/>
              </w:rPr>
              <w:t>D</w:t>
            </w:r>
          </w:p>
          <w:p w14:paraId="21011D22" w14:textId="77777777" w:rsidR="002071AE" w:rsidRPr="00EF5447" w:rsidRDefault="002071AE" w:rsidP="008C1C13">
            <w:pPr>
              <w:pStyle w:val="TAC"/>
              <w:rPr>
                <w:noProof/>
                <w:lang w:eastAsia="zh-CN"/>
              </w:rPr>
            </w:pPr>
            <w:r w:rsidRPr="00EF5447">
              <w:rPr>
                <w:noProof/>
                <w:lang w:eastAsia="zh-CN"/>
              </w:rPr>
              <w:t>DC_28A_n257G</w:t>
            </w:r>
          </w:p>
          <w:p w14:paraId="42C76F0D" w14:textId="77777777" w:rsidR="002071AE" w:rsidRPr="00EF5447" w:rsidRDefault="002071AE" w:rsidP="008C1C13">
            <w:pPr>
              <w:pStyle w:val="TAC"/>
              <w:rPr>
                <w:noProof/>
                <w:lang w:eastAsia="zh-CN"/>
              </w:rPr>
            </w:pPr>
            <w:r w:rsidRPr="00EF5447">
              <w:rPr>
                <w:noProof/>
                <w:lang w:eastAsia="zh-CN"/>
              </w:rPr>
              <w:t>DC_28A_n257H</w:t>
            </w:r>
          </w:p>
          <w:p w14:paraId="77FC2D6C" w14:textId="77777777" w:rsidR="002071AE" w:rsidRPr="00EF5447" w:rsidRDefault="002071AE" w:rsidP="008C1C13">
            <w:pPr>
              <w:pStyle w:val="TAC"/>
              <w:rPr>
                <w:noProof/>
                <w:lang w:eastAsia="zh-CN"/>
              </w:rPr>
            </w:pPr>
            <w:r w:rsidRPr="00EF5447">
              <w:rPr>
                <w:noProof/>
                <w:lang w:eastAsia="zh-CN"/>
              </w:rPr>
              <w:t>DC_28A_n257I</w:t>
            </w:r>
          </w:p>
        </w:tc>
      </w:tr>
      <w:tr w:rsidR="002071AE" w:rsidRPr="00F51302" w14:paraId="0156B93A"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692AC9" w14:textId="77777777" w:rsidR="002071AE" w:rsidRPr="00EF5447" w:rsidRDefault="002071AE" w:rsidP="008C1C13">
            <w:pPr>
              <w:pStyle w:val="TAC"/>
              <w:rPr>
                <w:noProof/>
                <w:lang w:eastAsia="zh-CN"/>
              </w:rPr>
            </w:pPr>
            <w:r w:rsidRPr="00EF5447">
              <w:rPr>
                <w:noProof/>
                <w:lang w:eastAsia="zh-CN"/>
              </w:rPr>
              <w:t>DC_3A-41A_n257A</w:t>
            </w:r>
          </w:p>
          <w:p w14:paraId="4C9B2ECB" w14:textId="77777777" w:rsidR="002071AE" w:rsidRPr="00EF5447" w:rsidRDefault="002071AE" w:rsidP="008C1C13">
            <w:pPr>
              <w:pStyle w:val="TAC"/>
              <w:rPr>
                <w:rFonts w:cs="Arial"/>
                <w:lang w:eastAsia="ja-JP"/>
              </w:rPr>
            </w:pPr>
            <w:r w:rsidRPr="00EF5447">
              <w:rPr>
                <w:rFonts w:cs="Arial"/>
                <w:lang w:eastAsia="ja-JP"/>
              </w:rPr>
              <w:t>DC_3A-41A_n257D</w:t>
            </w:r>
          </w:p>
          <w:p w14:paraId="785F1069" w14:textId="77777777" w:rsidR="002071AE" w:rsidRPr="00EF5447" w:rsidRDefault="002071AE" w:rsidP="008C1C13">
            <w:pPr>
              <w:pStyle w:val="TAC"/>
              <w:rPr>
                <w:rFonts w:cs="Arial"/>
                <w:lang w:eastAsia="ja-JP"/>
              </w:rPr>
            </w:pPr>
            <w:r w:rsidRPr="00EF5447">
              <w:rPr>
                <w:rFonts w:cs="Arial"/>
                <w:lang w:eastAsia="ja-JP"/>
              </w:rPr>
              <w:t>DC_3A-41A_n257E</w:t>
            </w:r>
          </w:p>
          <w:p w14:paraId="72059735" w14:textId="77777777" w:rsidR="002071AE" w:rsidRPr="00EF5447" w:rsidRDefault="002071AE" w:rsidP="008C1C13">
            <w:pPr>
              <w:pStyle w:val="TAC"/>
              <w:rPr>
                <w:rFonts w:cs="Arial"/>
                <w:lang w:eastAsia="ja-JP"/>
              </w:rPr>
            </w:pPr>
            <w:r w:rsidRPr="00EF5447">
              <w:rPr>
                <w:rFonts w:cs="Arial"/>
                <w:lang w:eastAsia="ja-JP"/>
              </w:rPr>
              <w:t>DC_3A-41A_n257F</w:t>
            </w:r>
          </w:p>
          <w:p w14:paraId="5B86D140" w14:textId="77777777" w:rsidR="002071AE" w:rsidRPr="00EF5447" w:rsidRDefault="002071AE" w:rsidP="008C1C13">
            <w:pPr>
              <w:pStyle w:val="TAC"/>
              <w:rPr>
                <w:rFonts w:cs="Arial"/>
                <w:lang w:eastAsia="ja-JP"/>
              </w:rPr>
            </w:pPr>
            <w:r w:rsidRPr="00EF5447">
              <w:rPr>
                <w:rFonts w:cs="Arial"/>
                <w:lang w:eastAsia="ja-JP"/>
              </w:rPr>
              <w:t>DC_3A-41A_n257G</w:t>
            </w:r>
          </w:p>
          <w:p w14:paraId="5E166DF9" w14:textId="77777777" w:rsidR="002071AE" w:rsidRPr="00EF5447" w:rsidRDefault="002071AE" w:rsidP="008C1C13">
            <w:pPr>
              <w:pStyle w:val="TAC"/>
              <w:rPr>
                <w:rFonts w:cs="Arial"/>
                <w:lang w:eastAsia="ja-JP"/>
              </w:rPr>
            </w:pPr>
            <w:r w:rsidRPr="00EF5447">
              <w:rPr>
                <w:rFonts w:cs="Arial"/>
                <w:lang w:eastAsia="ja-JP"/>
              </w:rPr>
              <w:t>DC_3A-41A_n257H</w:t>
            </w:r>
          </w:p>
          <w:p w14:paraId="1D85CE9D" w14:textId="77777777" w:rsidR="002071AE" w:rsidRPr="00EF5447" w:rsidRDefault="002071AE" w:rsidP="008C1C13">
            <w:pPr>
              <w:pStyle w:val="TAC"/>
              <w:rPr>
                <w:rFonts w:cs="Arial"/>
                <w:lang w:eastAsia="ja-JP"/>
              </w:rPr>
            </w:pPr>
            <w:r w:rsidRPr="00EF5447">
              <w:rPr>
                <w:rFonts w:cs="Arial"/>
                <w:lang w:eastAsia="ja-JP"/>
              </w:rPr>
              <w:t>DC_3A-41A_n257I</w:t>
            </w:r>
          </w:p>
          <w:p w14:paraId="315418C1" w14:textId="77777777" w:rsidR="002071AE" w:rsidRPr="00EF5447" w:rsidRDefault="002071AE" w:rsidP="008C1C13">
            <w:pPr>
              <w:pStyle w:val="TAC"/>
              <w:rPr>
                <w:rFonts w:cs="Arial"/>
                <w:lang w:eastAsia="ja-JP"/>
              </w:rPr>
            </w:pPr>
            <w:r w:rsidRPr="00EF5447">
              <w:rPr>
                <w:rFonts w:cs="Arial"/>
                <w:lang w:eastAsia="ja-JP"/>
              </w:rPr>
              <w:t>DC_3A-41A_n257J</w:t>
            </w:r>
          </w:p>
          <w:p w14:paraId="0246750A" w14:textId="77777777" w:rsidR="002071AE" w:rsidRPr="00EF5447" w:rsidRDefault="002071AE" w:rsidP="008C1C13">
            <w:pPr>
              <w:pStyle w:val="TAC"/>
              <w:rPr>
                <w:rFonts w:cs="Arial"/>
                <w:lang w:eastAsia="ja-JP"/>
              </w:rPr>
            </w:pPr>
            <w:r w:rsidRPr="00EF5447">
              <w:rPr>
                <w:rFonts w:cs="Arial"/>
                <w:lang w:eastAsia="ja-JP"/>
              </w:rPr>
              <w:t>DC_3A-41A_n257K</w:t>
            </w:r>
          </w:p>
          <w:p w14:paraId="6404BAB3" w14:textId="77777777" w:rsidR="002071AE" w:rsidRPr="00EF5447" w:rsidRDefault="002071AE" w:rsidP="008C1C13">
            <w:pPr>
              <w:pStyle w:val="TAC"/>
              <w:rPr>
                <w:rFonts w:cs="Arial"/>
                <w:lang w:eastAsia="ja-JP"/>
              </w:rPr>
            </w:pPr>
            <w:r w:rsidRPr="00EF5447">
              <w:rPr>
                <w:rFonts w:cs="Arial"/>
                <w:lang w:eastAsia="ja-JP"/>
              </w:rPr>
              <w:t>DC_3A-41A_n257L</w:t>
            </w:r>
          </w:p>
          <w:p w14:paraId="247B5C78" w14:textId="77777777" w:rsidR="002071AE" w:rsidRPr="00EF5447" w:rsidRDefault="002071AE" w:rsidP="008C1C13">
            <w:pPr>
              <w:pStyle w:val="TAC"/>
              <w:rPr>
                <w:noProof/>
                <w:lang w:eastAsia="ja-JP"/>
              </w:rPr>
            </w:pPr>
            <w:r w:rsidRPr="00EF5447">
              <w:rPr>
                <w:rFonts w:cs="Arial"/>
                <w:lang w:eastAsia="ja-JP"/>
              </w:rPr>
              <w:t>DC_3A-41A_n257M</w:t>
            </w:r>
          </w:p>
          <w:p w14:paraId="2B97203E" w14:textId="77777777" w:rsidR="002071AE" w:rsidRPr="00EF5447" w:rsidRDefault="002071AE" w:rsidP="008C1C13">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14:paraId="5FBCAA49" w14:textId="77777777" w:rsidR="002071AE" w:rsidRPr="00EF5447" w:rsidRDefault="002071AE" w:rsidP="008C1C13">
            <w:pPr>
              <w:pStyle w:val="TAC"/>
              <w:rPr>
                <w:rFonts w:cs="Arial"/>
                <w:lang w:eastAsia="ja-JP"/>
              </w:rPr>
            </w:pPr>
            <w:r w:rsidRPr="00EF5447">
              <w:rPr>
                <w:rFonts w:cs="Arial"/>
                <w:lang w:eastAsia="ja-JP"/>
              </w:rPr>
              <w:t>DC_3A-41C_n257D</w:t>
            </w:r>
          </w:p>
          <w:p w14:paraId="63DDA276" w14:textId="77777777" w:rsidR="002071AE" w:rsidRPr="00EF5447" w:rsidRDefault="002071AE" w:rsidP="008C1C13">
            <w:pPr>
              <w:pStyle w:val="TAC"/>
              <w:rPr>
                <w:rFonts w:cs="Arial"/>
                <w:lang w:eastAsia="ja-JP"/>
              </w:rPr>
            </w:pPr>
            <w:r w:rsidRPr="00EF5447">
              <w:rPr>
                <w:rFonts w:cs="Arial"/>
                <w:lang w:eastAsia="ja-JP"/>
              </w:rPr>
              <w:t>DC_3A-41C_n257E</w:t>
            </w:r>
          </w:p>
          <w:p w14:paraId="48AE70F1" w14:textId="77777777" w:rsidR="002071AE" w:rsidRPr="00EF5447" w:rsidRDefault="002071AE" w:rsidP="008C1C13">
            <w:pPr>
              <w:pStyle w:val="TAC"/>
              <w:rPr>
                <w:rFonts w:cs="Arial"/>
                <w:lang w:eastAsia="ja-JP"/>
              </w:rPr>
            </w:pPr>
            <w:r w:rsidRPr="00EF5447">
              <w:rPr>
                <w:rFonts w:cs="Arial"/>
                <w:lang w:eastAsia="ja-JP"/>
              </w:rPr>
              <w:t>DC_3A-41C_n257F</w:t>
            </w:r>
          </w:p>
          <w:p w14:paraId="672FB2DA" w14:textId="77777777" w:rsidR="002071AE" w:rsidRPr="00EF5447" w:rsidRDefault="002071AE" w:rsidP="008C1C13">
            <w:pPr>
              <w:pStyle w:val="TAC"/>
              <w:rPr>
                <w:noProof/>
                <w:lang w:eastAsia="zh-CN"/>
              </w:rPr>
            </w:pPr>
            <w:r w:rsidRPr="00EF5447">
              <w:rPr>
                <w:noProof/>
                <w:lang w:eastAsia="zh-CN"/>
              </w:rPr>
              <w:t>DC_3A-41C_n257G</w:t>
            </w:r>
          </w:p>
          <w:p w14:paraId="2BED4537" w14:textId="77777777" w:rsidR="002071AE" w:rsidRPr="00EF5447" w:rsidRDefault="002071AE" w:rsidP="008C1C13">
            <w:pPr>
              <w:pStyle w:val="TAC"/>
              <w:rPr>
                <w:noProof/>
                <w:lang w:eastAsia="zh-CN"/>
              </w:rPr>
            </w:pPr>
            <w:r w:rsidRPr="00EF5447">
              <w:rPr>
                <w:noProof/>
                <w:lang w:eastAsia="zh-CN"/>
              </w:rPr>
              <w:t>DC_3A-41C_n257H</w:t>
            </w:r>
          </w:p>
          <w:p w14:paraId="488517A9" w14:textId="77777777" w:rsidR="002071AE" w:rsidRPr="00EF5447" w:rsidRDefault="002071AE" w:rsidP="008C1C13">
            <w:pPr>
              <w:pStyle w:val="TAC"/>
              <w:rPr>
                <w:noProof/>
                <w:lang w:eastAsia="zh-CN"/>
              </w:rPr>
            </w:pPr>
            <w:r w:rsidRPr="00EF5447">
              <w:rPr>
                <w:noProof/>
                <w:lang w:eastAsia="zh-CN"/>
              </w:rPr>
              <w:t>DC_3A-41C_n257I</w:t>
            </w:r>
          </w:p>
          <w:p w14:paraId="34E98F94" w14:textId="77777777" w:rsidR="002071AE" w:rsidRPr="00EF5447" w:rsidRDefault="002071AE" w:rsidP="008C1C13">
            <w:pPr>
              <w:pStyle w:val="TAC"/>
              <w:rPr>
                <w:noProof/>
                <w:lang w:eastAsia="zh-CN"/>
              </w:rPr>
            </w:pPr>
            <w:r w:rsidRPr="00EF5447">
              <w:rPr>
                <w:noProof/>
                <w:lang w:eastAsia="zh-CN"/>
              </w:rPr>
              <w:t>DC_3A-41C_n257J</w:t>
            </w:r>
          </w:p>
          <w:p w14:paraId="7F35EACB" w14:textId="77777777" w:rsidR="002071AE" w:rsidRPr="00EF5447" w:rsidRDefault="002071AE" w:rsidP="008C1C13">
            <w:pPr>
              <w:pStyle w:val="TAC"/>
              <w:rPr>
                <w:noProof/>
                <w:lang w:eastAsia="zh-CN"/>
              </w:rPr>
            </w:pPr>
            <w:r w:rsidRPr="00EF5447">
              <w:rPr>
                <w:noProof/>
                <w:lang w:eastAsia="zh-CN"/>
              </w:rPr>
              <w:t>DC_3A-41C_n257K</w:t>
            </w:r>
          </w:p>
          <w:p w14:paraId="527D5944" w14:textId="77777777" w:rsidR="002071AE" w:rsidRPr="00EF5447" w:rsidRDefault="002071AE" w:rsidP="008C1C13">
            <w:pPr>
              <w:pStyle w:val="TAC"/>
              <w:rPr>
                <w:noProof/>
              </w:rPr>
            </w:pPr>
            <w:r w:rsidRPr="00EF5447">
              <w:rPr>
                <w:noProof/>
                <w:lang w:eastAsia="zh-CN"/>
              </w:rPr>
              <w:t>DC_3A-41C_n257L</w:t>
            </w:r>
          </w:p>
          <w:p w14:paraId="2DD678B8" w14:textId="77777777" w:rsidR="002071AE" w:rsidRPr="00EF5447" w:rsidRDefault="002071AE" w:rsidP="008C1C13">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E1FDB8" w14:textId="77777777" w:rsidR="002071AE" w:rsidRPr="00EF5447" w:rsidRDefault="002071AE" w:rsidP="008C1C13">
            <w:pPr>
              <w:pStyle w:val="TAC"/>
              <w:rPr>
                <w:noProof/>
                <w:lang w:eastAsia="zh-CN"/>
              </w:rPr>
            </w:pPr>
            <w:r w:rsidRPr="00EF5447">
              <w:rPr>
                <w:noProof/>
                <w:lang w:eastAsia="zh-CN"/>
              </w:rPr>
              <w:t>DC_3A_n257A</w:t>
            </w:r>
          </w:p>
          <w:p w14:paraId="53CF2B46" w14:textId="77777777" w:rsidR="002071AE" w:rsidRPr="00EF5447" w:rsidRDefault="002071AE" w:rsidP="008C1C13">
            <w:pPr>
              <w:pStyle w:val="TAC"/>
              <w:rPr>
                <w:noProof/>
                <w:lang w:eastAsia="zh-CN"/>
              </w:rPr>
            </w:pPr>
            <w:r w:rsidRPr="00EF5447">
              <w:rPr>
                <w:noProof/>
                <w:lang w:eastAsia="zh-CN"/>
              </w:rPr>
              <w:t>DC_3A_n257G</w:t>
            </w:r>
          </w:p>
          <w:p w14:paraId="4DBBF572" w14:textId="77777777" w:rsidR="002071AE" w:rsidRPr="00EF5447" w:rsidRDefault="002071AE" w:rsidP="008C1C13">
            <w:pPr>
              <w:pStyle w:val="TAC"/>
              <w:rPr>
                <w:noProof/>
                <w:lang w:eastAsia="zh-CN"/>
              </w:rPr>
            </w:pPr>
            <w:r w:rsidRPr="00EF5447">
              <w:rPr>
                <w:noProof/>
                <w:lang w:eastAsia="zh-CN"/>
              </w:rPr>
              <w:t>DC_3A_n257H</w:t>
            </w:r>
          </w:p>
          <w:p w14:paraId="3EC3E829" w14:textId="77777777" w:rsidR="002071AE" w:rsidRPr="00EF5447" w:rsidRDefault="002071AE" w:rsidP="008C1C13">
            <w:pPr>
              <w:pStyle w:val="TAC"/>
              <w:rPr>
                <w:noProof/>
                <w:lang w:eastAsia="zh-CN"/>
              </w:rPr>
            </w:pPr>
            <w:r w:rsidRPr="00EF5447">
              <w:rPr>
                <w:noProof/>
                <w:lang w:eastAsia="zh-CN"/>
              </w:rPr>
              <w:t>DC_3A_n257I</w:t>
            </w:r>
          </w:p>
          <w:p w14:paraId="7CAE4D40" w14:textId="77777777" w:rsidR="002071AE" w:rsidRPr="00EF5447" w:rsidRDefault="002071AE" w:rsidP="008C1C13">
            <w:pPr>
              <w:pStyle w:val="TAC"/>
              <w:rPr>
                <w:noProof/>
                <w:lang w:eastAsia="zh-CN"/>
              </w:rPr>
            </w:pPr>
            <w:r w:rsidRPr="00EF5447">
              <w:rPr>
                <w:noProof/>
                <w:lang w:eastAsia="zh-CN"/>
              </w:rPr>
              <w:t>DC_41A_n257A</w:t>
            </w:r>
          </w:p>
          <w:p w14:paraId="45D680B8" w14:textId="77777777" w:rsidR="002071AE" w:rsidRPr="00EF5447" w:rsidRDefault="002071AE" w:rsidP="008C1C13">
            <w:pPr>
              <w:pStyle w:val="TAC"/>
              <w:rPr>
                <w:noProof/>
                <w:lang w:eastAsia="ja-JP"/>
              </w:rPr>
            </w:pPr>
            <w:r w:rsidRPr="00EF5447">
              <w:rPr>
                <w:noProof/>
                <w:lang w:eastAsia="zh-CN"/>
              </w:rPr>
              <w:t>DC_41A_n257G</w:t>
            </w:r>
          </w:p>
          <w:p w14:paraId="5114DF0C" w14:textId="77777777" w:rsidR="002071AE" w:rsidRPr="00EF5447" w:rsidRDefault="002071AE" w:rsidP="008C1C13">
            <w:pPr>
              <w:pStyle w:val="TAC"/>
              <w:rPr>
                <w:noProof/>
                <w:lang w:eastAsia="ja-JP"/>
              </w:rPr>
            </w:pPr>
            <w:r w:rsidRPr="00EF5447">
              <w:rPr>
                <w:noProof/>
                <w:lang w:eastAsia="zh-CN"/>
              </w:rPr>
              <w:t>DC_41A_n257H</w:t>
            </w:r>
          </w:p>
          <w:p w14:paraId="28BD9EC9" w14:textId="77777777" w:rsidR="002071AE" w:rsidRPr="00EF5447" w:rsidRDefault="002071AE" w:rsidP="008C1C13">
            <w:pPr>
              <w:pStyle w:val="TAC"/>
              <w:rPr>
                <w:noProof/>
                <w:lang w:eastAsia="ja-JP"/>
              </w:rPr>
            </w:pPr>
            <w:r w:rsidRPr="00EF5447">
              <w:rPr>
                <w:noProof/>
                <w:lang w:eastAsia="zh-CN"/>
              </w:rPr>
              <w:t>DC_41A_n257I</w:t>
            </w:r>
          </w:p>
          <w:p w14:paraId="0D814D2E" w14:textId="77777777" w:rsidR="002071AE" w:rsidRPr="00EF5447" w:rsidRDefault="002071AE" w:rsidP="008C1C13">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14:paraId="347A8E1E" w14:textId="77777777" w:rsidR="002071AE" w:rsidRPr="006E2D1D" w:rsidRDefault="002071AE" w:rsidP="008C1C13">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_n257G</w:t>
            </w:r>
          </w:p>
          <w:p w14:paraId="5CAAD569" w14:textId="77777777" w:rsidR="002071AE" w:rsidRPr="006E2D1D" w:rsidRDefault="002071AE" w:rsidP="008C1C13">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14:paraId="20CA060C" w14:textId="77777777" w:rsidR="002071AE" w:rsidRPr="006E2D1D" w:rsidRDefault="002071AE" w:rsidP="008C1C13">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2071AE" w:rsidRPr="00F51302" w14:paraId="02635FB7"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0CA8C1" w14:textId="77777777" w:rsidR="002071AE" w:rsidRPr="00EF5447" w:rsidRDefault="002071AE" w:rsidP="008C1C13">
            <w:pPr>
              <w:pStyle w:val="TAC"/>
              <w:rPr>
                <w:noProof/>
                <w:vertAlign w:val="superscript"/>
                <w:lang w:eastAsia="zh-CN"/>
              </w:rPr>
            </w:pPr>
            <w:r w:rsidRPr="00EF5447">
              <w:rPr>
                <w:noProof/>
                <w:lang w:eastAsia="zh-CN"/>
              </w:rPr>
              <w:lastRenderedPageBreak/>
              <w:t>DC_3A-42A_n257A</w:t>
            </w:r>
            <w:r w:rsidRPr="00EF5447">
              <w:rPr>
                <w:noProof/>
                <w:vertAlign w:val="superscript"/>
                <w:lang w:eastAsia="zh-CN"/>
              </w:rPr>
              <w:t>2</w:t>
            </w:r>
          </w:p>
          <w:p w14:paraId="3BB2E748" w14:textId="77777777" w:rsidR="002071AE" w:rsidRPr="00EF5447" w:rsidRDefault="002071AE" w:rsidP="008C1C13">
            <w:pPr>
              <w:pStyle w:val="TAC"/>
              <w:rPr>
                <w:noProof/>
                <w:lang w:eastAsia="zh-CN"/>
              </w:rPr>
            </w:pPr>
            <w:r w:rsidRPr="00EF5447">
              <w:rPr>
                <w:noProof/>
                <w:lang w:eastAsia="zh-CN"/>
              </w:rPr>
              <w:t>DC_3A-42A_n257D</w:t>
            </w:r>
            <w:r w:rsidRPr="00EF5447">
              <w:rPr>
                <w:noProof/>
                <w:vertAlign w:val="superscript"/>
                <w:lang w:eastAsia="zh-CN"/>
              </w:rPr>
              <w:t>2</w:t>
            </w:r>
          </w:p>
          <w:p w14:paraId="595F7B37" w14:textId="77777777" w:rsidR="002071AE" w:rsidRPr="00EF5447" w:rsidRDefault="002071AE" w:rsidP="008C1C13">
            <w:pPr>
              <w:pStyle w:val="TAC"/>
              <w:rPr>
                <w:noProof/>
                <w:lang w:eastAsia="zh-CN"/>
              </w:rPr>
            </w:pPr>
            <w:r w:rsidRPr="00EF5447">
              <w:rPr>
                <w:noProof/>
                <w:lang w:eastAsia="zh-CN"/>
              </w:rPr>
              <w:t>DC_3A-42A_n257E</w:t>
            </w:r>
            <w:r w:rsidRPr="00EF5447">
              <w:rPr>
                <w:noProof/>
                <w:vertAlign w:val="superscript"/>
                <w:lang w:eastAsia="zh-CN"/>
              </w:rPr>
              <w:t>2</w:t>
            </w:r>
          </w:p>
          <w:p w14:paraId="3F06C073" w14:textId="77777777" w:rsidR="002071AE" w:rsidRPr="00EF5447" w:rsidRDefault="002071AE" w:rsidP="008C1C13">
            <w:pPr>
              <w:pStyle w:val="TAC"/>
              <w:rPr>
                <w:noProof/>
                <w:vertAlign w:val="superscript"/>
                <w:lang w:eastAsia="zh-CN"/>
              </w:rPr>
            </w:pPr>
            <w:r w:rsidRPr="00EF5447">
              <w:rPr>
                <w:noProof/>
                <w:lang w:eastAsia="zh-CN"/>
              </w:rPr>
              <w:t>DC_3A-42A_n257F</w:t>
            </w:r>
            <w:r w:rsidRPr="00EF5447">
              <w:rPr>
                <w:noProof/>
                <w:vertAlign w:val="superscript"/>
                <w:lang w:eastAsia="zh-CN"/>
              </w:rPr>
              <w:t>2</w:t>
            </w:r>
          </w:p>
          <w:p w14:paraId="0111E2F5" w14:textId="77777777" w:rsidR="002071AE" w:rsidRPr="00EF5447" w:rsidRDefault="002071AE" w:rsidP="008C1C13">
            <w:pPr>
              <w:pStyle w:val="TAC"/>
              <w:rPr>
                <w:lang w:eastAsia="ja-JP"/>
              </w:rPr>
            </w:pPr>
            <w:r w:rsidRPr="00EF5447">
              <w:rPr>
                <w:lang w:eastAsia="ja-JP"/>
              </w:rPr>
              <w:t>DC_3A-42A_n257G</w:t>
            </w:r>
          </w:p>
          <w:p w14:paraId="263C890D" w14:textId="77777777" w:rsidR="002071AE" w:rsidRPr="00EF5447" w:rsidRDefault="002071AE" w:rsidP="008C1C13">
            <w:pPr>
              <w:pStyle w:val="TAC"/>
              <w:rPr>
                <w:lang w:eastAsia="ja-JP"/>
              </w:rPr>
            </w:pPr>
            <w:r w:rsidRPr="00EF5447">
              <w:rPr>
                <w:lang w:eastAsia="ja-JP"/>
              </w:rPr>
              <w:t>DC_3A-42A_n257H</w:t>
            </w:r>
          </w:p>
          <w:p w14:paraId="7B628C77" w14:textId="77777777" w:rsidR="002071AE" w:rsidRPr="00EF5447" w:rsidRDefault="002071AE" w:rsidP="008C1C13">
            <w:pPr>
              <w:pStyle w:val="TAC"/>
              <w:rPr>
                <w:lang w:eastAsia="ja-JP"/>
              </w:rPr>
            </w:pPr>
            <w:r w:rsidRPr="00EF5447">
              <w:rPr>
                <w:lang w:eastAsia="ja-JP"/>
              </w:rPr>
              <w:t>DC_3A-42A_n257I</w:t>
            </w:r>
          </w:p>
          <w:p w14:paraId="0EB3A749" w14:textId="77777777" w:rsidR="002071AE" w:rsidRPr="00EF5447" w:rsidRDefault="002071AE" w:rsidP="008C1C13">
            <w:pPr>
              <w:pStyle w:val="TAC"/>
              <w:rPr>
                <w:lang w:eastAsia="ja-JP"/>
              </w:rPr>
            </w:pPr>
            <w:r w:rsidRPr="00EF5447">
              <w:rPr>
                <w:lang w:eastAsia="ja-JP"/>
              </w:rPr>
              <w:t>DC_3A-42A_n257J</w:t>
            </w:r>
          </w:p>
          <w:p w14:paraId="1D25428F" w14:textId="77777777" w:rsidR="002071AE" w:rsidRPr="00EF5447" w:rsidRDefault="002071AE" w:rsidP="008C1C13">
            <w:pPr>
              <w:pStyle w:val="TAC"/>
              <w:rPr>
                <w:lang w:eastAsia="ja-JP"/>
              </w:rPr>
            </w:pPr>
            <w:r w:rsidRPr="00EF5447">
              <w:rPr>
                <w:lang w:eastAsia="ja-JP"/>
              </w:rPr>
              <w:t>DC_3A-42A_n257K</w:t>
            </w:r>
          </w:p>
          <w:p w14:paraId="397733C7" w14:textId="77777777" w:rsidR="002071AE" w:rsidRPr="00EF5447" w:rsidRDefault="002071AE" w:rsidP="008C1C13">
            <w:pPr>
              <w:pStyle w:val="TAC"/>
              <w:rPr>
                <w:lang w:eastAsia="ja-JP"/>
              </w:rPr>
            </w:pPr>
            <w:r w:rsidRPr="00EF5447">
              <w:rPr>
                <w:lang w:eastAsia="ja-JP"/>
              </w:rPr>
              <w:t>DC_3A-42A_n257L</w:t>
            </w:r>
          </w:p>
          <w:p w14:paraId="2D0A2C3D" w14:textId="77777777" w:rsidR="002071AE" w:rsidRPr="00EF5447" w:rsidRDefault="002071AE" w:rsidP="008C1C13">
            <w:pPr>
              <w:pStyle w:val="TAC"/>
              <w:rPr>
                <w:noProof/>
                <w:lang w:eastAsia="zh-CN"/>
              </w:rPr>
            </w:pPr>
            <w:r w:rsidRPr="00EF5447">
              <w:rPr>
                <w:lang w:eastAsia="ja-JP"/>
              </w:rPr>
              <w:t>DC_3A-42A_n257M</w:t>
            </w:r>
          </w:p>
          <w:p w14:paraId="7A4FFCEB" w14:textId="77777777" w:rsidR="002071AE" w:rsidRPr="00EF5447" w:rsidRDefault="002071AE" w:rsidP="008C1C13">
            <w:pPr>
              <w:pStyle w:val="TAC"/>
              <w:rPr>
                <w:lang w:eastAsia="zh-CN"/>
              </w:rPr>
            </w:pPr>
            <w:r w:rsidRPr="00EF5447">
              <w:t>DC_3A-42C_n257A</w:t>
            </w:r>
            <w:r w:rsidRPr="00EF5447">
              <w:rPr>
                <w:noProof/>
                <w:vertAlign w:val="superscript"/>
                <w:lang w:eastAsia="zh-CN"/>
              </w:rPr>
              <w:t>2</w:t>
            </w:r>
          </w:p>
          <w:p w14:paraId="69A6BEA0" w14:textId="77777777" w:rsidR="002071AE" w:rsidRPr="00EF5447" w:rsidRDefault="002071AE" w:rsidP="008C1C13">
            <w:pPr>
              <w:pStyle w:val="TAC"/>
              <w:rPr>
                <w:rFonts w:cs="Arial"/>
                <w:lang w:eastAsia="ja-JP"/>
              </w:rPr>
            </w:pPr>
            <w:r w:rsidRPr="00EF5447">
              <w:rPr>
                <w:rFonts w:cs="Arial"/>
                <w:lang w:eastAsia="ja-JP"/>
              </w:rPr>
              <w:t>DC_3A-42C_n257D</w:t>
            </w:r>
            <w:r w:rsidRPr="00EF5447">
              <w:rPr>
                <w:noProof/>
                <w:vertAlign w:val="superscript"/>
                <w:lang w:eastAsia="zh-CN"/>
              </w:rPr>
              <w:t>2</w:t>
            </w:r>
          </w:p>
          <w:p w14:paraId="3CEBF8AF" w14:textId="77777777" w:rsidR="002071AE" w:rsidRPr="00EF5447" w:rsidRDefault="002071AE" w:rsidP="008C1C13">
            <w:pPr>
              <w:pStyle w:val="TAC"/>
              <w:rPr>
                <w:rFonts w:cs="Arial"/>
                <w:lang w:eastAsia="ja-JP"/>
              </w:rPr>
            </w:pPr>
            <w:r w:rsidRPr="00EF5447">
              <w:rPr>
                <w:rFonts w:cs="Arial"/>
                <w:lang w:eastAsia="ja-JP"/>
              </w:rPr>
              <w:t>DC_3A-42C_n257E</w:t>
            </w:r>
            <w:r w:rsidRPr="00EF5447">
              <w:rPr>
                <w:noProof/>
                <w:vertAlign w:val="superscript"/>
                <w:lang w:eastAsia="zh-CN"/>
              </w:rPr>
              <w:t>2</w:t>
            </w:r>
          </w:p>
          <w:p w14:paraId="43B03561" w14:textId="77777777" w:rsidR="002071AE" w:rsidRPr="00EF5447" w:rsidRDefault="002071AE" w:rsidP="008C1C13">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14:paraId="59FCA1FA" w14:textId="77777777" w:rsidR="002071AE" w:rsidRPr="00EF5447" w:rsidRDefault="002071AE" w:rsidP="008C1C13">
            <w:pPr>
              <w:pStyle w:val="TAC"/>
              <w:rPr>
                <w:lang w:eastAsia="ja-JP"/>
              </w:rPr>
            </w:pPr>
            <w:r w:rsidRPr="00EF5447">
              <w:rPr>
                <w:lang w:eastAsia="ja-JP"/>
              </w:rPr>
              <w:t>DC_3A-42C_n257G</w:t>
            </w:r>
          </w:p>
          <w:p w14:paraId="4BDEE88F" w14:textId="77777777" w:rsidR="002071AE" w:rsidRPr="00EF5447" w:rsidRDefault="002071AE" w:rsidP="008C1C13">
            <w:pPr>
              <w:pStyle w:val="TAC"/>
              <w:rPr>
                <w:lang w:eastAsia="ja-JP"/>
              </w:rPr>
            </w:pPr>
            <w:r w:rsidRPr="00EF5447">
              <w:rPr>
                <w:lang w:eastAsia="ja-JP"/>
              </w:rPr>
              <w:t>DC_3A-42C_n257H</w:t>
            </w:r>
          </w:p>
          <w:p w14:paraId="418C8FA3" w14:textId="77777777" w:rsidR="002071AE" w:rsidRPr="00EF5447" w:rsidRDefault="002071AE" w:rsidP="008C1C13">
            <w:pPr>
              <w:pStyle w:val="TAC"/>
              <w:rPr>
                <w:lang w:eastAsia="ja-JP"/>
              </w:rPr>
            </w:pPr>
            <w:r w:rsidRPr="00EF5447">
              <w:rPr>
                <w:lang w:eastAsia="ja-JP"/>
              </w:rPr>
              <w:t>DC_3A-42C_n257I</w:t>
            </w:r>
          </w:p>
          <w:p w14:paraId="486F4A50" w14:textId="77777777" w:rsidR="002071AE" w:rsidRPr="00EF5447" w:rsidRDefault="002071AE" w:rsidP="008C1C13">
            <w:pPr>
              <w:pStyle w:val="TAC"/>
              <w:rPr>
                <w:lang w:eastAsia="ja-JP"/>
              </w:rPr>
            </w:pPr>
            <w:r w:rsidRPr="00EF5447">
              <w:rPr>
                <w:lang w:eastAsia="ja-JP"/>
              </w:rPr>
              <w:t>DC_3A-42C_n257J</w:t>
            </w:r>
          </w:p>
          <w:p w14:paraId="7082C0B1" w14:textId="77777777" w:rsidR="002071AE" w:rsidRPr="00EF5447" w:rsidRDefault="002071AE" w:rsidP="008C1C13">
            <w:pPr>
              <w:pStyle w:val="TAC"/>
              <w:rPr>
                <w:lang w:eastAsia="ja-JP"/>
              </w:rPr>
            </w:pPr>
            <w:r w:rsidRPr="00EF5447">
              <w:rPr>
                <w:lang w:eastAsia="ja-JP"/>
              </w:rPr>
              <w:t>DC_3A-42C_n257K</w:t>
            </w:r>
          </w:p>
          <w:p w14:paraId="63273A23" w14:textId="77777777" w:rsidR="002071AE" w:rsidRPr="00EF5447" w:rsidRDefault="002071AE" w:rsidP="008C1C13">
            <w:pPr>
              <w:pStyle w:val="TAC"/>
              <w:rPr>
                <w:lang w:eastAsia="ja-JP"/>
              </w:rPr>
            </w:pPr>
            <w:r w:rsidRPr="00EF5447">
              <w:rPr>
                <w:lang w:eastAsia="ja-JP"/>
              </w:rPr>
              <w:t>DC_3A-42C_n257L</w:t>
            </w:r>
          </w:p>
          <w:p w14:paraId="72EE4A05" w14:textId="77777777" w:rsidR="002071AE" w:rsidRPr="00EF5447" w:rsidRDefault="002071AE" w:rsidP="008C1C13">
            <w:pPr>
              <w:pStyle w:val="TAC"/>
              <w:rPr>
                <w:rFonts w:cs="Arial"/>
                <w:lang w:eastAsia="ja-JP"/>
              </w:rPr>
            </w:pPr>
            <w:r w:rsidRPr="00EF5447">
              <w:rPr>
                <w:lang w:eastAsia="ja-JP"/>
              </w:rPr>
              <w:t>DC_3A-42C_n257M</w:t>
            </w:r>
          </w:p>
          <w:p w14:paraId="3A9AA4F1" w14:textId="77777777" w:rsidR="002071AE" w:rsidRPr="00EF5447" w:rsidRDefault="002071AE" w:rsidP="008C1C13">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14:paraId="59B68698" w14:textId="77777777" w:rsidR="002071AE" w:rsidRPr="00EF5447" w:rsidRDefault="002071AE" w:rsidP="008C1C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14:paraId="4A565547" w14:textId="77777777" w:rsidR="002071AE" w:rsidRPr="00EF5447" w:rsidRDefault="002071AE" w:rsidP="008C1C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14:paraId="6D125962" w14:textId="77777777" w:rsidR="002071AE" w:rsidRPr="00EF5447" w:rsidRDefault="002071AE" w:rsidP="008C1C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14:paraId="73FC0793" w14:textId="77777777" w:rsidR="002071AE" w:rsidRPr="00EF5447" w:rsidRDefault="002071AE" w:rsidP="008C1C13">
            <w:pPr>
              <w:pStyle w:val="TAC"/>
              <w:rPr>
                <w:lang w:eastAsia="ja-JP"/>
              </w:rPr>
            </w:pPr>
            <w:r w:rsidRPr="00EF5447">
              <w:rPr>
                <w:lang w:eastAsia="ja-JP"/>
              </w:rPr>
              <w:t>DC_3A-42D_n257G</w:t>
            </w:r>
          </w:p>
          <w:p w14:paraId="26BB7FB9" w14:textId="77777777" w:rsidR="002071AE" w:rsidRPr="00EF5447" w:rsidRDefault="002071AE" w:rsidP="008C1C13">
            <w:pPr>
              <w:pStyle w:val="TAC"/>
              <w:rPr>
                <w:lang w:eastAsia="ja-JP"/>
              </w:rPr>
            </w:pPr>
            <w:r w:rsidRPr="00EF5447">
              <w:rPr>
                <w:lang w:eastAsia="ja-JP"/>
              </w:rPr>
              <w:t>DC_3A-42D_n257H</w:t>
            </w:r>
          </w:p>
          <w:p w14:paraId="021FB6A6" w14:textId="77777777" w:rsidR="002071AE" w:rsidRPr="00EF5447" w:rsidRDefault="002071AE" w:rsidP="008C1C13">
            <w:pPr>
              <w:pStyle w:val="TAC"/>
              <w:rPr>
                <w:lang w:eastAsia="ja-JP"/>
              </w:rPr>
            </w:pPr>
            <w:r w:rsidRPr="00EF5447">
              <w:rPr>
                <w:lang w:eastAsia="ja-JP"/>
              </w:rPr>
              <w:t>DC_3A-42D_n257I</w:t>
            </w:r>
          </w:p>
          <w:p w14:paraId="15AEBB00" w14:textId="77777777" w:rsidR="002071AE" w:rsidRPr="00EF5447" w:rsidRDefault="002071AE" w:rsidP="008C1C13">
            <w:pPr>
              <w:pStyle w:val="TAC"/>
              <w:rPr>
                <w:lang w:eastAsia="ja-JP"/>
              </w:rPr>
            </w:pPr>
            <w:r w:rsidRPr="00EF5447">
              <w:rPr>
                <w:lang w:eastAsia="ja-JP"/>
              </w:rPr>
              <w:t>DC_3A-42D_n257J</w:t>
            </w:r>
          </w:p>
          <w:p w14:paraId="6B48A76C" w14:textId="77777777" w:rsidR="002071AE" w:rsidRPr="00EF5447" w:rsidRDefault="002071AE" w:rsidP="008C1C13">
            <w:pPr>
              <w:pStyle w:val="TAC"/>
              <w:rPr>
                <w:lang w:eastAsia="ja-JP"/>
              </w:rPr>
            </w:pPr>
            <w:r w:rsidRPr="00EF5447">
              <w:rPr>
                <w:lang w:eastAsia="ja-JP"/>
              </w:rPr>
              <w:t>DC_3A-42D_n257K</w:t>
            </w:r>
          </w:p>
          <w:p w14:paraId="5D4BC275" w14:textId="77777777" w:rsidR="002071AE" w:rsidRPr="00EF5447" w:rsidRDefault="002071AE" w:rsidP="008C1C13">
            <w:pPr>
              <w:pStyle w:val="TAC"/>
              <w:rPr>
                <w:lang w:eastAsia="ja-JP"/>
              </w:rPr>
            </w:pPr>
            <w:r w:rsidRPr="00EF5447">
              <w:rPr>
                <w:lang w:eastAsia="ja-JP"/>
              </w:rPr>
              <w:t>DC_3A-42D_n257L</w:t>
            </w:r>
          </w:p>
          <w:p w14:paraId="3E6FF5D2" w14:textId="77777777" w:rsidR="002071AE" w:rsidRPr="00EF5447" w:rsidRDefault="002071AE" w:rsidP="008C1C13">
            <w:pPr>
              <w:pStyle w:val="TAC"/>
              <w:rPr>
                <w:rFonts w:cs="Arial"/>
                <w:lang w:eastAsia="zh-CN"/>
              </w:rPr>
            </w:pPr>
            <w:r w:rsidRPr="00EF5447">
              <w:rPr>
                <w:lang w:eastAsia="ja-JP"/>
              </w:rPr>
              <w:t>DC_3A-42D_n257M</w:t>
            </w:r>
          </w:p>
          <w:p w14:paraId="683641AB" w14:textId="77777777" w:rsidR="002071AE" w:rsidRPr="00EF5447" w:rsidRDefault="002071AE" w:rsidP="008C1C13">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14:paraId="048228CC" w14:textId="77777777" w:rsidR="002071AE" w:rsidRPr="00EF5447" w:rsidRDefault="002071AE" w:rsidP="008C1C13">
            <w:pPr>
              <w:pStyle w:val="TAC"/>
              <w:rPr>
                <w:lang w:eastAsia="ja-JP"/>
              </w:rPr>
            </w:pPr>
            <w:r w:rsidRPr="00EF5447">
              <w:t>DC_3A-42E_n257</w:t>
            </w:r>
            <w:r w:rsidRPr="00EF5447">
              <w:rPr>
                <w:lang w:eastAsia="ja-JP"/>
              </w:rPr>
              <w:t>D</w:t>
            </w:r>
          </w:p>
          <w:p w14:paraId="1063CE43" w14:textId="77777777" w:rsidR="002071AE" w:rsidRPr="00EF5447" w:rsidRDefault="002071AE" w:rsidP="008C1C13">
            <w:pPr>
              <w:pStyle w:val="TAC"/>
              <w:rPr>
                <w:lang w:eastAsia="ja-JP"/>
              </w:rPr>
            </w:pPr>
            <w:r w:rsidRPr="00EF5447">
              <w:t>DC_3A-42E_n257</w:t>
            </w:r>
            <w:r w:rsidRPr="00EF5447">
              <w:rPr>
                <w:lang w:eastAsia="ja-JP"/>
              </w:rPr>
              <w:t>E</w:t>
            </w:r>
          </w:p>
          <w:p w14:paraId="5FECA400" w14:textId="77777777" w:rsidR="002071AE" w:rsidRPr="00EF5447" w:rsidRDefault="002071AE" w:rsidP="008C1C13">
            <w:pPr>
              <w:pStyle w:val="TAC"/>
              <w:rPr>
                <w:lang w:eastAsia="ja-JP"/>
              </w:rPr>
            </w:pPr>
            <w:r w:rsidRPr="00EF5447">
              <w:t>DC_3A-42E_n257</w:t>
            </w:r>
            <w:r w:rsidRPr="00EF5447">
              <w:rPr>
                <w:lang w:eastAsia="ja-JP"/>
              </w:rPr>
              <w:t>F</w:t>
            </w:r>
          </w:p>
          <w:p w14:paraId="145C6EAB" w14:textId="77777777" w:rsidR="002071AE" w:rsidRPr="00EF5447" w:rsidRDefault="002071AE" w:rsidP="008C1C13">
            <w:pPr>
              <w:pStyle w:val="TAC"/>
              <w:rPr>
                <w:lang w:eastAsia="ja-JP"/>
              </w:rPr>
            </w:pPr>
            <w:r w:rsidRPr="00EF5447">
              <w:rPr>
                <w:lang w:eastAsia="ja-JP"/>
              </w:rPr>
              <w:t>DC_3A-42E_n257G</w:t>
            </w:r>
          </w:p>
          <w:p w14:paraId="390E415B" w14:textId="77777777" w:rsidR="002071AE" w:rsidRPr="00EF5447" w:rsidRDefault="002071AE" w:rsidP="008C1C13">
            <w:pPr>
              <w:pStyle w:val="TAC"/>
              <w:rPr>
                <w:lang w:eastAsia="ja-JP"/>
              </w:rPr>
            </w:pPr>
            <w:r w:rsidRPr="00EF5447">
              <w:rPr>
                <w:lang w:eastAsia="ja-JP"/>
              </w:rPr>
              <w:t>DC_3A-42E_n257H</w:t>
            </w:r>
          </w:p>
          <w:p w14:paraId="72EE127A" w14:textId="77777777" w:rsidR="002071AE" w:rsidRPr="00EF5447" w:rsidRDefault="002071AE" w:rsidP="008C1C13">
            <w:pPr>
              <w:pStyle w:val="TAC"/>
              <w:rPr>
                <w:lang w:eastAsia="ja-JP"/>
              </w:rPr>
            </w:pPr>
            <w:r w:rsidRPr="00EF5447">
              <w:rPr>
                <w:lang w:eastAsia="ja-JP"/>
              </w:rPr>
              <w:t>DC_3A-42E_n257I</w:t>
            </w:r>
          </w:p>
          <w:p w14:paraId="3247CB08" w14:textId="77777777" w:rsidR="002071AE" w:rsidRPr="00EF5447" w:rsidRDefault="002071AE" w:rsidP="008C1C13">
            <w:pPr>
              <w:pStyle w:val="TAC"/>
              <w:rPr>
                <w:lang w:eastAsia="ja-JP"/>
              </w:rPr>
            </w:pPr>
            <w:r w:rsidRPr="00EF5447">
              <w:rPr>
                <w:lang w:eastAsia="ja-JP"/>
              </w:rPr>
              <w:t>DC_3A-42E_n257J</w:t>
            </w:r>
          </w:p>
          <w:p w14:paraId="0744BD5D" w14:textId="77777777" w:rsidR="002071AE" w:rsidRPr="00EF5447" w:rsidRDefault="002071AE" w:rsidP="008C1C13">
            <w:pPr>
              <w:pStyle w:val="TAC"/>
              <w:rPr>
                <w:lang w:eastAsia="ja-JP"/>
              </w:rPr>
            </w:pPr>
            <w:r w:rsidRPr="00EF5447">
              <w:rPr>
                <w:lang w:eastAsia="ja-JP"/>
              </w:rPr>
              <w:t>DC_3A-42E_n257K</w:t>
            </w:r>
          </w:p>
          <w:p w14:paraId="732148E3" w14:textId="77777777" w:rsidR="002071AE" w:rsidRPr="00EF5447" w:rsidRDefault="002071AE" w:rsidP="008C1C13">
            <w:pPr>
              <w:pStyle w:val="TAC"/>
              <w:rPr>
                <w:lang w:eastAsia="ja-JP"/>
              </w:rPr>
            </w:pPr>
            <w:r w:rsidRPr="00EF5447">
              <w:rPr>
                <w:lang w:eastAsia="ja-JP"/>
              </w:rPr>
              <w:t>DC_3A-42E_n257L</w:t>
            </w:r>
          </w:p>
          <w:p w14:paraId="5EF61DD4" w14:textId="77777777" w:rsidR="002071AE" w:rsidRPr="00EF5447" w:rsidRDefault="002071AE" w:rsidP="008C1C13">
            <w:pPr>
              <w:pStyle w:val="TAC"/>
              <w:rPr>
                <w:noProof/>
                <w:lang w:eastAsia="zh-CN"/>
              </w:rPr>
            </w:pPr>
            <w:r w:rsidRPr="00EF5447">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E3477A" w14:textId="77777777" w:rsidR="002071AE" w:rsidRPr="00EF5447" w:rsidRDefault="002071AE" w:rsidP="008C1C13">
            <w:pPr>
              <w:pStyle w:val="TAC"/>
              <w:rPr>
                <w:noProof/>
                <w:lang w:eastAsia="zh-CN"/>
              </w:rPr>
            </w:pPr>
            <w:r w:rsidRPr="00EF5447">
              <w:rPr>
                <w:noProof/>
                <w:lang w:eastAsia="zh-CN"/>
              </w:rPr>
              <w:t>DC_3A_n257A</w:t>
            </w:r>
          </w:p>
          <w:p w14:paraId="0439D7A9" w14:textId="77777777" w:rsidR="002071AE" w:rsidRPr="00EF5447" w:rsidRDefault="002071AE" w:rsidP="008C1C13">
            <w:pPr>
              <w:pStyle w:val="TAC"/>
              <w:rPr>
                <w:noProof/>
              </w:rPr>
            </w:pPr>
            <w:r w:rsidRPr="00EF5447">
              <w:rPr>
                <w:noProof/>
              </w:rPr>
              <w:t>DC_3A_n257D</w:t>
            </w:r>
          </w:p>
          <w:p w14:paraId="3A1314AF" w14:textId="77777777" w:rsidR="002071AE" w:rsidRPr="00EF5447" w:rsidRDefault="002071AE" w:rsidP="008C1C13">
            <w:pPr>
              <w:pStyle w:val="TAC"/>
              <w:rPr>
                <w:lang w:eastAsia="ja-JP"/>
              </w:rPr>
            </w:pPr>
            <w:r w:rsidRPr="00EF5447">
              <w:rPr>
                <w:lang w:eastAsia="ja-JP"/>
              </w:rPr>
              <w:t>DC_3A_n257G</w:t>
            </w:r>
          </w:p>
          <w:p w14:paraId="090D5073" w14:textId="77777777" w:rsidR="002071AE" w:rsidRPr="00EF5447" w:rsidRDefault="002071AE" w:rsidP="008C1C13">
            <w:pPr>
              <w:pStyle w:val="TAC"/>
              <w:rPr>
                <w:lang w:eastAsia="ja-JP"/>
              </w:rPr>
            </w:pPr>
            <w:r w:rsidRPr="00EF5447">
              <w:rPr>
                <w:lang w:eastAsia="ja-JP"/>
              </w:rPr>
              <w:t>DC_3A_n257H</w:t>
            </w:r>
          </w:p>
          <w:p w14:paraId="5ED3FB35" w14:textId="77777777" w:rsidR="002071AE" w:rsidRPr="00EF5447" w:rsidRDefault="002071AE" w:rsidP="008C1C13">
            <w:pPr>
              <w:pStyle w:val="TAC"/>
              <w:rPr>
                <w:lang w:eastAsia="ja-JP"/>
              </w:rPr>
            </w:pPr>
            <w:r w:rsidRPr="00EF5447">
              <w:rPr>
                <w:lang w:eastAsia="ja-JP"/>
              </w:rPr>
              <w:t>DC_3A_n257I</w:t>
            </w:r>
          </w:p>
          <w:p w14:paraId="0558F946" w14:textId="77777777" w:rsidR="002071AE" w:rsidRPr="00EF5447" w:rsidRDefault="002071AE" w:rsidP="008C1C13">
            <w:pPr>
              <w:pStyle w:val="TAC"/>
              <w:rPr>
                <w:lang w:eastAsia="ja-JP"/>
              </w:rPr>
            </w:pPr>
            <w:r w:rsidRPr="00EF5447">
              <w:rPr>
                <w:lang w:eastAsia="ja-JP"/>
              </w:rPr>
              <w:t>DC_3A_n257J</w:t>
            </w:r>
          </w:p>
          <w:p w14:paraId="415F9DD0" w14:textId="77777777" w:rsidR="002071AE" w:rsidRPr="00EF5447" w:rsidRDefault="002071AE" w:rsidP="008C1C13">
            <w:pPr>
              <w:pStyle w:val="TAC"/>
              <w:rPr>
                <w:lang w:eastAsia="ja-JP"/>
              </w:rPr>
            </w:pPr>
            <w:r w:rsidRPr="00EF5447">
              <w:rPr>
                <w:lang w:eastAsia="ja-JP"/>
              </w:rPr>
              <w:t>DC_3A_n257K</w:t>
            </w:r>
          </w:p>
          <w:p w14:paraId="0C3614EC" w14:textId="77777777" w:rsidR="002071AE" w:rsidRPr="00EF5447" w:rsidRDefault="002071AE" w:rsidP="008C1C13">
            <w:pPr>
              <w:pStyle w:val="TAC"/>
              <w:rPr>
                <w:lang w:eastAsia="ja-JP"/>
              </w:rPr>
            </w:pPr>
            <w:r w:rsidRPr="00EF5447">
              <w:rPr>
                <w:lang w:eastAsia="ja-JP"/>
              </w:rPr>
              <w:t>DC_3A_n257L</w:t>
            </w:r>
          </w:p>
          <w:p w14:paraId="11CD6BD7" w14:textId="77777777" w:rsidR="002071AE" w:rsidRPr="00EF5447" w:rsidRDefault="002071AE" w:rsidP="008C1C13">
            <w:pPr>
              <w:pStyle w:val="TAC"/>
              <w:rPr>
                <w:noProof/>
                <w:lang w:eastAsia="zh-CN"/>
              </w:rPr>
            </w:pPr>
            <w:r w:rsidRPr="00EF5447">
              <w:rPr>
                <w:lang w:eastAsia="ja-JP"/>
              </w:rPr>
              <w:t>DC_3A_n257M</w:t>
            </w:r>
          </w:p>
          <w:p w14:paraId="10AEE33C" w14:textId="77777777" w:rsidR="002071AE" w:rsidRPr="00EF5447" w:rsidRDefault="002071AE" w:rsidP="008C1C13">
            <w:pPr>
              <w:pStyle w:val="TAC"/>
              <w:rPr>
                <w:noProof/>
                <w:lang w:eastAsia="zh-CN"/>
              </w:rPr>
            </w:pPr>
            <w:r w:rsidRPr="00EF5447">
              <w:rPr>
                <w:noProof/>
                <w:lang w:eastAsia="zh-CN"/>
              </w:rPr>
              <w:t>DC_42A_n257A</w:t>
            </w:r>
          </w:p>
          <w:p w14:paraId="20503D41" w14:textId="77777777" w:rsidR="002071AE" w:rsidRPr="00EF5447" w:rsidRDefault="002071AE" w:rsidP="008C1C13">
            <w:pPr>
              <w:pStyle w:val="TAC"/>
              <w:rPr>
                <w:noProof/>
                <w:lang w:eastAsia="ja-JP"/>
              </w:rPr>
            </w:pPr>
            <w:r w:rsidRPr="00EF5447">
              <w:rPr>
                <w:noProof/>
              </w:rPr>
              <w:t>DC_42A_n257</w:t>
            </w:r>
            <w:r w:rsidRPr="00EF5447">
              <w:rPr>
                <w:noProof/>
                <w:lang w:eastAsia="ja-JP"/>
              </w:rPr>
              <w:t>D</w:t>
            </w:r>
          </w:p>
          <w:p w14:paraId="414AB2E4" w14:textId="77777777" w:rsidR="002071AE" w:rsidRPr="00EF5447" w:rsidRDefault="002071AE" w:rsidP="008C1C13">
            <w:pPr>
              <w:pStyle w:val="TAC"/>
              <w:rPr>
                <w:noProof/>
                <w:lang w:eastAsia="zh-CN"/>
              </w:rPr>
            </w:pPr>
            <w:r w:rsidRPr="00EF5447">
              <w:rPr>
                <w:noProof/>
                <w:lang w:eastAsia="zh-CN"/>
              </w:rPr>
              <w:t>DC_42A_n257G</w:t>
            </w:r>
          </w:p>
          <w:p w14:paraId="69BDAB38" w14:textId="77777777" w:rsidR="002071AE" w:rsidRPr="00EF5447" w:rsidRDefault="002071AE" w:rsidP="008C1C13">
            <w:pPr>
              <w:pStyle w:val="TAC"/>
              <w:rPr>
                <w:noProof/>
                <w:lang w:eastAsia="zh-CN"/>
              </w:rPr>
            </w:pPr>
            <w:r w:rsidRPr="00EF5447">
              <w:rPr>
                <w:noProof/>
                <w:lang w:eastAsia="zh-CN"/>
              </w:rPr>
              <w:t>DC_42A_n257H</w:t>
            </w:r>
          </w:p>
          <w:p w14:paraId="2C5E6DBE" w14:textId="77777777" w:rsidR="002071AE" w:rsidRPr="00EF5447" w:rsidRDefault="002071AE" w:rsidP="008C1C13">
            <w:pPr>
              <w:pStyle w:val="TAC"/>
              <w:rPr>
                <w:noProof/>
                <w:lang w:eastAsia="zh-CN"/>
              </w:rPr>
            </w:pPr>
            <w:r w:rsidRPr="00EF5447">
              <w:rPr>
                <w:noProof/>
                <w:lang w:eastAsia="zh-CN"/>
              </w:rPr>
              <w:t>DC_42A_n257I</w:t>
            </w:r>
          </w:p>
          <w:p w14:paraId="3DA4E92A" w14:textId="77777777" w:rsidR="002071AE" w:rsidRPr="00EF5447" w:rsidRDefault="002071AE" w:rsidP="008C1C13">
            <w:pPr>
              <w:pStyle w:val="TAC"/>
              <w:rPr>
                <w:noProof/>
                <w:lang w:eastAsia="zh-CN"/>
              </w:rPr>
            </w:pPr>
            <w:r w:rsidRPr="00EF5447">
              <w:rPr>
                <w:noProof/>
                <w:lang w:eastAsia="zh-CN"/>
              </w:rPr>
              <w:t>DC_42C_n257A</w:t>
            </w:r>
          </w:p>
          <w:p w14:paraId="7A91D39C" w14:textId="77777777" w:rsidR="002071AE" w:rsidRPr="006E2D1D" w:rsidRDefault="002071AE" w:rsidP="008C1C13">
            <w:pPr>
              <w:pStyle w:val="TAC"/>
              <w:rPr>
                <w:noProof/>
                <w:lang w:val="sv-FI" w:eastAsia="zh-CN"/>
              </w:rPr>
            </w:pPr>
            <w:r w:rsidRPr="006E2D1D">
              <w:rPr>
                <w:noProof/>
                <w:lang w:val="sv-FI" w:eastAsia="zh-CN"/>
              </w:rPr>
              <w:t>DC_42C_n257G</w:t>
            </w:r>
          </w:p>
          <w:p w14:paraId="47700254" w14:textId="77777777" w:rsidR="002071AE" w:rsidRPr="006E2D1D" w:rsidRDefault="002071AE" w:rsidP="008C1C13">
            <w:pPr>
              <w:pStyle w:val="TAC"/>
              <w:rPr>
                <w:noProof/>
                <w:lang w:val="sv-FI" w:eastAsia="zh-CN"/>
              </w:rPr>
            </w:pPr>
            <w:r w:rsidRPr="006E2D1D">
              <w:rPr>
                <w:noProof/>
                <w:lang w:val="sv-FI" w:eastAsia="zh-CN"/>
              </w:rPr>
              <w:t>DC_42C_n257H</w:t>
            </w:r>
          </w:p>
          <w:p w14:paraId="2F1637B1" w14:textId="77777777" w:rsidR="002071AE" w:rsidRPr="006E2D1D" w:rsidRDefault="002071AE" w:rsidP="008C1C13">
            <w:pPr>
              <w:pStyle w:val="TAC"/>
              <w:rPr>
                <w:noProof/>
                <w:lang w:val="sv-FI" w:eastAsia="zh-CN"/>
              </w:rPr>
            </w:pPr>
            <w:r w:rsidRPr="006E2D1D">
              <w:rPr>
                <w:noProof/>
                <w:lang w:val="sv-FI" w:eastAsia="zh-CN"/>
              </w:rPr>
              <w:t>DC_42C_n257I</w:t>
            </w:r>
          </w:p>
        </w:tc>
      </w:tr>
      <w:tr w:rsidR="002071AE" w:rsidRPr="00EF5447" w14:paraId="5A8C493F"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5B9DDD" w14:textId="77777777" w:rsidR="002071AE" w:rsidRPr="00EF5447" w:rsidRDefault="002071AE" w:rsidP="008C1C13">
            <w:pPr>
              <w:pStyle w:val="TAC"/>
              <w:rPr>
                <w:noProof/>
                <w:vertAlign w:val="superscript"/>
                <w:lang w:eastAsia="zh-CN"/>
              </w:rPr>
            </w:pPr>
            <w:r w:rsidRPr="00EF5447">
              <w:rPr>
                <w:noProof/>
                <w:lang w:eastAsia="zh-CN"/>
              </w:rPr>
              <w:t>DC_5A-7A_n257A</w:t>
            </w:r>
            <w:r w:rsidRPr="00EF5447">
              <w:rPr>
                <w:noProof/>
                <w:vertAlign w:val="superscript"/>
                <w:lang w:eastAsia="zh-CN"/>
              </w:rPr>
              <w:t>2</w:t>
            </w:r>
          </w:p>
          <w:p w14:paraId="0AC3EB7A" w14:textId="77777777" w:rsidR="002071AE" w:rsidRPr="00EF5447" w:rsidRDefault="002071AE" w:rsidP="008C1C13">
            <w:pPr>
              <w:pStyle w:val="TAC"/>
              <w:rPr>
                <w:rFonts w:eastAsia="Malgun Gothic"/>
                <w:lang w:eastAsia="ko-KR"/>
              </w:rPr>
            </w:pPr>
            <w:r w:rsidRPr="00EF5447">
              <w:rPr>
                <w:rFonts w:eastAsia="Malgun Gothic"/>
                <w:lang w:eastAsia="ko-KR"/>
              </w:rPr>
              <w:t>DC_5A-7A_n257D</w:t>
            </w:r>
          </w:p>
          <w:p w14:paraId="192D56AD" w14:textId="77777777" w:rsidR="002071AE" w:rsidRPr="00EF5447" w:rsidRDefault="002071AE" w:rsidP="008C1C13">
            <w:pPr>
              <w:pStyle w:val="TAC"/>
              <w:rPr>
                <w:rFonts w:eastAsia="Malgun Gothic"/>
                <w:lang w:eastAsia="ko-KR"/>
              </w:rPr>
            </w:pPr>
            <w:r w:rsidRPr="00EF5447">
              <w:rPr>
                <w:rFonts w:eastAsia="Malgun Gothic"/>
                <w:lang w:eastAsia="ko-KR"/>
              </w:rPr>
              <w:t>DC_5A-7A_n257E</w:t>
            </w:r>
          </w:p>
          <w:p w14:paraId="7B62FCE4" w14:textId="77777777" w:rsidR="002071AE" w:rsidRPr="00EF5447" w:rsidRDefault="002071AE" w:rsidP="008C1C13">
            <w:pPr>
              <w:pStyle w:val="TAC"/>
              <w:rPr>
                <w:rFonts w:eastAsia="Malgun Gothic"/>
                <w:lang w:eastAsia="ko-KR"/>
              </w:rPr>
            </w:pPr>
            <w:r w:rsidRPr="00EF5447">
              <w:rPr>
                <w:rFonts w:eastAsia="Malgun Gothic"/>
                <w:lang w:eastAsia="ko-KR"/>
              </w:rPr>
              <w:t>DC_5A-7A_n257F</w:t>
            </w:r>
          </w:p>
          <w:p w14:paraId="1F8CB310" w14:textId="77777777" w:rsidR="002071AE" w:rsidRPr="00EF5447" w:rsidRDefault="002071AE" w:rsidP="008C1C13">
            <w:pPr>
              <w:pStyle w:val="TAC"/>
              <w:rPr>
                <w:rFonts w:eastAsia="Malgun Gothic"/>
                <w:lang w:eastAsia="ko-KR"/>
              </w:rPr>
            </w:pPr>
            <w:r w:rsidRPr="00EF5447">
              <w:rPr>
                <w:rFonts w:eastAsia="Malgun Gothic"/>
                <w:lang w:eastAsia="ko-KR"/>
              </w:rPr>
              <w:t>DC_5A-7A_n257G</w:t>
            </w:r>
          </w:p>
          <w:p w14:paraId="73BE2694" w14:textId="77777777" w:rsidR="002071AE" w:rsidRPr="00EF5447" w:rsidRDefault="002071AE" w:rsidP="008C1C13">
            <w:pPr>
              <w:pStyle w:val="TAC"/>
              <w:rPr>
                <w:rFonts w:eastAsia="Malgun Gothic"/>
                <w:lang w:eastAsia="ko-KR"/>
              </w:rPr>
            </w:pPr>
            <w:r w:rsidRPr="00EF5447">
              <w:rPr>
                <w:rFonts w:eastAsia="Malgun Gothic"/>
                <w:lang w:eastAsia="ko-KR"/>
              </w:rPr>
              <w:t>DC_5A-7A_n257H</w:t>
            </w:r>
          </w:p>
          <w:p w14:paraId="60DAFDB1" w14:textId="77777777" w:rsidR="002071AE" w:rsidRPr="00EF5447" w:rsidRDefault="002071AE" w:rsidP="008C1C13">
            <w:pPr>
              <w:pStyle w:val="TAC"/>
              <w:rPr>
                <w:rFonts w:eastAsia="Malgun Gothic"/>
                <w:lang w:eastAsia="ko-KR"/>
              </w:rPr>
            </w:pPr>
            <w:r w:rsidRPr="00EF5447">
              <w:rPr>
                <w:rFonts w:eastAsia="Malgun Gothic"/>
                <w:lang w:eastAsia="ko-KR"/>
              </w:rPr>
              <w:t>DC_5A-7A_n257I</w:t>
            </w:r>
          </w:p>
          <w:p w14:paraId="4C4347F1" w14:textId="77777777" w:rsidR="002071AE" w:rsidRPr="00EF5447" w:rsidRDefault="002071AE" w:rsidP="008C1C13">
            <w:pPr>
              <w:pStyle w:val="TAC"/>
              <w:rPr>
                <w:rFonts w:eastAsia="Malgun Gothic"/>
                <w:lang w:eastAsia="ko-KR"/>
              </w:rPr>
            </w:pPr>
            <w:r w:rsidRPr="00EF5447">
              <w:rPr>
                <w:rFonts w:eastAsia="Malgun Gothic"/>
                <w:lang w:eastAsia="ko-KR"/>
              </w:rPr>
              <w:t>DC_5A-7A_n257J</w:t>
            </w:r>
          </w:p>
          <w:p w14:paraId="4C2BBDD2" w14:textId="77777777" w:rsidR="002071AE" w:rsidRPr="00EF5447" w:rsidRDefault="002071AE" w:rsidP="008C1C13">
            <w:pPr>
              <w:pStyle w:val="TAC"/>
              <w:rPr>
                <w:rFonts w:eastAsia="Malgun Gothic"/>
                <w:lang w:eastAsia="ko-KR"/>
              </w:rPr>
            </w:pPr>
            <w:r w:rsidRPr="00EF5447">
              <w:rPr>
                <w:rFonts w:eastAsia="Malgun Gothic"/>
                <w:lang w:eastAsia="ko-KR"/>
              </w:rPr>
              <w:t>DC_5A-7A_n257K</w:t>
            </w:r>
          </w:p>
          <w:p w14:paraId="451DEFE4" w14:textId="77777777" w:rsidR="002071AE" w:rsidRPr="00EF5447" w:rsidRDefault="002071AE" w:rsidP="008C1C13">
            <w:pPr>
              <w:pStyle w:val="TAC"/>
              <w:rPr>
                <w:rFonts w:eastAsia="Malgun Gothic"/>
                <w:lang w:eastAsia="ko-KR"/>
              </w:rPr>
            </w:pPr>
            <w:r w:rsidRPr="00EF5447">
              <w:rPr>
                <w:rFonts w:eastAsia="Malgun Gothic"/>
                <w:lang w:eastAsia="ko-KR"/>
              </w:rPr>
              <w:t>DC_5A-7A_n257L</w:t>
            </w:r>
          </w:p>
          <w:p w14:paraId="2888C610" w14:textId="77777777" w:rsidR="002071AE" w:rsidRPr="00EF5447" w:rsidRDefault="002071AE" w:rsidP="008C1C13">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230B30" w14:textId="77777777" w:rsidR="002071AE" w:rsidRPr="00EF5447" w:rsidRDefault="002071AE" w:rsidP="008C1C13">
            <w:pPr>
              <w:pStyle w:val="TAC"/>
              <w:rPr>
                <w:rFonts w:eastAsia="Batang"/>
                <w:noProof/>
                <w:lang w:eastAsia="zh-CN"/>
              </w:rPr>
            </w:pPr>
            <w:r w:rsidRPr="00EF5447">
              <w:rPr>
                <w:noProof/>
                <w:lang w:eastAsia="zh-CN"/>
              </w:rPr>
              <w:t>DC_5A_n257A</w:t>
            </w:r>
          </w:p>
          <w:p w14:paraId="3570ECD5" w14:textId="77777777" w:rsidR="002071AE" w:rsidRPr="00EF5447" w:rsidRDefault="002071AE" w:rsidP="008C1C13">
            <w:pPr>
              <w:pStyle w:val="TAC"/>
              <w:rPr>
                <w:noProof/>
                <w:color w:val="000000" w:themeColor="text1"/>
                <w:lang w:eastAsia="zh-CN"/>
              </w:rPr>
            </w:pPr>
            <w:r w:rsidRPr="00EF5447">
              <w:rPr>
                <w:noProof/>
                <w:color w:val="000000" w:themeColor="text1"/>
                <w:lang w:eastAsia="zh-CN"/>
              </w:rPr>
              <w:t>DC_5A_n257D</w:t>
            </w:r>
          </w:p>
          <w:p w14:paraId="483A6A4A" w14:textId="77777777" w:rsidR="002071AE" w:rsidRPr="00EF5447" w:rsidRDefault="002071AE" w:rsidP="008C1C13">
            <w:pPr>
              <w:pStyle w:val="TAC"/>
              <w:rPr>
                <w:noProof/>
                <w:color w:val="000000" w:themeColor="text1"/>
                <w:lang w:eastAsia="zh-CN"/>
              </w:rPr>
            </w:pPr>
            <w:r w:rsidRPr="00EF5447">
              <w:rPr>
                <w:noProof/>
                <w:color w:val="000000" w:themeColor="text1"/>
                <w:lang w:eastAsia="zh-CN"/>
              </w:rPr>
              <w:t>DC_5A_n257G</w:t>
            </w:r>
          </w:p>
          <w:p w14:paraId="040C7A98" w14:textId="77777777" w:rsidR="002071AE" w:rsidRPr="00EF5447" w:rsidRDefault="002071AE" w:rsidP="008C1C13">
            <w:pPr>
              <w:pStyle w:val="TAC"/>
              <w:rPr>
                <w:noProof/>
                <w:color w:val="000000" w:themeColor="text1"/>
                <w:lang w:eastAsia="zh-CN"/>
              </w:rPr>
            </w:pPr>
            <w:r w:rsidRPr="00EF5447">
              <w:rPr>
                <w:noProof/>
                <w:color w:val="000000" w:themeColor="text1"/>
                <w:lang w:eastAsia="zh-CN"/>
              </w:rPr>
              <w:t>DC_5A_n257H</w:t>
            </w:r>
          </w:p>
          <w:p w14:paraId="6DC7C74C" w14:textId="77777777" w:rsidR="002071AE" w:rsidRPr="00EF5447" w:rsidRDefault="002071AE" w:rsidP="008C1C13">
            <w:pPr>
              <w:pStyle w:val="TAC"/>
              <w:rPr>
                <w:noProof/>
                <w:lang w:eastAsia="zh-CN"/>
              </w:rPr>
            </w:pPr>
            <w:r w:rsidRPr="00EF5447">
              <w:rPr>
                <w:noProof/>
                <w:color w:val="000000" w:themeColor="text1"/>
                <w:lang w:eastAsia="zh-CN"/>
              </w:rPr>
              <w:t>DC_5A_n257I</w:t>
            </w:r>
          </w:p>
          <w:p w14:paraId="2435A3A6" w14:textId="77777777" w:rsidR="002071AE" w:rsidRPr="00EF5447" w:rsidRDefault="002071AE" w:rsidP="008C1C13">
            <w:pPr>
              <w:pStyle w:val="TAC"/>
              <w:rPr>
                <w:rFonts w:eastAsia="Batang"/>
                <w:noProof/>
                <w:lang w:eastAsia="zh-CN"/>
              </w:rPr>
            </w:pPr>
            <w:r w:rsidRPr="00EF5447">
              <w:rPr>
                <w:noProof/>
                <w:lang w:eastAsia="zh-CN"/>
              </w:rPr>
              <w:t>DC_7A_n257A</w:t>
            </w:r>
          </w:p>
          <w:p w14:paraId="38D3E6A8" w14:textId="77777777" w:rsidR="002071AE" w:rsidRPr="00B677E8" w:rsidRDefault="002071AE" w:rsidP="008C1C13">
            <w:pPr>
              <w:pStyle w:val="TAC"/>
              <w:rPr>
                <w:noProof/>
                <w:lang w:eastAsia="zh-CN"/>
              </w:rPr>
            </w:pPr>
            <w:r w:rsidRPr="00B677E8">
              <w:rPr>
                <w:noProof/>
                <w:lang w:eastAsia="zh-CN"/>
              </w:rPr>
              <w:t>DC_7A_n257D</w:t>
            </w:r>
          </w:p>
          <w:p w14:paraId="34447C38" w14:textId="77777777" w:rsidR="002071AE" w:rsidRPr="00B677E8" w:rsidRDefault="002071AE" w:rsidP="008C1C13">
            <w:pPr>
              <w:pStyle w:val="TAC"/>
              <w:rPr>
                <w:noProof/>
                <w:lang w:eastAsia="zh-CN"/>
              </w:rPr>
            </w:pPr>
            <w:r w:rsidRPr="00B677E8">
              <w:rPr>
                <w:noProof/>
                <w:lang w:eastAsia="zh-CN"/>
              </w:rPr>
              <w:t>DC_7A_n257G</w:t>
            </w:r>
          </w:p>
          <w:p w14:paraId="425E4B3B" w14:textId="77777777" w:rsidR="002071AE" w:rsidRPr="00B677E8" w:rsidRDefault="002071AE" w:rsidP="008C1C13">
            <w:pPr>
              <w:pStyle w:val="TAC"/>
              <w:rPr>
                <w:noProof/>
                <w:lang w:eastAsia="zh-CN"/>
              </w:rPr>
            </w:pPr>
            <w:r w:rsidRPr="00B677E8">
              <w:rPr>
                <w:noProof/>
                <w:lang w:eastAsia="zh-CN"/>
              </w:rPr>
              <w:t>DC_7A_n257H</w:t>
            </w:r>
          </w:p>
          <w:p w14:paraId="3678FCF0" w14:textId="77777777" w:rsidR="002071AE" w:rsidRPr="00EF5447" w:rsidRDefault="002071AE" w:rsidP="008C1C13">
            <w:pPr>
              <w:pStyle w:val="TAC"/>
            </w:pPr>
            <w:r w:rsidRPr="00B677E8">
              <w:rPr>
                <w:noProof/>
                <w:lang w:eastAsia="zh-CN"/>
              </w:rPr>
              <w:t>DC_7A_n257I</w:t>
            </w:r>
          </w:p>
        </w:tc>
      </w:tr>
      <w:tr w:rsidR="002071AE" w:rsidRPr="00EF5447" w14:paraId="7CDBF8FF"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E2C95B" w14:textId="77777777" w:rsidR="002071AE" w:rsidRPr="00EF5447" w:rsidRDefault="002071AE" w:rsidP="008C1C13">
            <w:pPr>
              <w:pStyle w:val="TAC"/>
              <w:rPr>
                <w:noProof/>
                <w:lang w:eastAsia="zh-CN"/>
              </w:rPr>
            </w:pPr>
            <w:r w:rsidRPr="00EF5447">
              <w:rPr>
                <w:noProof/>
                <w:lang w:eastAsia="zh-CN"/>
              </w:rPr>
              <w:t>DC_5A-7A-7A_n257A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538F3C" w14:textId="77777777" w:rsidR="002071AE" w:rsidRPr="00EF5447" w:rsidRDefault="002071AE" w:rsidP="008C1C13">
            <w:pPr>
              <w:pStyle w:val="TAC"/>
              <w:rPr>
                <w:noProof/>
                <w:lang w:eastAsia="zh-CN"/>
              </w:rPr>
            </w:pPr>
            <w:r w:rsidRPr="00EF5447">
              <w:rPr>
                <w:noProof/>
                <w:lang w:eastAsia="zh-CN"/>
              </w:rPr>
              <w:t>DC_5A_n257A</w:t>
            </w:r>
          </w:p>
          <w:p w14:paraId="5DAACF34" w14:textId="77777777" w:rsidR="002071AE" w:rsidRPr="00EF5447" w:rsidRDefault="002071AE" w:rsidP="008C1C13">
            <w:pPr>
              <w:pStyle w:val="TAC"/>
              <w:rPr>
                <w:noProof/>
                <w:lang w:eastAsia="zh-CN"/>
              </w:rPr>
            </w:pPr>
            <w:r w:rsidRPr="00EF5447">
              <w:rPr>
                <w:noProof/>
                <w:lang w:eastAsia="zh-CN"/>
              </w:rPr>
              <w:t>DC_7A_n257A</w:t>
            </w:r>
          </w:p>
        </w:tc>
      </w:tr>
      <w:tr w:rsidR="002071AE" w:rsidRPr="00EF5447" w14:paraId="3C3F084F"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EC3930" w14:textId="77777777" w:rsidR="002071AE" w:rsidRPr="00EF5447" w:rsidRDefault="002071AE" w:rsidP="008C1C13">
            <w:pPr>
              <w:pStyle w:val="TAC"/>
              <w:rPr>
                <w:rFonts w:eastAsia="Malgun Gothic"/>
                <w:lang w:eastAsia="ko-KR"/>
              </w:rPr>
            </w:pPr>
            <w:r w:rsidRPr="00EF5447">
              <w:rPr>
                <w:rFonts w:eastAsia="Malgun Gothic"/>
                <w:lang w:eastAsia="ko-KR"/>
              </w:rPr>
              <w:t>DC_5A-7A-7A_n257D</w:t>
            </w:r>
          </w:p>
          <w:p w14:paraId="0A5AA54E" w14:textId="77777777" w:rsidR="002071AE" w:rsidRPr="00EF5447" w:rsidRDefault="002071AE" w:rsidP="008C1C13">
            <w:pPr>
              <w:pStyle w:val="TAC"/>
              <w:rPr>
                <w:rFonts w:eastAsia="Malgun Gothic"/>
                <w:lang w:eastAsia="ko-KR"/>
              </w:rPr>
            </w:pPr>
            <w:r w:rsidRPr="00EF5447">
              <w:rPr>
                <w:rFonts w:eastAsia="Malgun Gothic"/>
                <w:lang w:eastAsia="ko-KR"/>
              </w:rPr>
              <w:t>DC_5A-7A-7A_n257E</w:t>
            </w:r>
          </w:p>
          <w:p w14:paraId="52846405" w14:textId="77777777" w:rsidR="002071AE" w:rsidRPr="00EF5447" w:rsidRDefault="002071AE" w:rsidP="008C1C13">
            <w:pPr>
              <w:pStyle w:val="TAC"/>
              <w:rPr>
                <w:rFonts w:eastAsia="Malgun Gothic"/>
                <w:lang w:eastAsia="ko-KR"/>
              </w:rPr>
            </w:pPr>
            <w:r w:rsidRPr="00EF5447">
              <w:rPr>
                <w:rFonts w:eastAsia="Malgun Gothic"/>
                <w:lang w:eastAsia="ko-KR"/>
              </w:rPr>
              <w:t>DC_5A-7A-7A_n257F</w:t>
            </w:r>
          </w:p>
          <w:p w14:paraId="3BFE06FB" w14:textId="77777777" w:rsidR="002071AE" w:rsidRPr="00EF5447" w:rsidRDefault="002071AE" w:rsidP="008C1C13">
            <w:pPr>
              <w:pStyle w:val="TAC"/>
              <w:rPr>
                <w:rFonts w:eastAsia="Malgun Gothic"/>
                <w:lang w:eastAsia="ko-KR"/>
              </w:rPr>
            </w:pPr>
            <w:r w:rsidRPr="00EF5447">
              <w:rPr>
                <w:rFonts w:eastAsia="Malgun Gothic"/>
                <w:lang w:eastAsia="ko-KR"/>
              </w:rPr>
              <w:t>DC_5A-7A-7A_n257G</w:t>
            </w:r>
          </w:p>
          <w:p w14:paraId="1B5EABFE" w14:textId="77777777" w:rsidR="002071AE" w:rsidRPr="00EF5447" w:rsidRDefault="002071AE" w:rsidP="008C1C13">
            <w:pPr>
              <w:pStyle w:val="TAC"/>
              <w:rPr>
                <w:rFonts w:eastAsia="Malgun Gothic"/>
                <w:lang w:eastAsia="ko-KR"/>
              </w:rPr>
            </w:pPr>
            <w:r w:rsidRPr="00EF5447">
              <w:rPr>
                <w:rFonts w:eastAsia="Malgun Gothic"/>
                <w:lang w:eastAsia="ko-KR"/>
              </w:rPr>
              <w:t>DC_5A-7A-7A_n257H</w:t>
            </w:r>
          </w:p>
          <w:p w14:paraId="19F8FCD4" w14:textId="77777777" w:rsidR="002071AE" w:rsidRPr="00EF5447" w:rsidRDefault="002071AE" w:rsidP="008C1C13">
            <w:pPr>
              <w:pStyle w:val="TAC"/>
              <w:rPr>
                <w:rFonts w:eastAsia="Malgun Gothic"/>
                <w:lang w:eastAsia="ko-KR"/>
              </w:rPr>
            </w:pPr>
            <w:r w:rsidRPr="00EF5447">
              <w:rPr>
                <w:rFonts w:eastAsia="Malgun Gothic"/>
                <w:lang w:eastAsia="ko-KR"/>
              </w:rPr>
              <w:t>DC_5A-7A-7A_n257I</w:t>
            </w:r>
          </w:p>
          <w:p w14:paraId="0008046C" w14:textId="77777777" w:rsidR="002071AE" w:rsidRPr="00EF5447" w:rsidRDefault="002071AE" w:rsidP="008C1C13">
            <w:pPr>
              <w:pStyle w:val="TAC"/>
              <w:rPr>
                <w:rFonts w:eastAsia="Malgun Gothic"/>
                <w:lang w:eastAsia="ko-KR"/>
              </w:rPr>
            </w:pPr>
            <w:r w:rsidRPr="00EF5447">
              <w:rPr>
                <w:rFonts w:eastAsia="Malgun Gothic"/>
                <w:lang w:eastAsia="ko-KR"/>
              </w:rPr>
              <w:t>DC_5A-7A-7A_n257J</w:t>
            </w:r>
          </w:p>
          <w:p w14:paraId="4E9E4793" w14:textId="77777777" w:rsidR="002071AE" w:rsidRPr="00EF5447" w:rsidRDefault="002071AE" w:rsidP="008C1C13">
            <w:pPr>
              <w:pStyle w:val="TAC"/>
              <w:rPr>
                <w:rFonts w:eastAsia="Malgun Gothic"/>
                <w:lang w:eastAsia="ko-KR"/>
              </w:rPr>
            </w:pPr>
            <w:r w:rsidRPr="00EF5447">
              <w:rPr>
                <w:rFonts w:eastAsia="Malgun Gothic"/>
                <w:lang w:eastAsia="ko-KR"/>
              </w:rPr>
              <w:t>DC_5A-7A-7A_n257K</w:t>
            </w:r>
          </w:p>
          <w:p w14:paraId="292CAFEA" w14:textId="77777777" w:rsidR="002071AE" w:rsidRPr="00EF5447" w:rsidRDefault="002071AE" w:rsidP="008C1C13">
            <w:pPr>
              <w:pStyle w:val="TAC"/>
              <w:rPr>
                <w:rFonts w:eastAsia="Malgun Gothic"/>
                <w:lang w:eastAsia="ko-KR"/>
              </w:rPr>
            </w:pPr>
            <w:r w:rsidRPr="00EF5447">
              <w:rPr>
                <w:rFonts w:eastAsia="Malgun Gothic"/>
                <w:lang w:eastAsia="ko-KR"/>
              </w:rPr>
              <w:t>DC_5A-7A-7A_n257L</w:t>
            </w:r>
          </w:p>
          <w:p w14:paraId="32657F7F" w14:textId="77777777" w:rsidR="002071AE" w:rsidRPr="00EF5447" w:rsidRDefault="002071AE" w:rsidP="008C1C13">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D8FCA8" w14:textId="77777777" w:rsidR="002071AE" w:rsidRPr="00B677E8" w:rsidRDefault="002071AE" w:rsidP="008C1C13">
            <w:pPr>
              <w:pStyle w:val="TAC"/>
              <w:rPr>
                <w:rFonts w:eastAsia="Batang"/>
                <w:noProof/>
                <w:lang w:eastAsia="zh-CN"/>
              </w:rPr>
            </w:pPr>
            <w:r w:rsidRPr="00B677E8">
              <w:rPr>
                <w:noProof/>
              </w:rPr>
              <w:t>DC_5A_n257A</w:t>
            </w:r>
          </w:p>
          <w:p w14:paraId="7161AAD8" w14:textId="77777777" w:rsidR="002071AE" w:rsidRPr="00B677E8" w:rsidRDefault="002071AE" w:rsidP="008C1C13">
            <w:pPr>
              <w:pStyle w:val="TAC"/>
              <w:rPr>
                <w:noProof/>
                <w:lang w:eastAsia="zh-CN"/>
              </w:rPr>
            </w:pPr>
            <w:r w:rsidRPr="00B677E8">
              <w:rPr>
                <w:noProof/>
                <w:lang w:eastAsia="zh-CN"/>
              </w:rPr>
              <w:t>DC_7A_n257D</w:t>
            </w:r>
          </w:p>
          <w:p w14:paraId="4AE41D60" w14:textId="77777777" w:rsidR="002071AE" w:rsidRPr="00B677E8" w:rsidRDefault="002071AE" w:rsidP="008C1C13">
            <w:pPr>
              <w:pStyle w:val="TAC"/>
              <w:rPr>
                <w:noProof/>
                <w:lang w:eastAsia="zh-CN"/>
              </w:rPr>
            </w:pPr>
            <w:r w:rsidRPr="00B677E8">
              <w:rPr>
                <w:noProof/>
                <w:lang w:eastAsia="zh-CN"/>
              </w:rPr>
              <w:t>DC_7A_n257G</w:t>
            </w:r>
          </w:p>
          <w:p w14:paraId="2C47BDEC" w14:textId="77777777" w:rsidR="002071AE" w:rsidRPr="00B677E8" w:rsidRDefault="002071AE" w:rsidP="008C1C13">
            <w:pPr>
              <w:pStyle w:val="TAC"/>
              <w:rPr>
                <w:noProof/>
                <w:lang w:eastAsia="zh-CN"/>
              </w:rPr>
            </w:pPr>
            <w:r w:rsidRPr="00B677E8">
              <w:rPr>
                <w:noProof/>
                <w:lang w:eastAsia="zh-CN"/>
              </w:rPr>
              <w:t>DC_7A_n257H</w:t>
            </w:r>
          </w:p>
          <w:p w14:paraId="574DDC9A" w14:textId="77777777" w:rsidR="002071AE" w:rsidRPr="00B677E8" w:rsidRDefault="002071AE" w:rsidP="008C1C13">
            <w:pPr>
              <w:pStyle w:val="TAC"/>
              <w:rPr>
                <w:noProof/>
              </w:rPr>
            </w:pPr>
            <w:r w:rsidRPr="00B677E8">
              <w:rPr>
                <w:noProof/>
                <w:lang w:eastAsia="zh-CN"/>
              </w:rPr>
              <w:t>DC_7A_n257I</w:t>
            </w:r>
          </w:p>
          <w:p w14:paraId="6114DFED" w14:textId="77777777" w:rsidR="002071AE" w:rsidRPr="00B677E8" w:rsidRDefault="002071AE" w:rsidP="008C1C13">
            <w:pPr>
              <w:pStyle w:val="TAC"/>
              <w:rPr>
                <w:rFonts w:eastAsia="Batang"/>
                <w:noProof/>
              </w:rPr>
            </w:pPr>
            <w:r w:rsidRPr="00B677E8">
              <w:rPr>
                <w:noProof/>
              </w:rPr>
              <w:t>DC_7A_n257A</w:t>
            </w:r>
          </w:p>
          <w:p w14:paraId="78DF7B15" w14:textId="77777777" w:rsidR="002071AE" w:rsidRPr="00B677E8" w:rsidRDefault="002071AE" w:rsidP="008C1C13">
            <w:pPr>
              <w:pStyle w:val="TAC"/>
              <w:rPr>
                <w:noProof/>
                <w:lang w:eastAsia="zh-CN"/>
              </w:rPr>
            </w:pPr>
            <w:r w:rsidRPr="00B677E8">
              <w:rPr>
                <w:noProof/>
                <w:lang w:eastAsia="zh-CN"/>
              </w:rPr>
              <w:t>DC_7A_n257D</w:t>
            </w:r>
          </w:p>
          <w:p w14:paraId="3081DBBA" w14:textId="77777777" w:rsidR="002071AE" w:rsidRPr="00B677E8" w:rsidRDefault="002071AE" w:rsidP="008C1C13">
            <w:pPr>
              <w:pStyle w:val="TAC"/>
              <w:rPr>
                <w:noProof/>
                <w:lang w:eastAsia="zh-CN"/>
              </w:rPr>
            </w:pPr>
            <w:r w:rsidRPr="00B677E8">
              <w:rPr>
                <w:noProof/>
                <w:lang w:eastAsia="zh-CN"/>
              </w:rPr>
              <w:t>DC_7A_n257G</w:t>
            </w:r>
          </w:p>
          <w:p w14:paraId="00D7353B" w14:textId="77777777" w:rsidR="002071AE" w:rsidRPr="00B677E8" w:rsidRDefault="002071AE" w:rsidP="008C1C13">
            <w:pPr>
              <w:pStyle w:val="TAC"/>
              <w:rPr>
                <w:noProof/>
                <w:lang w:eastAsia="zh-CN"/>
              </w:rPr>
            </w:pPr>
            <w:r w:rsidRPr="00B677E8">
              <w:rPr>
                <w:noProof/>
                <w:lang w:eastAsia="zh-CN"/>
              </w:rPr>
              <w:t>DC_7A_n257H</w:t>
            </w:r>
          </w:p>
          <w:p w14:paraId="5B21D6EC" w14:textId="77777777" w:rsidR="002071AE" w:rsidRPr="00EF5447" w:rsidRDefault="002071AE" w:rsidP="008C1C13">
            <w:pPr>
              <w:pStyle w:val="TAC"/>
              <w:rPr>
                <w:noProof/>
                <w:lang w:eastAsia="zh-CN"/>
              </w:rPr>
            </w:pPr>
            <w:r w:rsidRPr="00B677E8">
              <w:rPr>
                <w:noProof/>
                <w:lang w:eastAsia="zh-CN"/>
              </w:rPr>
              <w:t>DC_7A_n257I</w:t>
            </w:r>
          </w:p>
        </w:tc>
      </w:tr>
      <w:tr w:rsidR="002071AE" w:rsidRPr="00EF5447" w14:paraId="61BB25DA"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2E8535" w14:textId="77777777" w:rsidR="002071AE" w:rsidRPr="00EF5447" w:rsidRDefault="002071AE" w:rsidP="008C1C13">
            <w:pPr>
              <w:pStyle w:val="TAC"/>
              <w:rPr>
                <w:noProof/>
                <w:lang w:eastAsia="zh-CN"/>
              </w:rPr>
            </w:pPr>
            <w:r w:rsidRPr="00EF5447">
              <w:rPr>
                <w:noProof/>
                <w:lang w:eastAsia="zh-CN"/>
              </w:rPr>
              <w:t>DC_5A-30A_n260A</w:t>
            </w:r>
          </w:p>
          <w:p w14:paraId="68B9192B" w14:textId="77777777" w:rsidR="002071AE" w:rsidRPr="00EF5447" w:rsidRDefault="002071AE" w:rsidP="008C1C13">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20077B70" w14:textId="77777777" w:rsidR="002071AE" w:rsidRPr="00EF5447" w:rsidRDefault="002071AE" w:rsidP="008C1C13">
            <w:pPr>
              <w:pStyle w:val="TAC"/>
              <w:rPr>
                <w:lang w:eastAsia="fi-FI"/>
              </w:rPr>
            </w:pPr>
            <w:r w:rsidRPr="00EF5447">
              <w:rPr>
                <w:lang w:eastAsia="fi-FI"/>
              </w:rPr>
              <w:t>DC_5A</w:t>
            </w:r>
            <w:r w:rsidRPr="00EF5447">
              <w:rPr>
                <w:rFonts w:cs="Arial"/>
                <w:noProof/>
                <w:szCs w:val="18"/>
              </w:rPr>
              <w:t>-30A</w:t>
            </w:r>
            <w:r w:rsidRPr="00EF5447">
              <w:rPr>
                <w:lang w:eastAsia="fi-FI"/>
              </w:rPr>
              <w:t>_n260H</w:t>
            </w:r>
          </w:p>
          <w:p w14:paraId="5A1731FB" w14:textId="77777777" w:rsidR="002071AE" w:rsidRPr="00EF5447" w:rsidRDefault="002071AE" w:rsidP="008C1C13">
            <w:pPr>
              <w:pStyle w:val="TAC"/>
              <w:rPr>
                <w:lang w:eastAsia="fi-FI"/>
              </w:rPr>
            </w:pPr>
            <w:r w:rsidRPr="00EF5447">
              <w:rPr>
                <w:lang w:eastAsia="fi-FI"/>
              </w:rPr>
              <w:t>DC_5A</w:t>
            </w:r>
            <w:r w:rsidRPr="00EF5447">
              <w:rPr>
                <w:rFonts w:cs="Arial"/>
                <w:noProof/>
                <w:szCs w:val="18"/>
              </w:rPr>
              <w:t>-30A</w:t>
            </w:r>
            <w:r w:rsidRPr="00EF5447">
              <w:rPr>
                <w:lang w:eastAsia="fi-FI"/>
              </w:rPr>
              <w:t>_n260I</w:t>
            </w:r>
          </w:p>
          <w:p w14:paraId="46E55029" w14:textId="77777777" w:rsidR="002071AE" w:rsidRPr="00EF5447" w:rsidRDefault="002071AE" w:rsidP="008C1C13">
            <w:pPr>
              <w:pStyle w:val="TAC"/>
              <w:rPr>
                <w:lang w:eastAsia="fi-FI"/>
              </w:rPr>
            </w:pPr>
            <w:r w:rsidRPr="00EF5447">
              <w:rPr>
                <w:lang w:eastAsia="fi-FI"/>
              </w:rPr>
              <w:t>DC_5A</w:t>
            </w:r>
            <w:r w:rsidRPr="00EF5447">
              <w:rPr>
                <w:rFonts w:cs="Arial"/>
                <w:noProof/>
                <w:szCs w:val="18"/>
              </w:rPr>
              <w:t>-30A</w:t>
            </w:r>
            <w:r w:rsidRPr="00EF5447">
              <w:rPr>
                <w:lang w:eastAsia="fi-FI"/>
              </w:rPr>
              <w:t>_n260J</w:t>
            </w:r>
          </w:p>
          <w:p w14:paraId="664116E6" w14:textId="77777777" w:rsidR="002071AE" w:rsidRPr="00EF5447" w:rsidRDefault="002071AE" w:rsidP="008C1C13">
            <w:pPr>
              <w:pStyle w:val="TAC"/>
              <w:rPr>
                <w:lang w:eastAsia="fi-FI"/>
              </w:rPr>
            </w:pPr>
            <w:r w:rsidRPr="00EF5447">
              <w:rPr>
                <w:lang w:eastAsia="fi-FI"/>
              </w:rPr>
              <w:t>DC_5A</w:t>
            </w:r>
            <w:r w:rsidRPr="00EF5447">
              <w:rPr>
                <w:rFonts w:cs="Arial"/>
                <w:noProof/>
                <w:szCs w:val="18"/>
              </w:rPr>
              <w:t>-30A</w:t>
            </w:r>
            <w:r w:rsidRPr="00EF5447">
              <w:rPr>
                <w:lang w:eastAsia="fi-FI"/>
              </w:rPr>
              <w:t>_n260K</w:t>
            </w:r>
          </w:p>
          <w:p w14:paraId="6A1865DF" w14:textId="77777777" w:rsidR="002071AE" w:rsidRPr="00EF5447" w:rsidRDefault="002071AE" w:rsidP="008C1C13">
            <w:pPr>
              <w:pStyle w:val="TAC"/>
              <w:rPr>
                <w:lang w:eastAsia="fi-FI"/>
              </w:rPr>
            </w:pPr>
            <w:r w:rsidRPr="00EF5447">
              <w:rPr>
                <w:lang w:eastAsia="fi-FI"/>
              </w:rPr>
              <w:t>DC_5A</w:t>
            </w:r>
            <w:r w:rsidRPr="00EF5447">
              <w:rPr>
                <w:rFonts w:cs="Arial"/>
                <w:noProof/>
                <w:szCs w:val="18"/>
              </w:rPr>
              <w:t>-30A</w:t>
            </w:r>
            <w:r w:rsidRPr="00EF5447">
              <w:rPr>
                <w:lang w:eastAsia="fi-FI"/>
              </w:rPr>
              <w:t>_n260L</w:t>
            </w:r>
          </w:p>
          <w:p w14:paraId="45090091" w14:textId="77777777" w:rsidR="002071AE" w:rsidRPr="00EF5447" w:rsidRDefault="002071AE" w:rsidP="008C1C13">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678B61" w14:textId="77777777" w:rsidR="002071AE" w:rsidRPr="00EF5447" w:rsidRDefault="002071AE" w:rsidP="008C1C13">
            <w:pPr>
              <w:pStyle w:val="TAC"/>
              <w:rPr>
                <w:noProof/>
                <w:lang w:eastAsia="zh-CN"/>
              </w:rPr>
            </w:pPr>
            <w:r w:rsidRPr="00EF5447">
              <w:rPr>
                <w:noProof/>
                <w:lang w:eastAsia="zh-CN"/>
              </w:rPr>
              <w:t>DC_5A_n260A</w:t>
            </w:r>
          </w:p>
          <w:p w14:paraId="705AAD66" w14:textId="77777777" w:rsidR="002071AE" w:rsidRPr="00EF5447" w:rsidRDefault="002071AE" w:rsidP="008C1C13">
            <w:pPr>
              <w:pStyle w:val="TAC"/>
              <w:rPr>
                <w:noProof/>
                <w:lang w:eastAsia="zh-CN"/>
              </w:rPr>
            </w:pPr>
            <w:r w:rsidRPr="00EF5447">
              <w:rPr>
                <w:noProof/>
                <w:lang w:eastAsia="zh-CN"/>
              </w:rPr>
              <w:t>DC_30A_n260A</w:t>
            </w:r>
          </w:p>
        </w:tc>
      </w:tr>
      <w:tr w:rsidR="002071AE" w:rsidRPr="00EF5447" w14:paraId="31D3726A"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A80984" w14:textId="77777777" w:rsidR="002071AE" w:rsidRPr="00EF5447" w:rsidRDefault="002071AE" w:rsidP="008C1C13">
            <w:pPr>
              <w:pStyle w:val="TAC"/>
            </w:pPr>
            <w:r w:rsidRPr="00EF5447">
              <w:t>DC_8A-</w:t>
            </w:r>
            <w:r w:rsidRPr="00EF5447">
              <w:rPr>
                <w:rFonts w:eastAsia="Malgun Gothic"/>
              </w:rPr>
              <w:t>11A_</w:t>
            </w:r>
            <w:r w:rsidRPr="00EF5447">
              <w:t>n</w:t>
            </w:r>
            <w:r w:rsidRPr="00EF5447">
              <w:rPr>
                <w:rFonts w:eastAsia="Malgun Gothic"/>
              </w:rPr>
              <w:t>257</w:t>
            </w:r>
            <w:r w:rsidRPr="00EF5447">
              <w:t>A</w:t>
            </w:r>
          </w:p>
          <w:p w14:paraId="4081E751" w14:textId="77777777" w:rsidR="002071AE" w:rsidRPr="00EF5447" w:rsidRDefault="002071AE" w:rsidP="008C1C13">
            <w:pPr>
              <w:pStyle w:val="TAC"/>
              <w:rPr>
                <w:lang w:eastAsia="fr-FR"/>
              </w:rPr>
            </w:pPr>
            <w:r w:rsidRPr="00EF5447">
              <w:t>DC_8A-</w:t>
            </w:r>
            <w:r w:rsidRPr="00EF5447">
              <w:rPr>
                <w:rFonts w:eastAsia="Malgun Gothic"/>
              </w:rPr>
              <w:t>11A_</w:t>
            </w:r>
            <w:r w:rsidRPr="00EF5447">
              <w:t>n</w:t>
            </w:r>
            <w:r w:rsidRPr="00EF5447">
              <w:rPr>
                <w:rFonts w:eastAsia="Malgun Gothic"/>
              </w:rPr>
              <w:t>257</w:t>
            </w:r>
            <w:r w:rsidRPr="00EF5447">
              <w:t>D</w:t>
            </w:r>
          </w:p>
          <w:p w14:paraId="5293EA83" w14:textId="77777777" w:rsidR="002071AE" w:rsidRPr="00EF5447" w:rsidRDefault="002071AE" w:rsidP="008C1C13">
            <w:pPr>
              <w:pStyle w:val="TAC"/>
              <w:rPr>
                <w:noProof/>
                <w:lang w:eastAsia="zh-CN"/>
              </w:rPr>
            </w:pPr>
            <w:r w:rsidRPr="00EF5447">
              <w:rPr>
                <w:noProof/>
                <w:lang w:eastAsia="zh-CN"/>
              </w:rPr>
              <w:t>DC_8A-11A_n257G</w:t>
            </w:r>
          </w:p>
          <w:p w14:paraId="0F988680" w14:textId="77777777" w:rsidR="002071AE" w:rsidRPr="00EF5447" w:rsidRDefault="002071AE" w:rsidP="008C1C13">
            <w:pPr>
              <w:pStyle w:val="TAC"/>
              <w:rPr>
                <w:noProof/>
                <w:lang w:eastAsia="zh-CN"/>
              </w:rPr>
            </w:pPr>
            <w:r w:rsidRPr="00EF5447">
              <w:rPr>
                <w:noProof/>
                <w:lang w:eastAsia="zh-CN"/>
              </w:rPr>
              <w:t>DC_8A-11A_n257H</w:t>
            </w:r>
          </w:p>
          <w:p w14:paraId="696C86FB" w14:textId="77777777" w:rsidR="002071AE" w:rsidRPr="00EF5447" w:rsidRDefault="002071AE" w:rsidP="008C1C13">
            <w:pPr>
              <w:pStyle w:val="TAC"/>
              <w:rPr>
                <w:noProof/>
                <w:lang w:eastAsia="zh-CN"/>
              </w:rPr>
            </w:pPr>
            <w:r w:rsidRPr="00EF5447">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834B04" w14:textId="77777777" w:rsidR="002071AE" w:rsidRPr="00EF5447" w:rsidRDefault="002071AE" w:rsidP="008C1C13">
            <w:pPr>
              <w:pStyle w:val="TAC"/>
              <w:rPr>
                <w:rFonts w:eastAsiaTheme="minorEastAsia"/>
              </w:rPr>
            </w:pPr>
            <w:r w:rsidRPr="00EF5447">
              <w:t>DC_8A_n257A</w:t>
            </w:r>
          </w:p>
          <w:p w14:paraId="5EE18748" w14:textId="77777777" w:rsidR="002071AE" w:rsidRPr="00EF5447" w:rsidRDefault="002071AE" w:rsidP="008C1C13">
            <w:pPr>
              <w:pStyle w:val="TAC"/>
            </w:pPr>
            <w:r w:rsidRPr="00EF5447">
              <w:t>DC_8A_n257D</w:t>
            </w:r>
          </w:p>
          <w:p w14:paraId="0D0FC328" w14:textId="77777777" w:rsidR="002071AE" w:rsidRPr="00EF5447" w:rsidRDefault="002071AE" w:rsidP="008C1C13">
            <w:pPr>
              <w:pStyle w:val="TAC"/>
            </w:pPr>
            <w:r w:rsidRPr="00EF5447">
              <w:t>DC_8A_n257G</w:t>
            </w:r>
          </w:p>
          <w:p w14:paraId="30BE7B85" w14:textId="77777777" w:rsidR="002071AE" w:rsidRPr="00EF5447" w:rsidRDefault="002071AE" w:rsidP="008C1C13">
            <w:pPr>
              <w:pStyle w:val="TAC"/>
            </w:pPr>
            <w:r w:rsidRPr="00EF5447">
              <w:t>DC_8A_n257H</w:t>
            </w:r>
          </w:p>
          <w:p w14:paraId="16957AAE" w14:textId="77777777" w:rsidR="002071AE" w:rsidRPr="00EF5447" w:rsidRDefault="002071AE" w:rsidP="008C1C13">
            <w:pPr>
              <w:pStyle w:val="TAC"/>
            </w:pPr>
            <w:r w:rsidRPr="00EF5447">
              <w:t>DC_8A_n257I</w:t>
            </w:r>
          </w:p>
          <w:p w14:paraId="7F90251F" w14:textId="77777777" w:rsidR="002071AE" w:rsidRPr="00EF5447" w:rsidRDefault="002071AE" w:rsidP="008C1C13">
            <w:pPr>
              <w:pStyle w:val="TAC"/>
              <w:rPr>
                <w:rFonts w:eastAsiaTheme="minorEastAsia"/>
              </w:rPr>
            </w:pPr>
            <w:r w:rsidRPr="00EF5447">
              <w:t>DC_11A_n257A</w:t>
            </w:r>
          </w:p>
          <w:p w14:paraId="57ED1424" w14:textId="77777777" w:rsidR="002071AE" w:rsidRPr="00EF5447" w:rsidRDefault="002071AE" w:rsidP="008C1C13">
            <w:pPr>
              <w:pStyle w:val="TAC"/>
            </w:pPr>
            <w:r w:rsidRPr="00EF5447">
              <w:t>DC_11A_n257D</w:t>
            </w:r>
          </w:p>
          <w:p w14:paraId="3D2A88E9" w14:textId="77777777" w:rsidR="002071AE" w:rsidRPr="00EF5447" w:rsidRDefault="002071AE" w:rsidP="008C1C13">
            <w:pPr>
              <w:pStyle w:val="TAC"/>
            </w:pPr>
            <w:r w:rsidRPr="00EF5447">
              <w:t>DC_11A_n257G</w:t>
            </w:r>
          </w:p>
          <w:p w14:paraId="23D338B3" w14:textId="77777777" w:rsidR="002071AE" w:rsidRPr="00EF5447" w:rsidRDefault="002071AE" w:rsidP="008C1C13">
            <w:pPr>
              <w:pStyle w:val="TAC"/>
            </w:pPr>
            <w:r w:rsidRPr="00EF5447">
              <w:t>DC_11A_n257H</w:t>
            </w:r>
          </w:p>
          <w:p w14:paraId="7932EDA3" w14:textId="77777777" w:rsidR="002071AE" w:rsidRPr="00EF5447" w:rsidRDefault="002071AE" w:rsidP="008C1C13">
            <w:pPr>
              <w:pStyle w:val="TAC"/>
              <w:rPr>
                <w:noProof/>
                <w:lang w:eastAsia="zh-CN"/>
              </w:rPr>
            </w:pPr>
            <w:r w:rsidRPr="00EF5447">
              <w:t>DC_11A_n257I</w:t>
            </w:r>
          </w:p>
        </w:tc>
      </w:tr>
      <w:tr w:rsidR="002071AE" w:rsidRPr="00EF5447" w14:paraId="31145F2F"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90B13" w14:textId="77777777" w:rsidR="002071AE" w:rsidRPr="00EF5447" w:rsidRDefault="002071AE" w:rsidP="008C1C13">
            <w:pPr>
              <w:pStyle w:val="TAC"/>
              <w:rPr>
                <w:noProof/>
                <w:lang w:eastAsia="zh-CN"/>
              </w:rPr>
            </w:pPr>
            <w:r w:rsidRPr="00EF5447">
              <w:rPr>
                <w:noProof/>
                <w:lang w:eastAsia="zh-CN"/>
              </w:rPr>
              <w:t>DC_5A-66A_n260A</w:t>
            </w:r>
          </w:p>
          <w:p w14:paraId="7C8AA513" w14:textId="77777777" w:rsidR="002071AE" w:rsidRPr="00EF5447" w:rsidRDefault="002071AE" w:rsidP="008C1C13">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6DEBCD8D" w14:textId="77777777" w:rsidR="002071AE" w:rsidRPr="00EF5447" w:rsidRDefault="002071AE" w:rsidP="008C1C13">
            <w:pPr>
              <w:pStyle w:val="TAC"/>
              <w:rPr>
                <w:lang w:eastAsia="fi-FI"/>
              </w:rPr>
            </w:pPr>
            <w:r w:rsidRPr="00EF5447">
              <w:rPr>
                <w:lang w:eastAsia="fi-FI"/>
              </w:rPr>
              <w:t>DC_5A</w:t>
            </w:r>
            <w:r w:rsidRPr="00EF5447">
              <w:rPr>
                <w:rFonts w:cs="Arial"/>
                <w:noProof/>
                <w:szCs w:val="18"/>
              </w:rPr>
              <w:t>-66A</w:t>
            </w:r>
            <w:r w:rsidRPr="00EF5447">
              <w:rPr>
                <w:lang w:eastAsia="fi-FI"/>
              </w:rPr>
              <w:t>_n260H</w:t>
            </w:r>
          </w:p>
          <w:p w14:paraId="0A39799C" w14:textId="77777777" w:rsidR="002071AE" w:rsidRPr="00EF5447" w:rsidRDefault="002071AE" w:rsidP="008C1C13">
            <w:pPr>
              <w:pStyle w:val="TAC"/>
              <w:rPr>
                <w:lang w:eastAsia="fi-FI"/>
              </w:rPr>
            </w:pPr>
            <w:r w:rsidRPr="00EF5447">
              <w:rPr>
                <w:lang w:eastAsia="fi-FI"/>
              </w:rPr>
              <w:t>DC_5A</w:t>
            </w:r>
            <w:r w:rsidRPr="00EF5447">
              <w:rPr>
                <w:rFonts w:cs="Arial"/>
                <w:noProof/>
                <w:szCs w:val="18"/>
              </w:rPr>
              <w:t>-66A</w:t>
            </w:r>
            <w:r w:rsidRPr="00EF5447">
              <w:rPr>
                <w:lang w:eastAsia="fi-FI"/>
              </w:rPr>
              <w:t>_n260I</w:t>
            </w:r>
          </w:p>
          <w:p w14:paraId="59FB11FD" w14:textId="77777777" w:rsidR="002071AE" w:rsidRPr="00EF5447" w:rsidRDefault="002071AE" w:rsidP="008C1C13">
            <w:pPr>
              <w:pStyle w:val="TAC"/>
              <w:rPr>
                <w:lang w:eastAsia="fi-FI"/>
              </w:rPr>
            </w:pPr>
            <w:r w:rsidRPr="00EF5447">
              <w:rPr>
                <w:lang w:eastAsia="fi-FI"/>
              </w:rPr>
              <w:t>DC_5A</w:t>
            </w:r>
            <w:r w:rsidRPr="00EF5447">
              <w:rPr>
                <w:rFonts w:cs="Arial"/>
                <w:noProof/>
                <w:szCs w:val="18"/>
              </w:rPr>
              <w:t>-66A</w:t>
            </w:r>
            <w:r w:rsidRPr="00EF5447">
              <w:rPr>
                <w:lang w:eastAsia="fi-FI"/>
              </w:rPr>
              <w:t>_n260J</w:t>
            </w:r>
          </w:p>
          <w:p w14:paraId="0FEDF938" w14:textId="77777777" w:rsidR="002071AE" w:rsidRPr="00EF5447" w:rsidRDefault="002071AE" w:rsidP="008C1C13">
            <w:pPr>
              <w:pStyle w:val="TAC"/>
              <w:rPr>
                <w:lang w:eastAsia="fi-FI"/>
              </w:rPr>
            </w:pPr>
            <w:r w:rsidRPr="00EF5447">
              <w:rPr>
                <w:lang w:eastAsia="fi-FI"/>
              </w:rPr>
              <w:t>DC_5A</w:t>
            </w:r>
            <w:r w:rsidRPr="00EF5447">
              <w:rPr>
                <w:rFonts w:cs="Arial"/>
                <w:noProof/>
                <w:szCs w:val="18"/>
              </w:rPr>
              <w:t>-66A</w:t>
            </w:r>
            <w:r w:rsidRPr="00EF5447">
              <w:rPr>
                <w:lang w:eastAsia="fi-FI"/>
              </w:rPr>
              <w:t>_n260K</w:t>
            </w:r>
          </w:p>
          <w:p w14:paraId="377E98CF" w14:textId="77777777" w:rsidR="002071AE" w:rsidRPr="00EF5447" w:rsidRDefault="002071AE" w:rsidP="008C1C13">
            <w:pPr>
              <w:pStyle w:val="TAC"/>
              <w:rPr>
                <w:lang w:eastAsia="fi-FI"/>
              </w:rPr>
            </w:pPr>
            <w:r w:rsidRPr="00EF5447">
              <w:rPr>
                <w:lang w:eastAsia="fi-FI"/>
              </w:rPr>
              <w:t>DC_5A</w:t>
            </w:r>
            <w:r w:rsidRPr="00EF5447">
              <w:rPr>
                <w:rFonts w:cs="Arial"/>
                <w:noProof/>
                <w:szCs w:val="18"/>
              </w:rPr>
              <w:t>-66A</w:t>
            </w:r>
            <w:r w:rsidRPr="00EF5447">
              <w:rPr>
                <w:lang w:eastAsia="fi-FI"/>
              </w:rPr>
              <w:t>_n260L</w:t>
            </w:r>
          </w:p>
          <w:p w14:paraId="0EB91146" w14:textId="77777777" w:rsidR="002071AE" w:rsidRPr="00EF5447" w:rsidRDefault="002071AE" w:rsidP="008C1C13">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D85643" w14:textId="77777777" w:rsidR="002071AE" w:rsidRPr="00EF5447" w:rsidRDefault="002071AE" w:rsidP="008C1C13">
            <w:pPr>
              <w:pStyle w:val="TAC"/>
              <w:rPr>
                <w:noProof/>
                <w:lang w:eastAsia="zh-CN"/>
              </w:rPr>
            </w:pPr>
            <w:r w:rsidRPr="00EF5447">
              <w:rPr>
                <w:noProof/>
                <w:lang w:eastAsia="zh-CN"/>
              </w:rPr>
              <w:t>DC_5A_n260A</w:t>
            </w:r>
          </w:p>
          <w:p w14:paraId="42722C25" w14:textId="77777777" w:rsidR="002071AE" w:rsidRPr="00EF5447" w:rsidRDefault="002071AE" w:rsidP="008C1C13">
            <w:pPr>
              <w:pStyle w:val="TAC"/>
              <w:rPr>
                <w:noProof/>
                <w:lang w:eastAsia="zh-CN"/>
              </w:rPr>
            </w:pPr>
            <w:r w:rsidRPr="00EF5447">
              <w:rPr>
                <w:noProof/>
                <w:lang w:eastAsia="zh-CN"/>
              </w:rPr>
              <w:t>DC_66A_n260A</w:t>
            </w:r>
          </w:p>
        </w:tc>
      </w:tr>
      <w:tr w:rsidR="002071AE" w:rsidRPr="00EF5447" w14:paraId="65CA57DB"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945C72" w14:textId="77777777" w:rsidR="002071AE" w:rsidRPr="00EF5447" w:rsidRDefault="002071AE" w:rsidP="008C1C13">
            <w:pPr>
              <w:pStyle w:val="TAC"/>
              <w:rPr>
                <w:lang w:eastAsia="zh-CN"/>
              </w:rPr>
            </w:pPr>
            <w:r w:rsidRPr="00EF5447">
              <w:rPr>
                <w:lang w:eastAsia="zh-CN"/>
              </w:rPr>
              <w:t>DC_5A-66A_n260I</w:t>
            </w:r>
          </w:p>
          <w:p w14:paraId="57AB8177" w14:textId="77777777" w:rsidR="002071AE" w:rsidRPr="00EF5447" w:rsidRDefault="002071AE" w:rsidP="008C1C13">
            <w:pPr>
              <w:pStyle w:val="TAC"/>
              <w:rPr>
                <w:lang w:eastAsia="zh-CN"/>
              </w:rPr>
            </w:pPr>
            <w:r w:rsidRPr="00EF5447">
              <w:rPr>
                <w:lang w:eastAsia="zh-CN"/>
              </w:rPr>
              <w:t>DC_5A-66A_n260J</w:t>
            </w:r>
          </w:p>
          <w:p w14:paraId="69929C67" w14:textId="77777777" w:rsidR="002071AE" w:rsidRPr="00EF5447" w:rsidRDefault="002071AE" w:rsidP="008C1C13">
            <w:pPr>
              <w:pStyle w:val="TAC"/>
              <w:rPr>
                <w:lang w:eastAsia="zh-CN"/>
              </w:rPr>
            </w:pPr>
            <w:r w:rsidRPr="00EF5447">
              <w:rPr>
                <w:lang w:eastAsia="zh-CN"/>
              </w:rPr>
              <w:t>DC_5A-66A_n260K</w:t>
            </w:r>
          </w:p>
          <w:p w14:paraId="38870405" w14:textId="77777777" w:rsidR="002071AE" w:rsidRPr="00EF5447" w:rsidRDefault="002071AE" w:rsidP="008C1C13">
            <w:pPr>
              <w:pStyle w:val="TAC"/>
              <w:rPr>
                <w:lang w:eastAsia="zh-CN"/>
              </w:rPr>
            </w:pPr>
            <w:r w:rsidRPr="00EF5447">
              <w:rPr>
                <w:lang w:eastAsia="zh-CN"/>
              </w:rPr>
              <w:t>DC_5A-66A_n260L</w:t>
            </w:r>
          </w:p>
          <w:p w14:paraId="2EB1FD2C" w14:textId="77777777" w:rsidR="002071AE" w:rsidRPr="00EF5447" w:rsidRDefault="002071AE" w:rsidP="008C1C13">
            <w:pPr>
              <w:pStyle w:val="TAC"/>
              <w:rPr>
                <w:lang w:eastAsia="zh-CN"/>
              </w:rPr>
            </w:pPr>
            <w:r w:rsidRPr="00EF5447">
              <w:rPr>
                <w:lang w:eastAsia="zh-CN"/>
              </w:rPr>
              <w:t>DC_5A-66A_n260M</w:t>
            </w:r>
          </w:p>
          <w:p w14:paraId="7D4A5427" w14:textId="77777777" w:rsidR="002071AE" w:rsidRPr="00EF5447" w:rsidRDefault="002071AE" w:rsidP="008C1C13">
            <w:pPr>
              <w:pStyle w:val="TAC"/>
              <w:rPr>
                <w:lang w:eastAsia="zh-CN"/>
              </w:rPr>
            </w:pPr>
            <w:r w:rsidRPr="00EF5447">
              <w:rPr>
                <w:lang w:eastAsia="zh-CN"/>
              </w:rPr>
              <w:t>DC_5A-66A-66A_n260I</w:t>
            </w:r>
          </w:p>
          <w:p w14:paraId="278B4DD6" w14:textId="77777777" w:rsidR="002071AE" w:rsidRPr="00EF5447" w:rsidRDefault="002071AE" w:rsidP="008C1C13">
            <w:pPr>
              <w:pStyle w:val="TAC"/>
              <w:rPr>
                <w:lang w:eastAsia="zh-CN"/>
              </w:rPr>
            </w:pPr>
            <w:r w:rsidRPr="00EF5447">
              <w:rPr>
                <w:lang w:eastAsia="zh-CN"/>
              </w:rPr>
              <w:t>DC_5A-66A-66A_n260J</w:t>
            </w:r>
          </w:p>
          <w:p w14:paraId="2635D359" w14:textId="77777777" w:rsidR="002071AE" w:rsidRPr="00EF5447" w:rsidRDefault="002071AE" w:rsidP="008C1C13">
            <w:pPr>
              <w:pStyle w:val="TAC"/>
              <w:rPr>
                <w:lang w:eastAsia="zh-CN"/>
              </w:rPr>
            </w:pPr>
            <w:r w:rsidRPr="00EF5447">
              <w:rPr>
                <w:lang w:eastAsia="zh-CN"/>
              </w:rPr>
              <w:t>DC_5A-66A-66A_n260K</w:t>
            </w:r>
          </w:p>
          <w:p w14:paraId="79F9D78B" w14:textId="77777777" w:rsidR="002071AE" w:rsidRPr="00EF5447" w:rsidRDefault="002071AE" w:rsidP="008C1C13">
            <w:pPr>
              <w:pStyle w:val="TAC"/>
              <w:rPr>
                <w:lang w:eastAsia="zh-CN"/>
              </w:rPr>
            </w:pPr>
            <w:r w:rsidRPr="00EF5447">
              <w:rPr>
                <w:lang w:eastAsia="zh-CN"/>
              </w:rPr>
              <w:t>DC_5A-66A-66A_n260L</w:t>
            </w:r>
          </w:p>
          <w:p w14:paraId="00CEE404" w14:textId="77777777" w:rsidR="002071AE" w:rsidRPr="00EF5447" w:rsidRDefault="002071AE" w:rsidP="008C1C13">
            <w:pPr>
              <w:pStyle w:val="TAC"/>
              <w:rPr>
                <w:noProof/>
                <w:lang w:eastAsia="zh-CN"/>
              </w:rPr>
            </w:pPr>
            <w:r w:rsidRPr="00EF5447">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0E0BF4" w14:textId="77777777" w:rsidR="002071AE" w:rsidRPr="00EF5447" w:rsidRDefault="002071AE" w:rsidP="008C1C13">
            <w:pPr>
              <w:pStyle w:val="TAC"/>
              <w:rPr>
                <w:lang w:eastAsia="zh-CN"/>
              </w:rPr>
            </w:pPr>
            <w:r w:rsidRPr="00EF5447">
              <w:rPr>
                <w:lang w:eastAsia="zh-CN"/>
              </w:rPr>
              <w:t>DC_5A_n260I</w:t>
            </w:r>
          </w:p>
          <w:p w14:paraId="61ED4058" w14:textId="77777777" w:rsidR="002071AE" w:rsidRPr="00EF5447" w:rsidRDefault="002071AE" w:rsidP="008C1C13">
            <w:pPr>
              <w:pStyle w:val="TAC"/>
              <w:rPr>
                <w:noProof/>
                <w:lang w:eastAsia="zh-CN"/>
              </w:rPr>
            </w:pPr>
            <w:r w:rsidRPr="00EF5447">
              <w:rPr>
                <w:lang w:eastAsia="zh-CN"/>
              </w:rPr>
              <w:t>DC_66A_n260I</w:t>
            </w:r>
          </w:p>
        </w:tc>
      </w:tr>
      <w:tr w:rsidR="002071AE" w:rsidRPr="00EF5447" w14:paraId="5871082D"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9953AA" w14:textId="77777777" w:rsidR="002071AE" w:rsidRPr="00EF5447" w:rsidRDefault="002071AE" w:rsidP="008C1C13">
            <w:pPr>
              <w:pStyle w:val="TAC"/>
              <w:rPr>
                <w:noProof/>
                <w:lang w:eastAsia="zh-CN"/>
              </w:rPr>
            </w:pPr>
            <w:r w:rsidRPr="00EF5447">
              <w:rPr>
                <w:noProof/>
                <w:lang w:eastAsia="zh-CN"/>
              </w:rPr>
              <w:t>DC_5A-66A-66A_n260A</w:t>
            </w:r>
          </w:p>
          <w:p w14:paraId="7B2B51D5" w14:textId="77777777" w:rsidR="002071AE" w:rsidRPr="00EF5447" w:rsidRDefault="002071AE" w:rsidP="008C1C13">
            <w:pPr>
              <w:pStyle w:val="TAC"/>
            </w:pPr>
            <w:r w:rsidRPr="00EF5447">
              <w:t>DC_5A-66A-66A_n260G</w:t>
            </w:r>
          </w:p>
          <w:p w14:paraId="47EF579B" w14:textId="77777777" w:rsidR="002071AE" w:rsidRPr="00EF5447" w:rsidRDefault="002071AE" w:rsidP="008C1C13">
            <w:pPr>
              <w:pStyle w:val="TAC"/>
              <w:rPr>
                <w:lang w:eastAsia="fr-FR"/>
              </w:rPr>
            </w:pPr>
            <w:r w:rsidRPr="00EF5447">
              <w:t>DC_5A-66A-66A_n260H</w:t>
            </w:r>
          </w:p>
          <w:p w14:paraId="4400BFA2" w14:textId="77777777" w:rsidR="002071AE" w:rsidRPr="00EF5447" w:rsidRDefault="002071AE" w:rsidP="008C1C13">
            <w:pPr>
              <w:pStyle w:val="TAC"/>
              <w:rPr>
                <w:noProof/>
                <w:lang w:eastAsia="zh-CN"/>
              </w:rPr>
            </w:pPr>
            <w:r w:rsidRPr="00EF5447">
              <w:t>DC_5A-66A-66A_n260I</w:t>
            </w:r>
          </w:p>
          <w:p w14:paraId="6BC47A06" w14:textId="77777777" w:rsidR="002071AE" w:rsidRPr="00EF5447" w:rsidRDefault="002071AE" w:rsidP="008C1C13">
            <w:pPr>
              <w:pStyle w:val="TAC"/>
              <w:rPr>
                <w:noProof/>
                <w:lang w:eastAsia="zh-CN"/>
              </w:rPr>
            </w:pPr>
            <w:r w:rsidRPr="00EF5447">
              <w:t>DC_5A-66A-66A_n260J</w:t>
            </w:r>
          </w:p>
          <w:p w14:paraId="6B8A1FA7" w14:textId="77777777" w:rsidR="002071AE" w:rsidRPr="00EF5447" w:rsidRDefault="002071AE" w:rsidP="008C1C13">
            <w:pPr>
              <w:pStyle w:val="TAC"/>
              <w:rPr>
                <w:noProof/>
                <w:lang w:eastAsia="zh-CN"/>
              </w:rPr>
            </w:pPr>
            <w:r w:rsidRPr="00EF5447">
              <w:t>DC_5A-66A-66A_n260K</w:t>
            </w:r>
          </w:p>
          <w:p w14:paraId="2CED4407" w14:textId="77777777" w:rsidR="002071AE" w:rsidRPr="00EF5447" w:rsidRDefault="002071AE" w:rsidP="008C1C13">
            <w:pPr>
              <w:pStyle w:val="TAC"/>
              <w:rPr>
                <w:noProof/>
                <w:lang w:eastAsia="zh-CN"/>
              </w:rPr>
            </w:pPr>
            <w:r w:rsidRPr="00EF5447">
              <w:t>DC_5A-66A-66A_n260L</w:t>
            </w:r>
          </w:p>
          <w:p w14:paraId="25578BD9" w14:textId="77777777" w:rsidR="002071AE" w:rsidRPr="00EF5447" w:rsidRDefault="002071AE" w:rsidP="008C1C13">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9CCC5D" w14:textId="77777777" w:rsidR="002071AE" w:rsidRPr="00EF5447" w:rsidRDefault="002071AE" w:rsidP="008C1C13">
            <w:pPr>
              <w:pStyle w:val="TAC"/>
              <w:rPr>
                <w:noProof/>
                <w:lang w:eastAsia="zh-CN"/>
              </w:rPr>
            </w:pPr>
            <w:r w:rsidRPr="00EF5447">
              <w:rPr>
                <w:noProof/>
                <w:lang w:eastAsia="zh-CN"/>
              </w:rPr>
              <w:t>DC_5A_n260A</w:t>
            </w:r>
          </w:p>
          <w:p w14:paraId="5C58DF07" w14:textId="77777777" w:rsidR="002071AE" w:rsidRPr="00EF5447" w:rsidRDefault="002071AE" w:rsidP="008C1C13">
            <w:pPr>
              <w:pStyle w:val="TAC"/>
              <w:rPr>
                <w:noProof/>
                <w:lang w:eastAsia="zh-CN"/>
              </w:rPr>
            </w:pPr>
            <w:r w:rsidRPr="00EF5447">
              <w:rPr>
                <w:noProof/>
                <w:lang w:eastAsia="zh-CN"/>
              </w:rPr>
              <w:t>DC_66A_n260A</w:t>
            </w:r>
          </w:p>
        </w:tc>
      </w:tr>
      <w:tr w:rsidR="002071AE" w:rsidRPr="00EF5447" w14:paraId="551039C0"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539120" w14:textId="77777777" w:rsidR="002071AE" w:rsidRPr="00EF5447" w:rsidRDefault="002071AE" w:rsidP="008C1C13">
            <w:pPr>
              <w:pStyle w:val="TAC"/>
              <w:rPr>
                <w:lang w:eastAsia="fi-FI"/>
              </w:rPr>
            </w:pPr>
            <w:r w:rsidRPr="00EF5447">
              <w:rPr>
                <w:lang w:eastAsia="fi-FI"/>
              </w:rPr>
              <w:t>DC_5A</w:t>
            </w:r>
            <w:r w:rsidRPr="00EF5447">
              <w:rPr>
                <w:rFonts w:cs="Arial"/>
                <w:noProof/>
                <w:szCs w:val="18"/>
              </w:rPr>
              <w:t>-66A</w:t>
            </w:r>
            <w:r w:rsidRPr="00EF5447">
              <w:rPr>
                <w:lang w:eastAsia="fi-FI"/>
              </w:rPr>
              <w:t>_n260I</w:t>
            </w:r>
          </w:p>
          <w:p w14:paraId="37F325E2" w14:textId="77777777" w:rsidR="002071AE" w:rsidRPr="00EF5447" w:rsidRDefault="002071AE" w:rsidP="008C1C13">
            <w:pPr>
              <w:pStyle w:val="TAC"/>
              <w:rPr>
                <w:lang w:eastAsia="fi-FI"/>
              </w:rPr>
            </w:pPr>
            <w:r w:rsidRPr="00EF5447">
              <w:rPr>
                <w:lang w:eastAsia="fi-FI"/>
              </w:rPr>
              <w:t>DC_5A</w:t>
            </w:r>
            <w:r w:rsidRPr="00EF5447">
              <w:rPr>
                <w:rFonts w:cs="Arial"/>
                <w:noProof/>
                <w:szCs w:val="18"/>
              </w:rPr>
              <w:t>-66A</w:t>
            </w:r>
            <w:r w:rsidRPr="00EF5447">
              <w:rPr>
                <w:lang w:eastAsia="fi-FI"/>
              </w:rPr>
              <w:t>_n260J</w:t>
            </w:r>
          </w:p>
          <w:p w14:paraId="06011DDB" w14:textId="77777777" w:rsidR="002071AE" w:rsidRPr="00EF5447" w:rsidRDefault="002071AE" w:rsidP="008C1C13">
            <w:pPr>
              <w:pStyle w:val="TAC"/>
              <w:rPr>
                <w:lang w:eastAsia="fi-FI"/>
              </w:rPr>
            </w:pPr>
            <w:r w:rsidRPr="00EF5447">
              <w:rPr>
                <w:lang w:eastAsia="fi-FI"/>
              </w:rPr>
              <w:t>DC_5A</w:t>
            </w:r>
            <w:r w:rsidRPr="00EF5447">
              <w:rPr>
                <w:rFonts w:cs="Arial"/>
                <w:noProof/>
                <w:szCs w:val="18"/>
              </w:rPr>
              <w:t>-66A</w:t>
            </w:r>
            <w:r w:rsidRPr="00EF5447">
              <w:rPr>
                <w:lang w:eastAsia="fi-FI"/>
              </w:rPr>
              <w:t>_n260K</w:t>
            </w:r>
          </w:p>
          <w:p w14:paraId="73E3215D" w14:textId="77777777" w:rsidR="002071AE" w:rsidRPr="00EF5447" w:rsidRDefault="002071AE" w:rsidP="008C1C13">
            <w:pPr>
              <w:pStyle w:val="TAC"/>
              <w:rPr>
                <w:lang w:eastAsia="fi-FI"/>
              </w:rPr>
            </w:pPr>
            <w:r w:rsidRPr="00EF5447">
              <w:rPr>
                <w:lang w:eastAsia="fi-FI"/>
              </w:rPr>
              <w:t>DC_5A</w:t>
            </w:r>
            <w:r w:rsidRPr="00EF5447">
              <w:rPr>
                <w:rFonts w:cs="Arial"/>
                <w:noProof/>
                <w:szCs w:val="18"/>
              </w:rPr>
              <w:t>-66A</w:t>
            </w:r>
            <w:r w:rsidRPr="00EF5447">
              <w:rPr>
                <w:lang w:eastAsia="fi-FI"/>
              </w:rPr>
              <w:t>_n260L</w:t>
            </w:r>
          </w:p>
          <w:p w14:paraId="6B83DF93" w14:textId="77777777" w:rsidR="002071AE" w:rsidRPr="00EF5447" w:rsidRDefault="002071AE" w:rsidP="008C1C13">
            <w:pPr>
              <w:pStyle w:val="TAC"/>
              <w:rPr>
                <w:lang w:eastAsia="zh-CN"/>
              </w:rPr>
            </w:pPr>
            <w:r w:rsidRPr="00EF5447">
              <w:rPr>
                <w:lang w:eastAsia="fi-FI"/>
              </w:rPr>
              <w:t>DC_5A</w:t>
            </w:r>
            <w:r w:rsidRPr="00EF5447">
              <w:rPr>
                <w:rFonts w:cs="Arial"/>
                <w:noProof/>
                <w:szCs w:val="18"/>
                <w:lang w:eastAsia="zh-CN"/>
              </w:rPr>
              <w:t>-66A</w:t>
            </w:r>
            <w:r w:rsidRPr="00EF5447">
              <w:rPr>
                <w:lang w:eastAsia="fi-FI"/>
              </w:rPr>
              <w:t>_n260M</w:t>
            </w:r>
          </w:p>
          <w:p w14:paraId="3D24EEBB" w14:textId="77777777" w:rsidR="002071AE" w:rsidRPr="00EF5447" w:rsidRDefault="002071AE" w:rsidP="008C1C13">
            <w:pPr>
              <w:pStyle w:val="TAC"/>
              <w:rPr>
                <w:lang w:eastAsia="zh-CN"/>
              </w:rPr>
            </w:pPr>
            <w:r w:rsidRPr="00EF5447">
              <w:rPr>
                <w:lang w:eastAsia="zh-CN"/>
              </w:rPr>
              <w:t>DC_5A-66A-66A_n260I</w:t>
            </w:r>
          </w:p>
          <w:p w14:paraId="4CE75E2A" w14:textId="77777777" w:rsidR="002071AE" w:rsidRPr="00EF5447" w:rsidRDefault="002071AE" w:rsidP="008C1C13">
            <w:pPr>
              <w:pStyle w:val="TAC"/>
              <w:rPr>
                <w:lang w:eastAsia="zh-CN"/>
              </w:rPr>
            </w:pPr>
            <w:r w:rsidRPr="00EF5447">
              <w:rPr>
                <w:lang w:eastAsia="zh-CN"/>
              </w:rPr>
              <w:t>DC_5A-66A-66A_n260J</w:t>
            </w:r>
          </w:p>
          <w:p w14:paraId="6314501D" w14:textId="77777777" w:rsidR="002071AE" w:rsidRPr="00EF5447" w:rsidRDefault="002071AE" w:rsidP="008C1C13">
            <w:pPr>
              <w:pStyle w:val="TAC"/>
              <w:rPr>
                <w:lang w:eastAsia="zh-CN"/>
              </w:rPr>
            </w:pPr>
            <w:r w:rsidRPr="00EF5447">
              <w:rPr>
                <w:lang w:eastAsia="zh-CN"/>
              </w:rPr>
              <w:t>DC_5A-66A-66A_n260K</w:t>
            </w:r>
          </w:p>
          <w:p w14:paraId="1D526717" w14:textId="77777777" w:rsidR="002071AE" w:rsidRPr="00EF5447" w:rsidRDefault="002071AE" w:rsidP="008C1C13">
            <w:pPr>
              <w:pStyle w:val="TAC"/>
              <w:rPr>
                <w:lang w:eastAsia="zh-CN"/>
              </w:rPr>
            </w:pPr>
            <w:r w:rsidRPr="00EF5447">
              <w:rPr>
                <w:lang w:eastAsia="zh-CN"/>
              </w:rPr>
              <w:t>DC_5A-66A-66A_n260L</w:t>
            </w:r>
          </w:p>
          <w:p w14:paraId="7D49AF2C" w14:textId="77777777" w:rsidR="002071AE" w:rsidRPr="00EF5447" w:rsidRDefault="002071AE" w:rsidP="008C1C13">
            <w:pPr>
              <w:pStyle w:val="TAC"/>
              <w:rPr>
                <w:noProof/>
                <w:lang w:eastAsia="zh-CN"/>
              </w:rPr>
            </w:pPr>
            <w:r w:rsidRPr="00EF5447">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ED238AD" w14:textId="77777777" w:rsidR="002071AE" w:rsidRPr="00EF5447" w:rsidRDefault="002071AE" w:rsidP="008C1C13">
            <w:pPr>
              <w:pStyle w:val="TAC"/>
              <w:rPr>
                <w:noProof/>
                <w:lang w:eastAsia="zh-CN"/>
              </w:rPr>
            </w:pPr>
            <w:r w:rsidRPr="00EF5447">
              <w:rPr>
                <w:noProof/>
                <w:lang w:eastAsia="zh-CN"/>
              </w:rPr>
              <w:t>DC_5A_n260G</w:t>
            </w:r>
          </w:p>
          <w:p w14:paraId="31D50AE8" w14:textId="77777777" w:rsidR="002071AE" w:rsidRPr="00EF5447" w:rsidRDefault="002071AE" w:rsidP="008C1C13">
            <w:pPr>
              <w:pStyle w:val="TAC"/>
              <w:rPr>
                <w:noProof/>
                <w:lang w:eastAsia="zh-CN"/>
              </w:rPr>
            </w:pPr>
            <w:r w:rsidRPr="00EF5447">
              <w:rPr>
                <w:noProof/>
                <w:lang w:eastAsia="zh-CN"/>
              </w:rPr>
              <w:t>DC_66A_n260G</w:t>
            </w:r>
          </w:p>
        </w:tc>
      </w:tr>
      <w:tr w:rsidR="002071AE" w:rsidRPr="00EF5447" w14:paraId="378C08CE"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A8461ED" w14:textId="77777777" w:rsidR="002071AE" w:rsidRPr="00EF5447" w:rsidRDefault="002071AE" w:rsidP="008C1C13">
            <w:pPr>
              <w:pStyle w:val="TAC"/>
              <w:rPr>
                <w:lang w:eastAsia="fi-FI"/>
              </w:rPr>
            </w:pPr>
            <w:r w:rsidRPr="00EF5447">
              <w:rPr>
                <w:lang w:eastAsia="fi-FI"/>
              </w:rPr>
              <w:t>DC_5A</w:t>
            </w:r>
            <w:r w:rsidRPr="00EF5447">
              <w:rPr>
                <w:rFonts w:cs="Arial"/>
                <w:noProof/>
                <w:szCs w:val="18"/>
              </w:rPr>
              <w:t>-66A</w:t>
            </w:r>
            <w:r w:rsidRPr="00EF5447">
              <w:rPr>
                <w:lang w:eastAsia="fi-FI"/>
              </w:rPr>
              <w:t>_n260I</w:t>
            </w:r>
          </w:p>
          <w:p w14:paraId="73AD9F81" w14:textId="77777777" w:rsidR="002071AE" w:rsidRPr="00EF5447" w:rsidRDefault="002071AE" w:rsidP="008C1C13">
            <w:pPr>
              <w:pStyle w:val="TAC"/>
              <w:rPr>
                <w:lang w:eastAsia="fi-FI"/>
              </w:rPr>
            </w:pPr>
            <w:r w:rsidRPr="00EF5447">
              <w:rPr>
                <w:lang w:eastAsia="fi-FI"/>
              </w:rPr>
              <w:t>DC_5A</w:t>
            </w:r>
            <w:r w:rsidRPr="00EF5447">
              <w:rPr>
                <w:rFonts w:cs="Arial"/>
                <w:noProof/>
                <w:szCs w:val="18"/>
              </w:rPr>
              <w:t>-66A</w:t>
            </w:r>
            <w:r w:rsidRPr="00EF5447">
              <w:rPr>
                <w:lang w:eastAsia="fi-FI"/>
              </w:rPr>
              <w:t>_n260J</w:t>
            </w:r>
          </w:p>
          <w:p w14:paraId="66CD12F8" w14:textId="77777777" w:rsidR="002071AE" w:rsidRPr="00EF5447" w:rsidRDefault="002071AE" w:rsidP="008C1C13">
            <w:pPr>
              <w:pStyle w:val="TAC"/>
              <w:rPr>
                <w:lang w:eastAsia="fi-FI"/>
              </w:rPr>
            </w:pPr>
            <w:r w:rsidRPr="00EF5447">
              <w:rPr>
                <w:lang w:eastAsia="fi-FI"/>
              </w:rPr>
              <w:t>DC_5A</w:t>
            </w:r>
            <w:r w:rsidRPr="00EF5447">
              <w:rPr>
                <w:rFonts w:cs="Arial"/>
                <w:noProof/>
                <w:szCs w:val="18"/>
              </w:rPr>
              <w:t>-66A</w:t>
            </w:r>
            <w:r w:rsidRPr="00EF5447">
              <w:rPr>
                <w:lang w:eastAsia="fi-FI"/>
              </w:rPr>
              <w:t>_n260K</w:t>
            </w:r>
          </w:p>
          <w:p w14:paraId="645D9EB7" w14:textId="77777777" w:rsidR="002071AE" w:rsidRPr="00EF5447" w:rsidRDefault="002071AE" w:rsidP="008C1C13">
            <w:pPr>
              <w:pStyle w:val="TAC"/>
              <w:rPr>
                <w:lang w:eastAsia="fi-FI"/>
              </w:rPr>
            </w:pPr>
            <w:r w:rsidRPr="00EF5447">
              <w:rPr>
                <w:lang w:eastAsia="fi-FI"/>
              </w:rPr>
              <w:t>DC_5A</w:t>
            </w:r>
            <w:r w:rsidRPr="00EF5447">
              <w:rPr>
                <w:rFonts w:cs="Arial"/>
                <w:noProof/>
                <w:szCs w:val="18"/>
              </w:rPr>
              <w:t>-66A</w:t>
            </w:r>
            <w:r w:rsidRPr="00EF5447">
              <w:rPr>
                <w:lang w:eastAsia="fi-FI"/>
              </w:rPr>
              <w:t>_n260L</w:t>
            </w:r>
          </w:p>
          <w:p w14:paraId="769EBE86" w14:textId="77777777" w:rsidR="002071AE" w:rsidRPr="00EF5447" w:rsidRDefault="002071AE" w:rsidP="008C1C13">
            <w:pPr>
              <w:pStyle w:val="TAC"/>
              <w:rPr>
                <w:lang w:eastAsia="zh-CN"/>
              </w:rPr>
            </w:pPr>
            <w:r w:rsidRPr="00EF5447">
              <w:rPr>
                <w:lang w:eastAsia="fi-FI"/>
              </w:rPr>
              <w:t>DC_5A</w:t>
            </w:r>
            <w:r w:rsidRPr="00EF5447">
              <w:rPr>
                <w:rFonts w:cs="Arial"/>
                <w:noProof/>
                <w:szCs w:val="18"/>
                <w:lang w:eastAsia="zh-CN"/>
              </w:rPr>
              <w:t>-66A</w:t>
            </w:r>
            <w:r w:rsidRPr="00EF5447">
              <w:rPr>
                <w:lang w:eastAsia="fi-FI"/>
              </w:rPr>
              <w:t>_n260M</w:t>
            </w:r>
          </w:p>
          <w:p w14:paraId="43001809" w14:textId="77777777" w:rsidR="002071AE" w:rsidRPr="00EF5447" w:rsidRDefault="002071AE" w:rsidP="008C1C13">
            <w:pPr>
              <w:pStyle w:val="TAC"/>
              <w:rPr>
                <w:lang w:eastAsia="zh-CN"/>
              </w:rPr>
            </w:pPr>
            <w:r w:rsidRPr="00EF5447">
              <w:rPr>
                <w:lang w:eastAsia="zh-CN"/>
              </w:rPr>
              <w:t>DC_5A-66A-66A_n260I</w:t>
            </w:r>
          </w:p>
          <w:p w14:paraId="75A6E6C2" w14:textId="77777777" w:rsidR="002071AE" w:rsidRPr="00EF5447" w:rsidRDefault="002071AE" w:rsidP="008C1C13">
            <w:pPr>
              <w:pStyle w:val="TAC"/>
              <w:rPr>
                <w:lang w:eastAsia="zh-CN"/>
              </w:rPr>
            </w:pPr>
            <w:r w:rsidRPr="00EF5447">
              <w:rPr>
                <w:lang w:eastAsia="zh-CN"/>
              </w:rPr>
              <w:t>DC_5A-66A-66A_n260J</w:t>
            </w:r>
          </w:p>
          <w:p w14:paraId="1EEFAA59" w14:textId="77777777" w:rsidR="002071AE" w:rsidRPr="00EF5447" w:rsidRDefault="002071AE" w:rsidP="008C1C13">
            <w:pPr>
              <w:pStyle w:val="TAC"/>
              <w:rPr>
                <w:lang w:eastAsia="zh-CN"/>
              </w:rPr>
            </w:pPr>
            <w:r w:rsidRPr="00EF5447">
              <w:rPr>
                <w:lang w:eastAsia="zh-CN"/>
              </w:rPr>
              <w:t>DC_5A-66A-66A_n260K</w:t>
            </w:r>
          </w:p>
          <w:p w14:paraId="6B66D433" w14:textId="77777777" w:rsidR="002071AE" w:rsidRPr="00EF5447" w:rsidRDefault="002071AE" w:rsidP="008C1C13">
            <w:pPr>
              <w:pStyle w:val="TAC"/>
              <w:rPr>
                <w:lang w:eastAsia="zh-CN"/>
              </w:rPr>
            </w:pPr>
            <w:r w:rsidRPr="00EF5447">
              <w:rPr>
                <w:lang w:eastAsia="zh-CN"/>
              </w:rPr>
              <w:t>DC_5A-66A-66A_n260L</w:t>
            </w:r>
          </w:p>
          <w:p w14:paraId="62E78763" w14:textId="77777777" w:rsidR="002071AE" w:rsidRPr="00EF5447" w:rsidRDefault="002071AE" w:rsidP="008C1C13">
            <w:pPr>
              <w:pStyle w:val="TAC"/>
              <w:rPr>
                <w:noProof/>
                <w:lang w:eastAsia="zh-CN"/>
              </w:rPr>
            </w:pPr>
            <w:r w:rsidRPr="00EF5447">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41B94E" w14:textId="77777777" w:rsidR="002071AE" w:rsidRPr="00EF5447" w:rsidRDefault="002071AE" w:rsidP="008C1C13">
            <w:pPr>
              <w:pStyle w:val="TAC"/>
              <w:rPr>
                <w:noProof/>
                <w:lang w:eastAsia="zh-CN"/>
              </w:rPr>
            </w:pPr>
            <w:r w:rsidRPr="00EF5447">
              <w:rPr>
                <w:noProof/>
                <w:lang w:eastAsia="zh-CN"/>
              </w:rPr>
              <w:t>DC_5A_n260H</w:t>
            </w:r>
          </w:p>
          <w:p w14:paraId="5F6EC518" w14:textId="77777777" w:rsidR="002071AE" w:rsidRPr="00EF5447" w:rsidRDefault="002071AE" w:rsidP="008C1C13">
            <w:pPr>
              <w:pStyle w:val="TAC"/>
              <w:rPr>
                <w:noProof/>
                <w:lang w:eastAsia="zh-CN"/>
              </w:rPr>
            </w:pPr>
            <w:r w:rsidRPr="00EF5447">
              <w:rPr>
                <w:noProof/>
                <w:lang w:eastAsia="zh-CN"/>
              </w:rPr>
              <w:t>DC_66A_n260H</w:t>
            </w:r>
          </w:p>
        </w:tc>
      </w:tr>
      <w:tr w:rsidR="002071AE" w:rsidRPr="00EF5447" w14:paraId="77E46897"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3A8D92" w14:textId="77777777" w:rsidR="002071AE" w:rsidRPr="00EF5447" w:rsidRDefault="002071AE" w:rsidP="008C1C13">
            <w:pPr>
              <w:pStyle w:val="TAC"/>
              <w:rPr>
                <w:lang w:eastAsia="zh-CN"/>
              </w:rPr>
            </w:pPr>
            <w:r w:rsidRPr="00EF5447">
              <w:rPr>
                <w:lang w:eastAsia="zh-CN"/>
              </w:rPr>
              <w:t>DC_5A-66A_n261A</w:t>
            </w:r>
          </w:p>
          <w:p w14:paraId="6B55DF7F" w14:textId="77777777" w:rsidR="002071AE" w:rsidRPr="00EF5447" w:rsidRDefault="002071AE" w:rsidP="008C1C13">
            <w:pPr>
              <w:pStyle w:val="TAC"/>
              <w:rPr>
                <w:lang w:eastAsia="zh-CN"/>
              </w:rPr>
            </w:pPr>
            <w:r w:rsidRPr="00EF5447">
              <w:rPr>
                <w:lang w:eastAsia="zh-CN"/>
              </w:rPr>
              <w:t>DC_5A-66A_n261I</w:t>
            </w:r>
          </w:p>
          <w:p w14:paraId="586BF396" w14:textId="77777777" w:rsidR="002071AE" w:rsidRPr="00EF5447" w:rsidRDefault="002071AE" w:rsidP="008C1C13">
            <w:pPr>
              <w:pStyle w:val="TAC"/>
              <w:rPr>
                <w:lang w:eastAsia="zh-CN"/>
              </w:rPr>
            </w:pPr>
            <w:r w:rsidRPr="00EF5447">
              <w:rPr>
                <w:lang w:eastAsia="zh-CN"/>
              </w:rPr>
              <w:t>DC_5A-66A_n261J</w:t>
            </w:r>
          </w:p>
          <w:p w14:paraId="406CA36C" w14:textId="77777777" w:rsidR="002071AE" w:rsidRPr="00EF5447" w:rsidRDefault="002071AE" w:rsidP="008C1C13">
            <w:pPr>
              <w:pStyle w:val="TAC"/>
              <w:rPr>
                <w:lang w:eastAsia="zh-CN"/>
              </w:rPr>
            </w:pPr>
            <w:r w:rsidRPr="00EF5447">
              <w:rPr>
                <w:lang w:eastAsia="zh-CN"/>
              </w:rPr>
              <w:t>DC_5A-66A_n261K</w:t>
            </w:r>
          </w:p>
          <w:p w14:paraId="22C64F96" w14:textId="77777777" w:rsidR="002071AE" w:rsidRPr="00EF5447" w:rsidRDefault="002071AE" w:rsidP="008C1C13">
            <w:pPr>
              <w:pStyle w:val="TAC"/>
              <w:rPr>
                <w:lang w:eastAsia="zh-CN"/>
              </w:rPr>
            </w:pPr>
            <w:r w:rsidRPr="00EF5447">
              <w:rPr>
                <w:lang w:eastAsia="zh-CN"/>
              </w:rPr>
              <w:t>DC_5A-66A_n261L</w:t>
            </w:r>
          </w:p>
          <w:p w14:paraId="2CE7EFCE" w14:textId="77777777" w:rsidR="002071AE" w:rsidRPr="00EF5447" w:rsidRDefault="002071AE" w:rsidP="008C1C13">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78228" w14:textId="77777777" w:rsidR="002071AE" w:rsidRPr="00EF5447" w:rsidRDefault="002071AE" w:rsidP="008C1C13">
            <w:pPr>
              <w:pStyle w:val="TAC"/>
              <w:rPr>
                <w:lang w:eastAsia="zh-CN"/>
              </w:rPr>
            </w:pPr>
            <w:r w:rsidRPr="00EF5447">
              <w:rPr>
                <w:lang w:eastAsia="zh-CN"/>
              </w:rPr>
              <w:t>DC_5A_n261A</w:t>
            </w:r>
          </w:p>
          <w:p w14:paraId="44792DF2" w14:textId="77777777" w:rsidR="002071AE" w:rsidRPr="00EF5447" w:rsidRDefault="002071AE" w:rsidP="008C1C13">
            <w:pPr>
              <w:pStyle w:val="TAC"/>
              <w:rPr>
                <w:noProof/>
                <w:lang w:eastAsia="zh-CN"/>
              </w:rPr>
            </w:pPr>
            <w:r w:rsidRPr="00EF5447">
              <w:rPr>
                <w:lang w:eastAsia="zh-CN"/>
              </w:rPr>
              <w:t>DC_66A_n261A</w:t>
            </w:r>
          </w:p>
        </w:tc>
      </w:tr>
      <w:tr w:rsidR="002071AE" w:rsidRPr="00EF5447" w14:paraId="017E64F6"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8D543B" w14:textId="77777777" w:rsidR="002071AE" w:rsidRPr="00EF5447" w:rsidRDefault="002071AE" w:rsidP="008C1C13">
            <w:pPr>
              <w:pStyle w:val="TAC"/>
              <w:rPr>
                <w:lang w:eastAsia="zh-CN"/>
              </w:rPr>
            </w:pPr>
            <w:r w:rsidRPr="00EF5447">
              <w:rPr>
                <w:lang w:eastAsia="zh-CN"/>
              </w:rPr>
              <w:t>DC_5A-66A_n261(2G)</w:t>
            </w:r>
          </w:p>
          <w:p w14:paraId="18E51A27" w14:textId="77777777" w:rsidR="002071AE" w:rsidRPr="00EF5447" w:rsidRDefault="002071AE" w:rsidP="008C1C13">
            <w:pPr>
              <w:pStyle w:val="TAC"/>
              <w:rPr>
                <w:lang w:eastAsia="zh-CN"/>
              </w:rPr>
            </w:pPr>
            <w:r w:rsidRPr="00EF5447">
              <w:rPr>
                <w:lang w:eastAsia="zh-CN"/>
              </w:rPr>
              <w:t>DC_5A-66A_n261(2H)</w:t>
            </w:r>
          </w:p>
          <w:p w14:paraId="2828FEEB" w14:textId="77777777" w:rsidR="002071AE" w:rsidRPr="00EF5447" w:rsidRDefault="002071AE" w:rsidP="008C1C13">
            <w:pPr>
              <w:pStyle w:val="TAC"/>
              <w:rPr>
                <w:lang w:eastAsia="zh-CN"/>
              </w:rPr>
            </w:pPr>
            <w:r w:rsidRPr="00EF5447">
              <w:rPr>
                <w:lang w:eastAsia="zh-CN"/>
              </w:rPr>
              <w:t>DC_5A-66A_n261(A-G)</w:t>
            </w:r>
          </w:p>
          <w:p w14:paraId="47C8526A" w14:textId="77777777" w:rsidR="002071AE" w:rsidRPr="00EF5447" w:rsidRDefault="002071AE" w:rsidP="008C1C13">
            <w:pPr>
              <w:pStyle w:val="TAC"/>
              <w:rPr>
                <w:lang w:eastAsia="zh-CN"/>
              </w:rPr>
            </w:pPr>
            <w:r w:rsidRPr="00EF5447">
              <w:rPr>
                <w:lang w:eastAsia="zh-CN"/>
              </w:rPr>
              <w:t>DC_5A-66A_n261(A-H)</w:t>
            </w:r>
          </w:p>
          <w:p w14:paraId="6B0E8C90" w14:textId="77777777" w:rsidR="002071AE" w:rsidRPr="00EF5447" w:rsidRDefault="002071AE" w:rsidP="008C1C13">
            <w:pPr>
              <w:pStyle w:val="TAC"/>
              <w:rPr>
                <w:lang w:eastAsia="zh-CN"/>
              </w:rPr>
            </w:pPr>
            <w:r w:rsidRPr="00EF5447">
              <w:rPr>
                <w:lang w:eastAsia="zh-CN"/>
              </w:rPr>
              <w:t>DC_5A-66A_n261(A-J)</w:t>
            </w:r>
          </w:p>
          <w:p w14:paraId="28336B46" w14:textId="77777777" w:rsidR="002071AE" w:rsidRPr="00EF5447" w:rsidRDefault="002071AE" w:rsidP="008C1C13">
            <w:pPr>
              <w:pStyle w:val="TAC"/>
              <w:rPr>
                <w:lang w:eastAsia="zh-CN"/>
              </w:rPr>
            </w:pPr>
            <w:r w:rsidRPr="00EF5447">
              <w:rPr>
                <w:lang w:eastAsia="zh-CN"/>
              </w:rPr>
              <w:t>DC_5A-66A_n261(A-K)</w:t>
            </w:r>
          </w:p>
          <w:p w14:paraId="57A712C0" w14:textId="77777777" w:rsidR="002071AE" w:rsidRPr="00EF5447" w:rsidRDefault="002071AE" w:rsidP="008C1C13">
            <w:pPr>
              <w:pStyle w:val="TAC"/>
              <w:rPr>
                <w:lang w:eastAsia="zh-CN"/>
              </w:rPr>
            </w:pPr>
            <w:r w:rsidRPr="00EF5447">
              <w:rPr>
                <w:lang w:eastAsia="zh-CN"/>
              </w:rPr>
              <w:t>DC_5A-66A_n261(A-L)</w:t>
            </w:r>
          </w:p>
          <w:p w14:paraId="3F87440A" w14:textId="77777777" w:rsidR="002071AE" w:rsidRPr="00EF5447" w:rsidRDefault="002071AE" w:rsidP="008C1C13">
            <w:pPr>
              <w:pStyle w:val="TAC"/>
              <w:rPr>
                <w:lang w:eastAsia="zh-CN"/>
              </w:rPr>
            </w:pPr>
            <w:r w:rsidRPr="00EF5447">
              <w:rPr>
                <w:lang w:eastAsia="zh-CN"/>
              </w:rPr>
              <w:t>DC_5A-66A_n261(2A-G)</w:t>
            </w:r>
          </w:p>
          <w:p w14:paraId="434A09E0" w14:textId="77777777" w:rsidR="002071AE" w:rsidRPr="00EF5447" w:rsidRDefault="002071AE" w:rsidP="008C1C13">
            <w:pPr>
              <w:pStyle w:val="TAC"/>
              <w:rPr>
                <w:lang w:eastAsia="zh-CN"/>
              </w:rPr>
            </w:pPr>
            <w:r w:rsidRPr="00EF5447">
              <w:rPr>
                <w:lang w:eastAsia="zh-CN"/>
              </w:rPr>
              <w:t>DC_5A-66A_n261(2A-H)</w:t>
            </w:r>
          </w:p>
          <w:p w14:paraId="0A69B2D7" w14:textId="77777777" w:rsidR="002071AE" w:rsidRPr="00EF5447" w:rsidRDefault="002071AE" w:rsidP="008C1C13">
            <w:pPr>
              <w:pStyle w:val="TAC"/>
              <w:rPr>
                <w:lang w:eastAsia="zh-CN"/>
              </w:rPr>
            </w:pPr>
            <w:r w:rsidRPr="00EF5447">
              <w:rPr>
                <w:lang w:eastAsia="zh-CN"/>
              </w:rPr>
              <w:t>DC_5A-66A_n261(2A-I)</w:t>
            </w:r>
          </w:p>
          <w:p w14:paraId="13FE9B21" w14:textId="77777777" w:rsidR="002071AE" w:rsidRPr="00EF5447" w:rsidRDefault="002071AE" w:rsidP="008C1C13">
            <w:pPr>
              <w:pStyle w:val="TAC"/>
              <w:rPr>
                <w:lang w:eastAsia="zh-CN"/>
              </w:rPr>
            </w:pPr>
            <w:r w:rsidRPr="00EF5447">
              <w:rPr>
                <w:lang w:eastAsia="zh-CN"/>
              </w:rPr>
              <w:t>DC_5A-66A_n261(A-G-H)</w:t>
            </w:r>
          </w:p>
          <w:p w14:paraId="2991FD3B" w14:textId="77777777" w:rsidR="002071AE" w:rsidRPr="00EF5447" w:rsidRDefault="002071AE" w:rsidP="008C1C13">
            <w:pPr>
              <w:pStyle w:val="TAC"/>
              <w:rPr>
                <w:lang w:eastAsia="zh-CN"/>
              </w:rPr>
            </w:pPr>
            <w:r w:rsidRPr="00EF5447">
              <w:rPr>
                <w:lang w:eastAsia="zh-CN"/>
              </w:rPr>
              <w:t>DC_5A-66A_n261(A-G-I)</w:t>
            </w:r>
          </w:p>
          <w:p w14:paraId="60AC9BC5" w14:textId="77777777" w:rsidR="002071AE" w:rsidRPr="00EF5447" w:rsidRDefault="002071AE" w:rsidP="008C1C13">
            <w:pPr>
              <w:pStyle w:val="TAC"/>
              <w:rPr>
                <w:lang w:eastAsia="zh-CN"/>
              </w:rPr>
            </w:pPr>
            <w:r w:rsidRPr="00EF5447">
              <w:rPr>
                <w:lang w:eastAsia="zh-CN"/>
              </w:rPr>
              <w:t>DC_5A-66A_n261(3A-G)</w:t>
            </w:r>
          </w:p>
          <w:p w14:paraId="58E0BE84" w14:textId="77777777" w:rsidR="002071AE" w:rsidRPr="00EF5447" w:rsidRDefault="002071AE" w:rsidP="008C1C13">
            <w:pPr>
              <w:pStyle w:val="TAC"/>
              <w:rPr>
                <w:lang w:eastAsia="zh-CN"/>
              </w:rPr>
            </w:pPr>
            <w:r w:rsidRPr="00EF5447">
              <w:rPr>
                <w:lang w:eastAsia="zh-CN"/>
              </w:rPr>
              <w:t>DC_5A-66A_n261(G-H)</w:t>
            </w:r>
          </w:p>
          <w:p w14:paraId="40F9A1A6" w14:textId="77777777" w:rsidR="002071AE" w:rsidRPr="00EF5447" w:rsidRDefault="002071AE" w:rsidP="008C1C13">
            <w:pPr>
              <w:pStyle w:val="TAC"/>
              <w:rPr>
                <w:lang w:eastAsia="zh-CN"/>
              </w:rPr>
            </w:pPr>
            <w:r w:rsidRPr="00EF5447">
              <w:rPr>
                <w:lang w:eastAsia="zh-CN"/>
              </w:rPr>
              <w:t>DC_5A-66A_n261(G-I)</w:t>
            </w:r>
          </w:p>
          <w:p w14:paraId="43BB3306" w14:textId="77777777" w:rsidR="002071AE" w:rsidRPr="00EF5447" w:rsidRDefault="002071AE" w:rsidP="008C1C13">
            <w:pPr>
              <w:pStyle w:val="TAC"/>
              <w:rPr>
                <w:lang w:eastAsia="zh-CN"/>
              </w:rPr>
            </w:pPr>
            <w:r w:rsidRPr="00EF5447">
              <w:rPr>
                <w:lang w:eastAsia="zh-CN"/>
              </w:rPr>
              <w:t>DC_5A-66A_n261(G-J)</w:t>
            </w:r>
          </w:p>
          <w:p w14:paraId="7FA13F39" w14:textId="77777777" w:rsidR="002071AE" w:rsidRPr="00EF5447" w:rsidRDefault="002071AE" w:rsidP="008C1C13">
            <w:pPr>
              <w:pStyle w:val="TAC"/>
              <w:rPr>
                <w:lang w:eastAsia="zh-CN"/>
              </w:rPr>
            </w:pPr>
            <w:r w:rsidRPr="00EF5447">
              <w:rPr>
                <w:lang w:eastAsia="zh-CN"/>
              </w:rPr>
              <w:t>DC_5A-66A_n261(H-I)</w:t>
            </w:r>
          </w:p>
          <w:p w14:paraId="680369F0" w14:textId="77777777" w:rsidR="002071AE" w:rsidRPr="00EF5447" w:rsidRDefault="002071AE" w:rsidP="008C1C13">
            <w:pPr>
              <w:pStyle w:val="TAC"/>
              <w:rPr>
                <w:lang w:eastAsia="zh-CN"/>
              </w:rPr>
            </w:pPr>
            <w:r w:rsidRPr="00EF5447">
              <w:rPr>
                <w:lang w:eastAsia="zh-CN"/>
              </w:rPr>
              <w:t>DC_5A-66A-66A_n261A</w:t>
            </w:r>
          </w:p>
          <w:p w14:paraId="6603FC52" w14:textId="77777777" w:rsidR="002071AE" w:rsidRPr="00EF5447" w:rsidRDefault="002071AE" w:rsidP="008C1C13">
            <w:pPr>
              <w:pStyle w:val="TAC"/>
              <w:rPr>
                <w:lang w:eastAsia="zh-CN"/>
              </w:rPr>
            </w:pPr>
            <w:r w:rsidRPr="00EF5447">
              <w:rPr>
                <w:lang w:eastAsia="zh-CN"/>
              </w:rPr>
              <w:t>DC_5A-66A-66A_n261I</w:t>
            </w:r>
          </w:p>
          <w:p w14:paraId="41F3B15A" w14:textId="77777777" w:rsidR="002071AE" w:rsidRPr="00EF5447" w:rsidRDefault="002071AE" w:rsidP="008C1C13">
            <w:pPr>
              <w:pStyle w:val="TAC"/>
              <w:rPr>
                <w:lang w:eastAsia="zh-CN"/>
              </w:rPr>
            </w:pPr>
            <w:r w:rsidRPr="00EF5447">
              <w:rPr>
                <w:lang w:eastAsia="zh-CN"/>
              </w:rPr>
              <w:t>DC_5A-66A-66A_n261J</w:t>
            </w:r>
          </w:p>
          <w:p w14:paraId="3CE7A230" w14:textId="77777777" w:rsidR="002071AE" w:rsidRPr="00EF5447" w:rsidRDefault="002071AE" w:rsidP="008C1C13">
            <w:pPr>
              <w:pStyle w:val="TAC"/>
              <w:rPr>
                <w:lang w:eastAsia="zh-CN"/>
              </w:rPr>
            </w:pPr>
            <w:r w:rsidRPr="00EF5447">
              <w:rPr>
                <w:lang w:eastAsia="zh-CN"/>
              </w:rPr>
              <w:t>DC_5A-66A-66A_n261K</w:t>
            </w:r>
          </w:p>
          <w:p w14:paraId="1D45D2C6" w14:textId="77777777" w:rsidR="002071AE" w:rsidRPr="00EF5447" w:rsidRDefault="002071AE" w:rsidP="008C1C13">
            <w:pPr>
              <w:pStyle w:val="TAC"/>
              <w:rPr>
                <w:lang w:eastAsia="zh-CN"/>
              </w:rPr>
            </w:pPr>
            <w:r w:rsidRPr="00EF5447">
              <w:rPr>
                <w:lang w:eastAsia="zh-CN"/>
              </w:rPr>
              <w:t>DC_5A-66A-66A_n261L</w:t>
            </w:r>
          </w:p>
          <w:p w14:paraId="1AB3A669" w14:textId="77777777" w:rsidR="002071AE" w:rsidRPr="00EF5447" w:rsidRDefault="002071AE" w:rsidP="008C1C13">
            <w:pPr>
              <w:pStyle w:val="TAC"/>
              <w:rPr>
                <w:lang w:eastAsia="zh-CN"/>
              </w:rPr>
            </w:pPr>
            <w:r w:rsidRPr="00EF5447">
              <w:rPr>
                <w:lang w:eastAsia="zh-CN"/>
              </w:rPr>
              <w:t>DC_5A-66A-66A_n261M</w:t>
            </w:r>
          </w:p>
          <w:p w14:paraId="7903D19F" w14:textId="77777777" w:rsidR="002071AE" w:rsidRPr="00EF5447" w:rsidRDefault="002071AE" w:rsidP="008C1C13">
            <w:pPr>
              <w:pStyle w:val="TAC"/>
              <w:rPr>
                <w:lang w:eastAsia="zh-CN"/>
              </w:rPr>
            </w:pPr>
            <w:r w:rsidRPr="00EF5447">
              <w:rPr>
                <w:lang w:eastAsia="zh-CN"/>
              </w:rPr>
              <w:t>DC_5A-66A-66A_n261(A-G)</w:t>
            </w:r>
          </w:p>
          <w:p w14:paraId="228DCBE8" w14:textId="77777777" w:rsidR="002071AE" w:rsidRPr="00EF5447" w:rsidRDefault="002071AE" w:rsidP="008C1C13">
            <w:pPr>
              <w:pStyle w:val="TAC"/>
              <w:rPr>
                <w:lang w:eastAsia="zh-CN"/>
              </w:rPr>
            </w:pPr>
            <w:r w:rsidRPr="00EF5447">
              <w:rPr>
                <w:lang w:eastAsia="zh-CN"/>
              </w:rPr>
              <w:t>DC_5A-66A-66A_n261(A-H)</w:t>
            </w:r>
          </w:p>
          <w:p w14:paraId="34D44299" w14:textId="77777777" w:rsidR="002071AE" w:rsidRPr="00EF5447" w:rsidRDefault="002071AE" w:rsidP="008C1C13">
            <w:pPr>
              <w:pStyle w:val="TAC"/>
              <w:rPr>
                <w:lang w:eastAsia="zh-CN"/>
              </w:rPr>
            </w:pPr>
            <w:r w:rsidRPr="00EF5447">
              <w:rPr>
                <w:lang w:eastAsia="zh-CN"/>
              </w:rPr>
              <w:t>DC_5A-66A-66A_n261(A-J)</w:t>
            </w:r>
          </w:p>
          <w:p w14:paraId="4E0BADB7" w14:textId="77777777" w:rsidR="002071AE" w:rsidRPr="00EF5447" w:rsidRDefault="002071AE" w:rsidP="008C1C13">
            <w:pPr>
              <w:pStyle w:val="TAC"/>
              <w:rPr>
                <w:lang w:eastAsia="zh-CN"/>
              </w:rPr>
            </w:pPr>
            <w:r w:rsidRPr="00EF5447">
              <w:rPr>
                <w:lang w:eastAsia="zh-CN"/>
              </w:rPr>
              <w:t>DC_5A-66A-66A_n261(A-K)</w:t>
            </w:r>
          </w:p>
          <w:p w14:paraId="31141FEC" w14:textId="77777777" w:rsidR="002071AE" w:rsidRPr="00EF5447" w:rsidRDefault="002071AE" w:rsidP="008C1C13">
            <w:pPr>
              <w:pStyle w:val="TAC"/>
              <w:rPr>
                <w:lang w:eastAsia="zh-CN"/>
              </w:rPr>
            </w:pPr>
            <w:r w:rsidRPr="00EF5447">
              <w:rPr>
                <w:lang w:eastAsia="zh-CN"/>
              </w:rPr>
              <w:t>DC_5A-66A-66A_n261(A-L)</w:t>
            </w:r>
          </w:p>
          <w:p w14:paraId="6C195D6D" w14:textId="77777777" w:rsidR="002071AE" w:rsidRPr="00EF5447" w:rsidRDefault="002071AE" w:rsidP="008C1C13">
            <w:pPr>
              <w:pStyle w:val="TAC"/>
              <w:rPr>
                <w:lang w:eastAsia="zh-CN"/>
              </w:rPr>
            </w:pPr>
            <w:r w:rsidRPr="00EF5447">
              <w:rPr>
                <w:lang w:eastAsia="zh-CN"/>
              </w:rPr>
              <w:t>DC_5A-66A-66A_n261(2A-G)</w:t>
            </w:r>
          </w:p>
          <w:p w14:paraId="2421FD62" w14:textId="77777777" w:rsidR="002071AE" w:rsidRPr="00EF5447" w:rsidRDefault="002071AE" w:rsidP="008C1C13">
            <w:pPr>
              <w:pStyle w:val="TAC"/>
              <w:rPr>
                <w:lang w:eastAsia="zh-CN"/>
              </w:rPr>
            </w:pPr>
            <w:r w:rsidRPr="00EF5447">
              <w:rPr>
                <w:lang w:eastAsia="zh-CN"/>
              </w:rPr>
              <w:t>DC_5A-66A-66A_n261(2A-H)</w:t>
            </w:r>
          </w:p>
          <w:p w14:paraId="470269E6" w14:textId="77777777" w:rsidR="002071AE" w:rsidRPr="00EF5447" w:rsidRDefault="002071AE" w:rsidP="008C1C13">
            <w:pPr>
              <w:pStyle w:val="TAC"/>
              <w:rPr>
                <w:lang w:eastAsia="zh-CN"/>
              </w:rPr>
            </w:pPr>
            <w:r w:rsidRPr="00EF5447">
              <w:rPr>
                <w:lang w:eastAsia="zh-CN"/>
              </w:rPr>
              <w:t>DC_5A-66A-66A_n261(A-G-H)</w:t>
            </w:r>
          </w:p>
          <w:p w14:paraId="42A57977" w14:textId="77777777" w:rsidR="002071AE" w:rsidRPr="00EF5447" w:rsidRDefault="002071AE" w:rsidP="008C1C13">
            <w:pPr>
              <w:pStyle w:val="TAC"/>
              <w:rPr>
                <w:lang w:eastAsia="zh-CN"/>
              </w:rPr>
            </w:pPr>
            <w:r w:rsidRPr="00EF5447">
              <w:rPr>
                <w:lang w:eastAsia="zh-CN"/>
              </w:rPr>
              <w:t>DC_5A-66A-66A_n261(A-G-I)</w:t>
            </w:r>
          </w:p>
          <w:p w14:paraId="6131AD0F" w14:textId="77777777" w:rsidR="002071AE" w:rsidRPr="00EF5447" w:rsidRDefault="002071AE" w:rsidP="008C1C13">
            <w:pPr>
              <w:pStyle w:val="TAC"/>
              <w:rPr>
                <w:lang w:eastAsia="zh-CN"/>
              </w:rPr>
            </w:pPr>
            <w:r w:rsidRPr="00EF5447">
              <w:rPr>
                <w:lang w:eastAsia="zh-CN"/>
              </w:rPr>
              <w:t>DC_5A-66A-66A_n261(2A-I)</w:t>
            </w:r>
          </w:p>
          <w:p w14:paraId="49C908B1" w14:textId="77777777" w:rsidR="002071AE" w:rsidRPr="00EF5447" w:rsidRDefault="002071AE" w:rsidP="008C1C13">
            <w:pPr>
              <w:pStyle w:val="TAC"/>
              <w:rPr>
                <w:lang w:eastAsia="zh-CN"/>
              </w:rPr>
            </w:pPr>
            <w:r w:rsidRPr="00EF5447">
              <w:rPr>
                <w:lang w:eastAsia="zh-CN"/>
              </w:rPr>
              <w:t>DC_5A-66A-66A_n261(3A-G)</w:t>
            </w:r>
          </w:p>
          <w:p w14:paraId="405F4BE3" w14:textId="77777777" w:rsidR="002071AE" w:rsidRPr="00EF5447" w:rsidRDefault="002071AE" w:rsidP="008C1C13">
            <w:pPr>
              <w:pStyle w:val="TAC"/>
              <w:rPr>
                <w:lang w:eastAsia="zh-CN"/>
              </w:rPr>
            </w:pPr>
            <w:r w:rsidRPr="00EF5447">
              <w:rPr>
                <w:lang w:eastAsia="zh-CN"/>
              </w:rPr>
              <w:t>DC_5A-66A-66A_n261(2G)</w:t>
            </w:r>
          </w:p>
          <w:p w14:paraId="22EF1849" w14:textId="77777777" w:rsidR="002071AE" w:rsidRPr="00EF5447" w:rsidRDefault="002071AE" w:rsidP="008C1C13">
            <w:pPr>
              <w:pStyle w:val="TAC"/>
              <w:rPr>
                <w:lang w:eastAsia="zh-CN"/>
              </w:rPr>
            </w:pPr>
            <w:r w:rsidRPr="00EF5447">
              <w:rPr>
                <w:lang w:eastAsia="zh-CN"/>
              </w:rPr>
              <w:t>DC_5A-66A-66A_n261(G-H)</w:t>
            </w:r>
          </w:p>
          <w:p w14:paraId="498373AC" w14:textId="77777777" w:rsidR="002071AE" w:rsidRPr="00EF5447" w:rsidRDefault="002071AE" w:rsidP="008C1C13">
            <w:pPr>
              <w:pStyle w:val="TAC"/>
              <w:rPr>
                <w:lang w:eastAsia="zh-CN"/>
              </w:rPr>
            </w:pPr>
            <w:r w:rsidRPr="00EF5447">
              <w:rPr>
                <w:lang w:eastAsia="zh-CN"/>
              </w:rPr>
              <w:t>DC_5A-66A-66A_n261(G-I)</w:t>
            </w:r>
          </w:p>
          <w:p w14:paraId="52F96E71" w14:textId="77777777" w:rsidR="002071AE" w:rsidRPr="00EF5447" w:rsidRDefault="002071AE" w:rsidP="008C1C13">
            <w:pPr>
              <w:pStyle w:val="TAC"/>
              <w:rPr>
                <w:lang w:eastAsia="zh-CN"/>
              </w:rPr>
            </w:pPr>
            <w:r w:rsidRPr="00EF5447">
              <w:rPr>
                <w:lang w:eastAsia="zh-CN"/>
              </w:rPr>
              <w:t>DC_5A-66A-66A_n261(G-J)</w:t>
            </w:r>
          </w:p>
          <w:p w14:paraId="460EC08A" w14:textId="77777777" w:rsidR="002071AE" w:rsidRPr="00EF5447" w:rsidRDefault="002071AE" w:rsidP="008C1C13">
            <w:pPr>
              <w:pStyle w:val="TAC"/>
              <w:rPr>
                <w:lang w:eastAsia="zh-CN"/>
              </w:rPr>
            </w:pPr>
            <w:r w:rsidRPr="00EF5447">
              <w:rPr>
                <w:lang w:eastAsia="zh-CN"/>
              </w:rPr>
              <w:t>DC_5A-66A-66A_n261(2H)</w:t>
            </w:r>
          </w:p>
          <w:p w14:paraId="3EFD3FA8" w14:textId="77777777" w:rsidR="002071AE" w:rsidRPr="00EF5447" w:rsidRDefault="002071AE" w:rsidP="008C1C13">
            <w:pPr>
              <w:pStyle w:val="TAC"/>
              <w:rPr>
                <w:noProof/>
                <w:lang w:eastAsia="zh-CN"/>
              </w:rPr>
            </w:pPr>
            <w:r w:rsidRPr="00EF5447">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7FDB7D" w14:textId="77777777" w:rsidR="002071AE" w:rsidRPr="00EF5447" w:rsidRDefault="002071AE" w:rsidP="008C1C13">
            <w:pPr>
              <w:pStyle w:val="TAC"/>
              <w:rPr>
                <w:lang w:eastAsia="zh-CN"/>
              </w:rPr>
            </w:pPr>
            <w:r w:rsidRPr="00EF5447">
              <w:rPr>
                <w:lang w:eastAsia="zh-CN"/>
              </w:rPr>
              <w:t>DC_5A_n261A</w:t>
            </w:r>
          </w:p>
          <w:p w14:paraId="0813FA85" w14:textId="77777777" w:rsidR="002071AE" w:rsidRPr="00EF5447" w:rsidRDefault="002071AE" w:rsidP="008C1C13">
            <w:pPr>
              <w:pStyle w:val="TAC"/>
              <w:rPr>
                <w:noProof/>
                <w:lang w:eastAsia="zh-CN"/>
              </w:rPr>
            </w:pPr>
            <w:r w:rsidRPr="00EF5447">
              <w:rPr>
                <w:lang w:eastAsia="zh-CN"/>
              </w:rPr>
              <w:t>DC_66A_n261A</w:t>
            </w:r>
          </w:p>
        </w:tc>
      </w:tr>
      <w:tr w:rsidR="002071AE" w:rsidRPr="00EF5447" w14:paraId="5065397A"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F3DE06" w14:textId="77777777" w:rsidR="002071AE" w:rsidRPr="00EF5447" w:rsidRDefault="002071AE" w:rsidP="008C1C13">
            <w:pPr>
              <w:pStyle w:val="TAC"/>
              <w:rPr>
                <w:lang w:eastAsia="zh-CN"/>
              </w:rPr>
            </w:pPr>
            <w:r w:rsidRPr="00EF5447">
              <w:rPr>
                <w:lang w:eastAsia="zh-CN"/>
              </w:rPr>
              <w:t>DC_5A-66A_n261I</w:t>
            </w:r>
          </w:p>
          <w:p w14:paraId="6E996FE8" w14:textId="77777777" w:rsidR="002071AE" w:rsidRPr="00EF5447" w:rsidRDefault="002071AE" w:rsidP="008C1C13">
            <w:pPr>
              <w:pStyle w:val="TAC"/>
              <w:rPr>
                <w:lang w:eastAsia="zh-CN"/>
              </w:rPr>
            </w:pPr>
            <w:r w:rsidRPr="00EF5447">
              <w:rPr>
                <w:lang w:eastAsia="zh-CN"/>
              </w:rPr>
              <w:t>DC_5A-66A_n261J</w:t>
            </w:r>
          </w:p>
          <w:p w14:paraId="0F6719E2" w14:textId="77777777" w:rsidR="002071AE" w:rsidRPr="00EF5447" w:rsidRDefault="002071AE" w:rsidP="008C1C13">
            <w:pPr>
              <w:pStyle w:val="TAC"/>
              <w:rPr>
                <w:lang w:eastAsia="zh-CN"/>
              </w:rPr>
            </w:pPr>
            <w:r w:rsidRPr="00EF5447">
              <w:rPr>
                <w:lang w:eastAsia="zh-CN"/>
              </w:rPr>
              <w:t>DC_5A-66A_n261K</w:t>
            </w:r>
          </w:p>
          <w:p w14:paraId="0158BDA9" w14:textId="77777777" w:rsidR="002071AE" w:rsidRPr="00EF5447" w:rsidRDefault="002071AE" w:rsidP="008C1C13">
            <w:pPr>
              <w:pStyle w:val="TAC"/>
              <w:rPr>
                <w:lang w:eastAsia="zh-CN"/>
              </w:rPr>
            </w:pPr>
            <w:r w:rsidRPr="00EF5447">
              <w:rPr>
                <w:lang w:eastAsia="zh-CN"/>
              </w:rPr>
              <w:t>DC_5A-66A_n261L</w:t>
            </w:r>
          </w:p>
          <w:p w14:paraId="4470A59B" w14:textId="77777777" w:rsidR="002071AE" w:rsidRPr="00EF5447" w:rsidRDefault="002071AE" w:rsidP="008C1C13">
            <w:pPr>
              <w:pStyle w:val="TAC"/>
              <w:rPr>
                <w:lang w:eastAsia="zh-CN"/>
              </w:rPr>
            </w:pPr>
            <w:r w:rsidRPr="00EF5447">
              <w:rPr>
                <w:lang w:eastAsia="zh-CN"/>
              </w:rPr>
              <w:t>DC_5A-66A_n261M</w:t>
            </w:r>
          </w:p>
          <w:p w14:paraId="308E0167" w14:textId="77777777" w:rsidR="002071AE" w:rsidRPr="00EF5447" w:rsidRDefault="002071AE" w:rsidP="008C1C13">
            <w:pPr>
              <w:pStyle w:val="TAC"/>
              <w:rPr>
                <w:lang w:eastAsia="zh-CN"/>
              </w:rPr>
            </w:pPr>
            <w:r w:rsidRPr="00EF5447">
              <w:rPr>
                <w:lang w:eastAsia="zh-CN"/>
              </w:rPr>
              <w:t>DC_5A-66A-66A_n261I</w:t>
            </w:r>
          </w:p>
          <w:p w14:paraId="52D8A668" w14:textId="77777777" w:rsidR="002071AE" w:rsidRPr="00EF5447" w:rsidRDefault="002071AE" w:rsidP="008C1C13">
            <w:pPr>
              <w:pStyle w:val="TAC"/>
              <w:rPr>
                <w:lang w:eastAsia="zh-CN"/>
              </w:rPr>
            </w:pPr>
            <w:r w:rsidRPr="00EF5447">
              <w:rPr>
                <w:lang w:eastAsia="zh-CN"/>
              </w:rPr>
              <w:t>DC_5A-66A-66A_n261J</w:t>
            </w:r>
          </w:p>
          <w:p w14:paraId="5C74C363" w14:textId="77777777" w:rsidR="002071AE" w:rsidRPr="00EF5447" w:rsidRDefault="002071AE" w:rsidP="008C1C13">
            <w:pPr>
              <w:pStyle w:val="TAC"/>
              <w:rPr>
                <w:lang w:eastAsia="zh-CN"/>
              </w:rPr>
            </w:pPr>
            <w:r w:rsidRPr="00EF5447">
              <w:rPr>
                <w:lang w:eastAsia="zh-CN"/>
              </w:rPr>
              <w:t>DC_5A-66A-66A_n261K</w:t>
            </w:r>
          </w:p>
          <w:p w14:paraId="0678A47B" w14:textId="77777777" w:rsidR="002071AE" w:rsidRPr="00EF5447" w:rsidRDefault="002071AE" w:rsidP="008C1C13">
            <w:pPr>
              <w:pStyle w:val="TAC"/>
              <w:rPr>
                <w:lang w:eastAsia="zh-CN"/>
              </w:rPr>
            </w:pPr>
            <w:r w:rsidRPr="00EF5447">
              <w:rPr>
                <w:lang w:eastAsia="zh-CN"/>
              </w:rPr>
              <w:t>DC_5A-66A-66A_n261L</w:t>
            </w:r>
          </w:p>
          <w:p w14:paraId="5D4AAB4B" w14:textId="77777777" w:rsidR="002071AE" w:rsidRPr="00EF5447" w:rsidRDefault="002071AE" w:rsidP="008C1C13">
            <w:pPr>
              <w:pStyle w:val="TAC"/>
              <w:rPr>
                <w:lang w:eastAsia="zh-CN"/>
              </w:rPr>
            </w:pPr>
            <w:r w:rsidRPr="00EF5447">
              <w:rPr>
                <w:lang w:eastAsia="zh-CN"/>
              </w:rPr>
              <w:t>DC_5A-66A-66A_n261M</w:t>
            </w:r>
          </w:p>
          <w:p w14:paraId="149A4752" w14:textId="77777777" w:rsidR="002071AE" w:rsidRPr="00EF5447" w:rsidRDefault="002071AE" w:rsidP="008C1C13">
            <w:pPr>
              <w:pStyle w:val="TAC"/>
              <w:rPr>
                <w:lang w:eastAsia="zh-CN"/>
              </w:rPr>
            </w:pPr>
            <w:r w:rsidRPr="00EF5447">
              <w:rPr>
                <w:lang w:eastAsia="zh-CN"/>
              </w:rPr>
              <w:t>DC_5A-66A_n261(A-G)</w:t>
            </w:r>
          </w:p>
          <w:p w14:paraId="7DAEDDEA" w14:textId="77777777" w:rsidR="002071AE" w:rsidRPr="00EF5447" w:rsidRDefault="002071AE" w:rsidP="008C1C13">
            <w:pPr>
              <w:pStyle w:val="TAC"/>
              <w:rPr>
                <w:lang w:eastAsia="zh-CN"/>
              </w:rPr>
            </w:pPr>
            <w:r w:rsidRPr="00EF5447">
              <w:rPr>
                <w:lang w:eastAsia="zh-CN"/>
              </w:rPr>
              <w:t>DC_5A-66A_n261(A-H)</w:t>
            </w:r>
          </w:p>
          <w:p w14:paraId="38846500" w14:textId="77777777" w:rsidR="002071AE" w:rsidRPr="00EF5447" w:rsidRDefault="002071AE" w:rsidP="008C1C13">
            <w:pPr>
              <w:pStyle w:val="TAC"/>
              <w:rPr>
                <w:lang w:eastAsia="zh-CN"/>
              </w:rPr>
            </w:pPr>
            <w:r w:rsidRPr="00EF5447">
              <w:rPr>
                <w:lang w:eastAsia="zh-CN"/>
              </w:rPr>
              <w:t>DC_5A-66A_n261(A-J)</w:t>
            </w:r>
          </w:p>
          <w:p w14:paraId="4A2388BE" w14:textId="77777777" w:rsidR="002071AE" w:rsidRPr="00EF5447" w:rsidRDefault="002071AE" w:rsidP="008C1C13">
            <w:pPr>
              <w:pStyle w:val="TAC"/>
              <w:rPr>
                <w:lang w:eastAsia="zh-CN"/>
              </w:rPr>
            </w:pPr>
            <w:r w:rsidRPr="00EF5447">
              <w:rPr>
                <w:lang w:eastAsia="zh-CN"/>
              </w:rPr>
              <w:t>DC_5A-66A_n261(A-L)</w:t>
            </w:r>
          </w:p>
          <w:p w14:paraId="5041AF66" w14:textId="77777777" w:rsidR="002071AE" w:rsidRPr="00EF5447" w:rsidRDefault="002071AE" w:rsidP="008C1C13">
            <w:pPr>
              <w:pStyle w:val="TAC"/>
              <w:rPr>
                <w:lang w:eastAsia="zh-CN"/>
              </w:rPr>
            </w:pPr>
            <w:r w:rsidRPr="00EF5447">
              <w:rPr>
                <w:lang w:eastAsia="zh-CN"/>
              </w:rPr>
              <w:t>DC_5A-66A_n261(2A-G)</w:t>
            </w:r>
          </w:p>
          <w:p w14:paraId="02F2B5BF" w14:textId="77777777" w:rsidR="002071AE" w:rsidRPr="00EF5447" w:rsidRDefault="002071AE" w:rsidP="008C1C13">
            <w:pPr>
              <w:pStyle w:val="TAC"/>
              <w:rPr>
                <w:lang w:eastAsia="zh-CN"/>
              </w:rPr>
            </w:pPr>
            <w:r w:rsidRPr="00EF5447">
              <w:rPr>
                <w:lang w:eastAsia="zh-CN"/>
              </w:rPr>
              <w:t>DC_5A-66A_n261(2A-H)</w:t>
            </w:r>
          </w:p>
          <w:p w14:paraId="3433241F" w14:textId="77777777" w:rsidR="002071AE" w:rsidRPr="00EF5447" w:rsidRDefault="002071AE" w:rsidP="008C1C13">
            <w:pPr>
              <w:pStyle w:val="TAC"/>
              <w:rPr>
                <w:lang w:eastAsia="zh-CN"/>
              </w:rPr>
            </w:pPr>
            <w:r w:rsidRPr="00EF5447">
              <w:rPr>
                <w:lang w:eastAsia="zh-CN"/>
              </w:rPr>
              <w:t>DC_5A-66A_n261(A-G-H)</w:t>
            </w:r>
          </w:p>
          <w:p w14:paraId="28FD9AE6" w14:textId="77777777" w:rsidR="002071AE" w:rsidRPr="00EF5447" w:rsidRDefault="002071AE" w:rsidP="008C1C13">
            <w:pPr>
              <w:pStyle w:val="TAC"/>
              <w:rPr>
                <w:lang w:eastAsia="zh-CN"/>
              </w:rPr>
            </w:pPr>
            <w:r w:rsidRPr="00EF5447">
              <w:rPr>
                <w:lang w:eastAsia="zh-CN"/>
              </w:rPr>
              <w:t>DC_5A-66A_n261(A-G-I)</w:t>
            </w:r>
          </w:p>
          <w:p w14:paraId="242C27AC" w14:textId="77777777" w:rsidR="002071AE" w:rsidRPr="00EF5447" w:rsidRDefault="002071AE" w:rsidP="008C1C13">
            <w:pPr>
              <w:pStyle w:val="TAC"/>
              <w:rPr>
                <w:lang w:eastAsia="zh-CN"/>
              </w:rPr>
            </w:pPr>
            <w:r w:rsidRPr="00EF5447">
              <w:rPr>
                <w:lang w:eastAsia="zh-CN"/>
              </w:rPr>
              <w:t>DC_5A-66A_n261(3A-G)</w:t>
            </w:r>
          </w:p>
          <w:p w14:paraId="4CFABB37" w14:textId="77777777" w:rsidR="002071AE" w:rsidRPr="00EF5447" w:rsidRDefault="002071AE" w:rsidP="008C1C13">
            <w:pPr>
              <w:pStyle w:val="TAC"/>
              <w:rPr>
                <w:lang w:eastAsia="zh-CN"/>
              </w:rPr>
            </w:pPr>
            <w:r w:rsidRPr="00EF5447">
              <w:rPr>
                <w:lang w:eastAsia="zh-CN"/>
              </w:rPr>
              <w:t>DC_5A-66A_n261(2G)</w:t>
            </w:r>
          </w:p>
          <w:p w14:paraId="49ECFCA1" w14:textId="77777777" w:rsidR="002071AE" w:rsidRPr="00EF5447" w:rsidRDefault="002071AE" w:rsidP="008C1C13">
            <w:pPr>
              <w:pStyle w:val="TAC"/>
              <w:rPr>
                <w:lang w:eastAsia="zh-CN"/>
              </w:rPr>
            </w:pPr>
            <w:r w:rsidRPr="00EF5447">
              <w:rPr>
                <w:lang w:eastAsia="zh-CN"/>
              </w:rPr>
              <w:t>DC_5A-66A_n261(G-H)</w:t>
            </w:r>
          </w:p>
          <w:p w14:paraId="23A4898D" w14:textId="77777777" w:rsidR="002071AE" w:rsidRPr="00EF5447" w:rsidRDefault="002071AE" w:rsidP="008C1C13">
            <w:pPr>
              <w:pStyle w:val="TAC"/>
              <w:rPr>
                <w:lang w:eastAsia="zh-CN"/>
              </w:rPr>
            </w:pPr>
            <w:r w:rsidRPr="00EF5447">
              <w:rPr>
                <w:lang w:eastAsia="zh-CN"/>
              </w:rPr>
              <w:t>DC_5A-66A_n261(G-I)</w:t>
            </w:r>
          </w:p>
          <w:p w14:paraId="7A3DB0A0" w14:textId="77777777" w:rsidR="002071AE" w:rsidRPr="00EF5447" w:rsidRDefault="002071AE" w:rsidP="008C1C13">
            <w:pPr>
              <w:pStyle w:val="TAC"/>
              <w:rPr>
                <w:lang w:eastAsia="zh-CN"/>
              </w:rPr>
            </w:pPr>
            <w:r w:rsidRPr="00EF5447">
              <w:rPr>
                <w:lang w:eastAsia="zh-CN"/>
              </w:rPr>
              <w:t>DC_5A-66A_n261(2H)</w:t>
            </w:r>
          </w:p>
          <w:p w14:paraId="2BADD221" w14:textId="77777777" w:rsidR="002071AE" w:rsidRPr="00EF5447" w:rsidRDefault="002071AE" w:rsidP="008C1C13">
            <w:pPr>
              <w:pStyle w:val="TAC"/>
              <w:rPr>
                <w:lang w:eastAsia="zh-CN"/>
              </w:rPr>
            </w:pPr>
            <w:r w:rsidRPr="00EF5447">
              <w:rPr>
                <w:lang w:eastAsia="zh-CN"/>
              </w:rPr>
              <w:t>DC_5A-66A_n261(H-I)</w:t>
            </w:r>
          </w:p>
          <w:p w14:paraId="4662F3F6" w14:textId="77777777" w:rsidR="002071AE" w:rsidRPr="00EF5447" w:rsidRDefault="002071AE" w:rsidP="008C1C13">
            <w:pPr>
              <w:pStyle w:val="TAC"/>
              <w:rPr>
                <w:lang w:eastAsia="zh-CN"/>
              </w:rPr>
            </w:pPr>
            <w:r w:rsidRPr="00EF5447">
              <w:rPr>
                <w:lang w:eastAsia="zh-CN"/>
              </w:rPr>
              <w:t>DC_5A-66A-66A_n261(A-G)</w:t>
            </w:r>
          </w:p>
          <w:p w14:paraId="5D35F224" w14:textId="77777777" w:rsidR="002071AE" w:rsidRPr="00EF5447" w:rsidRDefault="002071AE" w:rsidP="008C1C13">
            <w:pPr>
              <w:pStyle w:val="TAC"/>
              <w:rPr>
                <w:lang w:eastAsia="zh-CN"/>
              </w:rPr>
            </w:pPr>
            <w:r w:rsidRPr="00EF5447">
              <w:rPr>
                <w:lang w:eastAsia="zh-CN"/>
              </w:rPr>
              <w:t>DC_5A-66A-66A_n261(A-H)</w:t>
            </w:r>
          </w:p>
          <w:p w14:paraId="79973DBE" w14:textId="77777777" w:rsidR="002071AE" w:rsidRPr="00EF5447" w:rsidRDefault="002071AE" w:rsidP="008C1C13">
            <w:pPr>
              <w:pStyle w:val="TAC"/>
              <w:rPr>
                <w:lang w:eastAsia="zh-CN"/>
              </w:rPr>
            </w:pPr>
            <w:r w:rsidRPr="00EF5447">
              <w:rPr>
                <w:lang w:eastAsia="zh-CN"/>
              </w:rPr>
              <w:t>DC_5A-66A-66A_n261(A-J)</w:t>
            </w:r>
          </w:p>
          <w:p w14:paraId="3A28AD17" w14:textId="77777777" w:rsidR="002071AE" w:rsidRPr="00EF5447" w:rsidRDefault="002071AE" w:rsidP="008C1C13">
            <w:pPr>
              <w:pStyle w:val="TAC"/>
              <w:rPr>
                <w:lang w:eastAsia="zh-CN"/>
              </w:rPr>
            </w:pPr>
            <w:r w:rsidRPr="00EF5447">
              <w:rPr>
                <w:lang w:eastAsia="zh-CN"/>
              </w:rPr>
              <w:t>DC_5A-66A-66A_n261(A-L)</w:t>
            </w:r>
          </w:p>
          <w:p w14:paraId="458529FD" w14:textId="77777777" w:rsidR="002071AE" w:rsidRPr="00EF5447" w:rsidRDefault="002071AE" w:rsidP="008C1C13">
            <w:pPr>
              <w:pStyle w:val="TAC"/>
              <w:rPr>
                <w:lang w:eastAsia="zh-CN"/>
              </w:rPr>
            </w:pPr>
            <w:r w:rsidRPr="00EF5447">
              <w:rPr>
                <w:lang w:eastAsia="zh-CN"/>
              </w:rPr>
              <w:t>DC_5A-66A-66A_n261(G-H)</w:t>
            </w:r>
          </w:p>
          <w:p w14:paraId="20A8B890" w14:textId="77777777" w:rsidR="002071AE" w:rsidRPr="00EF5447" w:rsidRDefault="002071AE" w:rsidP="008C1C13">
            <w:pPr>
              <w:pStyle w:val="TAC"/>
              <w:rPr>
                <w:lang w:eastAsia="zh-CN"/>
              </w:rPr>
            </w:pPr>
            <w:r w:rsidRPr="00EF5447">
              <w:rPr>
                <w:lang w:eastAsia="zh-CN"/>
              </w:rPr>
              <w:t>DC_5A-66A-66A_n261(G-I)</w:t>
            </w:r>
          </w:p>
          <w:p w14:paraId="03BD2423" w14:textId="77777777" w:rsidR="002071AE" w:rsidRPr="00EF5447" w:rsidRDefault="002071AE" w:rsidP="008C1C13">
            <w:pPr>
              <w:pStyle w:val="TAC"/>
              <w:rPr>
                <w:lang w:eastAsia="zh-CN"/>
              </w:rPr>
            </w:pPr>
            <w:r w:rsidRPr="00EF5447">
              <w:rPr>
                <w:lang w:eastAsia="zh-CN"/>
              </w:rPr>
              <w:t>DC_5A-66A-66A_n261(2H)</w:t>
            </w:r>
          </w:p>
          <w:p w14:paraId="0A20128F" w14:textId="77777777" w:rsidR="002071AE" w:rsidRPr="00EF5447" w:rsidRDefault="002071AE" w:rsidP="008C1C13">
            <w:pPr>
              <w:pStyle w:val="TAC"/>
              <w:rPr>
                <w:lang w:eastAsia="zh-CN"/>
              </w:rPr>
            </w:pPr>
            <w:r w:rsidRPr="00EF5447">
              <w:rPr>
                <w:lang w:eastAsia="zh-CN"/>
              </w:rPr>
              <w:t>DC_5A-66A-66A_n261(H-I)</w:t>
            </w:r>
          </w:p>
          <w:p w14:paraId="0B74A223" w14:textId="77777777" w:rsidR="002071AE" w:rsidRPr="00EF5447" w:rsidRDefault="002071AE" w:rsidP="008C1C13">
            <w:pPr>
              <w:pStyle w:val="TAC"/>
              <w:rPr>
                <w:lang w:eastAsia="zh-CN"/>
              </w:rPr>
            </w:pPr>
            <w:r w:rsidRPr="00EF5447">
              <w:rPr>
                <w:lang w:eastAsia="zh-CN"/>
              </w:rPr>
              <w:t>DC_5A-66A-66A_n261(2A-G)</w:t>
            </w:r>
          </w:p>
          <w:p w14:paraId="147CD64F" w14:textId="77777777" w:rsidR="002071AE" w:rsidRPr="00EF5447" w:rsidRDefault="002071AE" w:rsidP="008C1C13">
            <w:pPr>
              <w:pStyle w:val="TAC"/>
              <w:rPr>
                <w:lang w:eastAsia="zh-CN"/>
              </w:rPr>
            </w:pPr>
            <w:r w:rsidRPr="00EF5447">
              <w:rPr>
                <w:lang w:eastAsia="zh-CN"/>
              </w:rPr>
              <w:t>DC_5A-66A-66A_n261(2A-H)</w:t>
            </w:r>
          </w:p>
          <w:p w14:paraId="14365404" w14:textId="77777777" w:rsidR="002071AE" w:rsidRPr="00EF5447" w:rsidRDefault="002071AE" w:rsidP="008C1C13">
            <w:pPr>
              <w:pStyle w:val="TAC"/>
              <w:rPr>
                <w:lang w:eastAsia="zh-CN"/>
              </w:rPr>
            </w:pPr>
            <w:r w:rsidRPr="00EF5447">
              <w:rPr>
                <w:lang w:eastAsia="zh-CN"/>
              </w:rPr>
              <w:t>DC_5A-66A-66A_n261(A-G-H)</w:t>
            </w:r>
          </w:p>
          <w:p w14:paraId="0341E397" w14:textId="77777777" w:rsidR="002071AE" w:rsidRPr="00EF5447" w:rsidRDefault="002071AE" w:rsidP="008C1C13">
            <w:pPr>
              <w:pStyle w:val="TAC"/>
              <w:rPr>
                <w:lang w:eastAsia="zh-CN"/>
              </w:rPr>
            </w:pPr>
            <w:r w:rsidRPr="00EF5447">
              <w:rPr>
                <w:lang w:eastAsia="zh-CN"/>
              </w:rPr>
              <w:t>DC_5A-66A-66A_n261(A-G-I)</w:t>
            </w:r>
          </w:p>
          <w:p w14:paraId="11C4CBEF" w14:textId="77777777" w:rsidR="002071AE" w:rsidRPr="00EF5447" w:rsidRDefault="002071AE" w:rsidP="008C1C13">
            <w:pPr>
              <w:pStyle w:val="TAC"/>
              <w:rPr>
                <w:lang w:eastAsia="zh-CN"/>
              </w:rPr>
            </w:pPr>
            <w:r w:rsidRPr="00EF5447">
              <w:rPr>
                <w:lang w:eastAsia="zh-CN"/>
              </w:rPr>
              <w:t>DC_5A-66A-66A_n261(3A-G)</w:t>
            </w:r>
          </w:p>
          <w:p w14:paraId="45D04C85" w14:textId="77777777" w:rsidR="002071AE" w:rsidRPr="00EF5447" w:rsidRDefault="002071AE" w:rsidP="008C1C13">
            <w:pPr>
              <w:pStyle w:val="TAC"/>
              <w:rPr>
                <w:rFonts w:cs="Arial"/>
                <w:color w:val="000000"/>
                <w:szCs w:val="18"/>
                <w:lang w:eastAsia="zh-CN"/>
              </w:rPr>
            </w:pPr>
            <w:r w:rsidRPr="00EF5447">
              <w:rPr>
                <w:lang w:eastAsia="zh-CN"/>
              </w:rPr>
              <w:t>DC_5A-66A-66A_n261(2G)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1459BD" w14:textId="77777777" w:rsidR="002071AE" w:rsidRPr="00EF5447" w:rsidRDefault="002071AE" w:rsidP="008C1C13">
            <w:pPr>
              <w:pStyle w:val="TAC"/>
              <w:rPr>
                <w:lang w:eastAsia="zh-CN"/>
              </w:rPr>
            </w:pPr>
            <w:r w:rsidRPr="00EF5447">
              <w:rPr>
                <w:lang w:eastAsia="zh-CN"/>
              </w:rPr>
              <w:t>DC_5A_n261G</w:t>
            </w:r>
          </w:p>
          <w:p w14:paraId="1EC3962F" w14:textId="77777777" w:rsidR="002071AE" w:rsidRPr="00EF5447" w:rsidRDefault="002071AE" w:rsidP="008C1C13">
            <w:pPr>
              <w:pStyle w:val="TAC"/>
              <w:rPr>
                <w:rFonts w:cs="Arial"/>
                <w:color w:val="000000"/>
                <w:szCs w:val="18"/>
                <w:lang w:eastAsia="zh-CN"/>
              </w:rPr>
            </w:pPr>
            <w:r w:rsidRPr="00EF5447">
              <w:rPr>
                <w:lang w:eastAsia="zh-CN"/>
              </w:rPr>
              <w:t>DC_66A_n261G</w:t>
            </w:r>
          </w:p>
        </w:tc>
      </w:tr>
      <w:tr w:rsidR="002071AE" w:rsidRPr="00EF5447" w14:paraId="68083767"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5AE432" w14:textId="77777777" w:rsidR="002071AE" w:rsidRPr="00EF5447" w:rsidRDefault="002071AE" w:rsidP="008C1C13">
            <w:pPr>
              <w:pStyle w:val="TAC"/>
              <w:rPr>
                <w:lang w:eastAsia="zh-CN"/>
              </w:rPr>
            </w:pPr>
            <w:r w:rsidRPr="00EF5447">
              <w:rPr>
                <w:lang w:eastAsia="zh-CN"/>
              </w:rPr>
              <w:t>DC_5A-66A_n261I</w:t>
            </w:r>
          </w:p>
          <w:p w14:paraId="77F13B10" w14:textId="77777777" w:rsidR="002071AE" w:rsidRPr="00EF5447" w:rsidRDefault="002071AE" w:rsidP="008C1C13">
            <w:pPr>
              <w:pStyle w:val="TAC"/>
              <w:rPr>
                <w:lang w:eastAsia="zh-CN"/>
              </w:rPr>
            </w:pPr>
            <w:r w:rsidRPr="00EF5447">
              <w:rPr>
                <w:lang w:eastAsia="zh-CN"/>
              </w:rPr>
              <w:t>DC_5A-66A_n261J</w:t>
            </w:r>
          </w:p>
          <w:p w14:paraId="7C73BA0A" w14:textId="77777777" w:rsidR="002071AE" w:rsidRPr="00EF5447" w:rsidRDefault="002071AE" w:rsidP="008C1C13">
            <w:pPr>
              <w:pStyle w:val="TAC"/>
              <w:rPr>
                <w:lang w:eastAsia="zh-CN"/>
              </w:rPr>
            </w:pPr>
            <w:r w:rsidRPr="00EF5447">
              <w:rPr>
                <w:lang w:eastAsia="zh-CN"/>
              </w:rPr>
              <w:t>DC_5A-66A_n261K</w:t>
            </w:r>
          </w:p>
          <w:p w14:paraId="7EB4FAC1" w14:textId="77777777" w:rsidR="002071AE" w:rsidRPr="00EF5447" w:rsidRDefault="002071AE" w:rsidP="008C1C13">
            <w:pPr>
              <w:pStyle w:val="TAC"/>
              <w:rPr>
                <w:lang w:eastAsia="zh-CN"/>
              </w:rPr>
            </w:pPr>
            <w:r w:rsidRPr="00EF5447">
              <w:rPr>
                <w:lang w:eastAsia="zh-CN"/>
              </w:rPr>
              <w:t>DC_5A-66A_n261L</w:t>
            </w:r>
          </w:p>
          <w:p w14:paraId="0004B853" w14:textId="77777777" w:rsidR="002071AE" w:rsidRPr="00EF5447" w:rsidRDefault="002071AE" w:rsidP="008C1C13">
            <w:pPr>
              <w:pStyle w:val="TAC"/>
              <w:rPr>
                <w:lang w:eastAsia="zh-CN"/>
              </w:rPr>
            </w:pPr>
            <w:r w:rsidRPr="00EF5447">
              <w:rPr>
                <w:lang w:eastAsia="zh-CN"/>
              </w:rPr>
              <w:t>DC_5A-66A_n261M</w:t>
            </w:r>
          </w:p>
          <w:p w14:paraId="50200585" w14:textId="77777777" w:rsidR="002071AE" w:rsidRPr="00EF5447" w:rsidRDefault="002071AE" w:rsidP="008C1C13">
            <w:pPr>
              <w:pStyle w:val="TAC"/>
              <w:rPr>
                <w:lang w:eastAsia="zh-CN"/>
              </w:rPr>
            </w:pPr>
            <w:r w:rsidRPr="00EF5447">
              <w:rPr>
                <w:lang w:eastAsia="zh-CN"/>
              </w:rPr>
              <w:t>DC_5A-66A-66A_n261I</w:t>
            </w:r>
          </w:p>
          <w:p w14:paraId="77809016" w14:textId="77777777" w:rsidR="002071AE" w:rsidRPr="00EF5447" w:rsidRDefault="002071AE" w:rsidP="008C1C13">
            <w:pPr>
              <w:pStyle w:val="TAC"/>
              <w:rPr>
                <w:lang w:eastAsia="zh-CN"/>
              </w:rPr>
            </w:pPr>
            <w:r w:rsidRPr="00EF5447">
              <w:rPr>
                <w:lang w:eastAsia="zh-CN"/>
              </w:rPr>
              <w:t>DC_5A-66A-66A_n261J</w:t>
            </w:r>
          </w:p>
          <w:p w14:paraId="1A24A2B7" w14:textId="77777777" w:rsidR="002071AE" w:rsidRPr="00EF5447" w:rsidRDefault="002071AE" w:rsidP="008C1C13">
            <w:pPr>
              <w:pStyle w:val="TAC"/>
              <w:rPr>
                <w:lang w:eastAsia="zh-CN"/>
              </w:rPr>
            </w:pPr>
            <w:r w:rsidRPr="00EF5447">
              <w:rPr>
                <w:lang w:eastAsia="zh-CN"/>
              </w:rPr>
              <w:t>DC_5A-66A-66A_n261K</w:t>
            </w:r>
          </w:p>
          <w:p w14:paraId="0A8310BD" w14:textId="77777777" w:rsidR="002071AE" w:rsidRPr="00EF5447" w:rsidRDefault="002071AE" w:rsidP="008C1C13">
            <w:pPr>
              <w:pStyle w:val="TAC"/>
              <w:rPr>
                <w:lang w:eastAsia="zh-CN"/>
              </w:rPr>
            </w:pPr>
            <w:r w:rsidRPr="00EF5447">
              <w:rPr>
                <w:lang w:eastAsia="zh-CN"/>
              </w:rPr>
              <w:t>DC_5A-66A-66A_n261L</w:t>
            </w:r>
          </w:p>
          <w:p w14:paraId="6125D65C" w14:textId="77777777" w:rsidR="002071AE" w:rsidRPr="00EF5447" w:rsidRDefault="002071AE" w:rsidP="008C1C13">
            <w:pPr>
              <w:pStyle w:val="TAC"/>
              <w:rPr>
                <w:lang w:eastAsia="zh-CN"/>
              </w:rPr>
            </w:pPr>
            <w:r w:rsidRPr="00EF5447">
              <w:rPr>
                <w:lang w:eastAsia="zh-CN"/>
              </w:rPr>
              <w:t>DC_5A-66A-66A_n261M</w:t>
            </w:r>
          </w:p>
          <w:p w14:paraId="039D6E01" w14:textId="77777777" w:rsidR="002071AE" w:rsidRPr="00EF5447" w:rsidRDefault="002071AE" w:rsidP="008C1C13">
            <w:pPr>
              <w:pStyle w:val="TAC"/>
              <w:rPr>
                <w:lang w:eastAsia="zh-CN"/>
              </w:rPr>
            </w:pPr>
            <w:r w:rsidRPr="00EF5447">
              <w:rPr>
                <w:lang w:eastAsia="zh-CN"/>
              </w:rPr>
              <w:t>DC_5A-66A_n261(A-H)</w:t>
            </w:r>
          </w:p>
          <w:p w14:paraId="4991C307" w14:textId="77777777" w:rsidR="002071AE" w:rsidRPr="00EF5447" w:rsidRDefault="002071AE" w:rsidP="008C1C13">
            <w:pPr>
              <w:pStyle w:val="TAC"/>
              <w:rPr>
                <w:lang w:eastAsia="zh-CN"/>
              </w:rPr>
            </w:pPr>
            <w:r w:rsidRPr="00EF5447">
              <w:rPr>
                <w:lang w:eastAsia="zh-CN"/>
              </w:rPr>
              <w:t>DC_5A-66A_n261(A-J)</w:t>
            </w:r>
          </w:p>
          <w:p w14:paraId="77F3B2E4" w14:textId="77777777" w:rsidR="002071AE" w:rsidRPr="00EF5447" w:rsidRDefault="002071AE" w:rsidP="008C1C13">
            <w:pPr>
              <w:pStyle w:val="TAC"/>
              <w:rPr>
                <w:lang w:eastAsia="zh-CN"/>
              </w:rPr>
            </w:pPr>
            <w:r w:rsidRPr="00EF5447">
              <w:rPr>
                <w:lang w:eastAsia="zh-CN"/>
              </w:rPr>
              <w:t>DC_5A-66A_n261(A-L)DC_5A-66A_n261(2A-H)</w:t>
            </w:r>
          </w:p>
          <w:p w14:paraId="5B22BC61" w14:textId="77777777" w:rsidR="002071AE" w:rsidRPr="00EF5447" w:rsidRDefault="002071AE" w:rsidP="008C1C13">
            <w:pPr>
              <w:pStyle w:val="TAC"/>
              <w:rPr>
                <w:lang w:eastAsia="zh-CN"/>
              </w:rPr>
            </w:pPr>
            <w:r w:rsidRPr="00EF5447">
              <w:rPr>
                <w:lang w:eastAsia="zh-CN"/>
              </w:rPr>
              <w:t>DC_5A-66A_n261(A-G-H)</w:t>
            </w:r>
          </w:p>
          <w:p w14:paraId="5EA1B046" w14:textId="77777777" w:rsidR="002071AE" w:rsidRPr="00EF5447" w:rsidRDefault="002071AE" w:rsidP="008C1C13">
            <w:pPr>
              <w:pStyle w:val="TAC"/>
              <w:rPr>
                <w:lang w:eastAsia="zh-CN"/>
              </w:rPr>
            </w:pPr>
            <w:r w:rsidRPr="00EF5447">
              <w:rPr>
                <w:lang w:eastAsia="zh-CN"/>
              </w:rPr>
              <w:t>DC_5A-66A_n261(A-G-I)</w:t>
            </w:r>
          </w:p>
          <w:p w14:paraId="7BF461DD" w14:textId="77777777" w:rsidR="002071AE" w:rsidRPr="00EF5447" w:rsidRDefault="002071AE" w:rsidP="008C1C13">
            <w:pPr>
              <w:pStyle w:val="TAC"/>
              <w:rPr>
                <w:lang w:eastAsia="zh-CN"/>
              </w:rPr>
            </w:pPr>
            <w:r w:rsidRPr="00EF5447">
              <w:rPr>
                <w:lang w:eastAsia="zh-CN"/>
              </w:rPr>
              <w:t>DC_5A-66A_n261(G-H)</w:t>
            </w:r>
          </w:p>
          <w:p w14:paraId="695B65D3" w14:textId="77777777" w:rsidR="002071AE" w:rsidRPr="00EF5447" w:rsidRDefault="002071AE" w:rsidP="008C1C13">
            <w:pPr>
              <w:pStyle w:val="TAC"/>
              <w:rPr>
                <w:lang w:eastAsia="zh-CN"/>
              </w:rPr>
            </w:pPr>
            <w:r w:rsidRPr="00EF5447">
              <w:rPr>
                <w:lang w:eastAsia="zh-CN"/>
              </w:rPr>
              <w:t>DC_5A-66A_n261(G-I)</w:t>
            </w:r>
          </w:p>
          <w:p w14:paraId="725E4A4F" w14:textId="77777777" w:rsidR="002071AE" w:rsidRPr="00EF5447" w:rsidRDefault="002071AE" w:rsidP="008C1C13">
            <w:pPr>
              <w:pStyle w:val="TAC"/>
              <w:rPr>
                <w:lang w:eastAsia="zh-CN"/>
              </w:rPr>
            </w:pPr>
            <w:r w:rsidRPr="00EF5447">
              <w:rPr>
                <w:lang w:eastAsia="zh-CN"/>
              </w:rPr>
              <w:t>DC_5A-66A_n261(2H)</w:t>
            </w:r>
          </w:p>
          <w:p w14:paraId="26559FCD" w14:textId="77777777" w:rsidR="002071AE" w:rsidRPr="00EF5447" w:rsidRDefault="002071AE" w:rsidP="008C1C13">
            <w:pPr>
              <w:pStyle w:val="TAC"/>
              <w:rPr>
                <w:lang w:eastAsia="zh-CN"/>
              </w:rPr>
            </w:pPr>
            <w:r w:rsidRPr="00EF5447">
              <w:rPr>
                <w:lang w:eastAsia="zh-CN"/>
              </w:rPr>
              <w:t>DC_5A-66A_n261(H-I)</w:t>
            </w:r>
          </w:p>
          <w:p w14:paraId="3DE052EA" w14:textId="77777777" w:rsidR="002071AE" w:rsidRPr="00EF5447" w:rsidRDefault="002071AE" w:rsidP="008C1C13">
            <w:pPr>
              <w:pStyle w:val="TAC"/>
              <w:rPr>
                <w:lang w:eastAsia="zh-CN"/>
              </w:rPr>
            </w:pPr>
            <w:r w:rsidRPr="00EF5447">
              <w:rPr>
                <w:lang w:eastAsia="zh-CN"/>
              </w:rPr>
              <w:t>DC_5A-66A-66A_n261(A-H)</w:t>
            </w:r>
          </w:p>
          <w:p w14:paraId="61D9B3DF" w14:textId="77777777" w:rsidR="002071AE" w:rsidRPr="00EF5447" w:rsidRDefault="002071AE" w:rsidP="008C1C13">
            <w:pPr>
              <w:pStyle w:val="TAC"/>
              <w:rPr>
                <w:lang w:eastAsia="zh-CN"/>
              </w:rPr>
            </w:pPr>
            <w:r w:rsidRPr="00EF5447">
              <w:rPr>
                <w:lang w:eastAsia="zh-CN"/>
              </w:rPr>
              <w:t>DC_5A-66A-66A_n261(A-J)</w:t>
            </w:r>
          </w:p>
          <w:p w14:paraId="77D65C2F" w14:textId="77777777" w:rsidR="002071AE" w:rsidRPr="00EF5447" w:rsidRDefault="002071AE" w:rsidP="008C1C13">
            <w:pPr>
              <w:pStyle w:val="TAC"/>
              <w:rPr>
                <w:lang w:eastAsia="zh-CN"/>
              </w:rPr>
            </w:pPr>
            <w:r w:rsidRPr="00EF5447">
              <w:rPr>
                <w:lang w:eastAsia="zh-CN"/>
              </w:rPr>
              <w:t>DC_5A-66A-66A_n261(A-L)</w:t>
            </w:r>
          </w:p>
          <w:p w14:paraId="759B5FAC" w14:textId="77777777" w:rsidR="002071AE" w:rsidRPr="00EF5447" w:rsidRDefault="002071AE" w:rsidP="008C1C13">
            <w:pPr>
              <w:pStyle w:val="TAC"/>
              <w:rPr>
                <w:lang w:eastAsia="zh-CN"/>
              </w:rPr>
            </w:pPr>
            <w:r w:rsidRPr="00EF5447">
              <w:rPr>
                <w:lang w:eastAsia="zh-CN"/>
              </w:rPr>
              <w:t>DC_5A-66A-66A_n261(2A-H)</w:t>
            </w:r>
          </w:p>
          <w:p w14:paraId="64B23933" w14:textId="77777777" w:rsidR="002071AE" w:rsidRPr="00EF5447" w:rsidRDefault="002071AE" w:rsidP="008C1C13">
            <w:pPr>
              <w:pStyle w:val="TAC"/>
              <w:rPr>
                <w:lang w:eastAsia="zh-CN"/>
              </w:rPr>
            </w:pPr>
            <w:r w:rsidRPr="00EF5447">
              <w:rPr>
                <w:lang w:eastAsia="zh-CN"/>
              </w:rPr>
              <w:t>DC_5A-66A-66A_n261(A-G-H)</w:t>
            </w:r>
          </w:p>
          <w:p w14:paraId="24495323" w14:textId="77777777" w:rsidR="002071AE" w:rsidRPr="00EF5447" w:rsidRDefault="002071AE" w:rsidP="008C1C13">
            <w:pPr>
              <w:pStyle w:val="TAC"/>
              <w:rPr>
                <w:lang w:eastAsia="zh-CN"/>
              </w:rPr>
            </w:pPr>
            <w:r w:rsidRPr="00EF5447">
              <w:rPr>
                <w:lang w:eastAsia="zh-CN"/>
              </w:rPr>
              <w:t>DC_5A-66A-66A_n261(A-G-I)</w:t>
            </w:r>
          </w:p>
          <w:p w14:paraId="2C0737FD" w14:textId="77777777" w:rsidR="002071AE" w:rsidRPr="00EF5447" w:rsidRDefault="002071AE" w:rsidP="008C1C13">
            <w:pPr>
              <w:pStyle w:val="TAC"/>
              <w:rPr>
                <w:lang w:eastAsia="zh-CN"/>
              </w:rPr>
            </w:pPr>
            <w:r w:rsidRPr="00EF5447">
              <w:rPr>
                <w:lang w:eastAsia="zh-CN"/>
              </w:rPr>
              <w:t>DC_5A-66A-66A_n261(G-H)</w:t>
            </w:r>
          </w:p>
          <w:p w14:paraId="2BFBA952" w14:textId="77777777" w:rsidR="002071AE" w:rsidRPr="00EF5447" w:rsidRDefault="002071AE" w:rsidP="008C1C13">
            <w:pPr>
              <w:pStyle w:val="TAC"/>
              <w:rPr>
                <w:lang w:eastAsia="zh-CN"/>
              </w:rPr>
            </w:pPr>
            <w:r w:rsidRPr="00EF5447">
              <w:rPr>
                <w:lang w:eastAsia="zh-CN"/>
              </w:rPr>
              <w:t>DC_5A-66A-66A_n261(G-I)</w:t>
            </w:r>
          </w:p>
          <w:p w14:paraId="709B8268" w14:textId="77777777" w:rsidR="002071AE" w:rsidRPr="00EF5447" w:rsidRDefault="002071AE" w:rsidP="008C1C13">
            <w:pPr>
              <w:pStyle w:val="TAC"/>
              <w:rPr>
                <w:lang w:eastAsia="zh-CN"/>
              </w:rPr>
            </w:pPr>
            <w:r w:rsidRPr="00EF5447">
              <w:rPr>
                <w:lang w:eastAsia="zh-CN"/>
              </w:rPr>
              <w:t>DC_5A-66A-66A_n261(2H)</w:t>
            </w:r>
          </w:p>
          <w:p w14:paraId="18E6C4E6"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1C5B6F" w14:textId="77777777" w:rsidR="002071AE" w:rsidRPr="00EF5447" w:rsidRDefault="002071AE" w:rsidP="008C1C13">
            <w:pPr>
              <w:pStyle w:val="TAC"/>
              <w:rPr>
                <w:lang w:eastAsia="zh-CN"/>
              </w:rPr>
            </w:pPr>
            <w:r w:rsidRPr="00EF5447">
              <w:rPr>
                <w:lang w:eastAsia="zh-CN"/>
              </w:rPr>
              <w:t>DC_5A_n261H</w:t>
            </w:r>
          </w:p>
          <w:p w14:paraId="22EC8DCA" w14:textId="77777777" w:rsidR="002071AE" w:rsidRPr="00EF5447" w:rsidRDefault="002071AE" w:rsidP="008C1C13">
            <w:pPr>
              <w:pStyle w:val="TAC"/>
              <w:rPr>
                <w:rFonts w:cs="Arial"/>
                <w:color w:val="000000"/>
                <w:szCs w:val="18"/>
                <w:lang w:eastAsia="zh-CN"/>
              </w:rPr>
            </w:pPr>
            <w:r w:rsidRPr="00EF5447">
              <w:rPr>
                <w:lang w:eastAsia="zh-CN"/>
              </w:rPr>
              <w:t>DC_66A_n261H</w:t>
            </w:r>
          </w:p>
        </w:tc>
      </w:tr>
      <w:tr w:rsidR="002071AE" w:rsidRPr="00EF5447" w14:paraId="4DB33D32"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424D07" w14:textId="77777777" w:rsidR="002071AE" w:rsidRPr="00EF5447" w:rsidRDefault="002071AE" w:rsidP="008C1C13">
            <w:pPr>
              <w:pStyle w:val="TAC"/>
              <w:rPr>
                <w:lang w:eastAsia="zh-CN"/>
              </w:rPr>
            </w:pPr>
            <w:r w:rsidRPr="00EF5447">
              <w:rPr>
                <w:lang w:eastAsia="zh-CN"/>
              </w:rPr>
              <w:t>DC_5A-66A_n261I</w:t>
            </w:r>
          </w:p>
          <w:p w14:paraId="7091BA84" w14:textId="77777777" w:rsidR="002071AE" w:rsidRPr="00EF5447" w:rsidRDefault="002071AE" w:rsidP="008C1C13">
            <w:pPr>
              <w:pStyle w:val="TAC"/>
              <w:rPr>
                <w:lang w:eastAsia="zh-CN"/>
              </w:rPr>
            </w:pPr>
            <w:r w:rsidRPr="00EF5447">
              <w:rPr>
                <w:lang w:eastAsia="zh-CN"/>
              </w:rPr>
              <w:t>DC_5A-66A_n261J</w:t>
            </w:r>
          </w:p>
          <w:p w14:paraId="21AD43E7" w14:textId="77777777" w:rsidR="002071AE" w:rsidRPr="00EF5447" w:rsidRDefault="002071AE" w:rsidP="008C1C13">
            <w:pPr>
              <w:pStyle w:val="TAC"/>
              <w:rPr>
                <w:lang w:eastAsia="zh-CN"/>
              </w:rPr>
            </w:pPr>
            <w:r w:rsidRPr="00EF5447">
              <w:rPr>
                <w:lang w:eastAsia="zh-CN"/>
              </w:rPr>
              <w:t>DC_5A-66A_n261K</w:t>
            </w:r>
          </w:p>
          <w:p w14:paraId="0F12C8C4" w14:textId="77777777" w:rsidR="002071AE" w:rsidRPr="00EF5447" w:rsidRDefault="002071AE" w:rsidP="008C1C13">
            <w:pPr>
              <w:pStyle w:val="TAC"/>
              <w:rPr>
                <w:lang w:eastAsia="zh-CN"/>
              </w:rPr>
            </w:pPr>
            <w:r w:rsidRPr="00EF5447">
              <w:rPr>
                <w:lang w:eastAsia="zh-CN"/>
              </w:rPr>
              <w:t>DC_5A-66A_n261L</w:t>
            </w:r>
          </w:p>
          <w:p w14:paraId="5EACC47E" w14:textId="77777777" w:rsidR="002071AE" w:rsidRPr="00EF5447" w:rsidRDefault="002071AE" w:rsidP="008C1C13">
            <w:pPr>
              <w:pStyle w:val="TAC"/>
              <w:rPr>
                <w:lang w:eastAsia="zh-CN"/>
              </w:rPr>
            </w:pPr>
            <w:r w:rsidRPr="00EF5447">
              <w:rPr>
                <w:lang w:eastAsia="zh-CN"/>
              </w:rPr>
              <w:t>DC_5A-66A_n261M</w:t>
            </w:r>
          </w:p>
          <w:p w14:paraId="24FB05F1" w14:textId="77777777" w:rsidR="002071AE" w:rsidRPr="00EF5447" w:rsidRDefault="002071AE" w:rsidP="008C1C13">
            <w:pPr>
              <w:pStyle w:val="TAC"/>
              <w:rPr>
                <w:lang w:eastAsia="zh-CN"/>
              </w:rPr>
            </w:pPr>
            <w:r w:rsidRPr="00EF5447">
              <w:rPr>
                <w:lang w:eastAsia="zh-CN"/>
              </w:rPr>
              <w:t>DC_5A-66A-66A_n261I</w:t>
            </w:r>
          </w:p>
          <w:p w14:paraId="4D1FC52B" w14:textId="77777777" w:rsidR="002071AE" w:rsidRPr="00EF5447" w:rsidRDefault="002071AE" w:rsidP="008C1C13">
            <w:pPr>
              <w:pStyle w:val="TAC"/>
              <w:rPr>
                <w:lang w:eastAsia="zh-CN"/>
              </w:rPr>
            </w:pPr>
            <w:r w:rsidRPr="00EF5447">
              <w:rPr>
                <w:lang w:eastAsia="zh-CN"/>
              </w:rPr>
              <w:t>DC_5A-66A-66A_n261J</w:t>
            </w:r>
          </w:p>
          <w:p w14:paraId="56DBDB8F" w14:textId="77777777" w:rsidR="002071AE" w:rsidRPr="00EF5447" w:rsidRDefault="002071AE" w:rsidP="008C1C13">
            <w:pPr>
              <w:pStyle w:val="TAC"/>
              <w:rPr>
                <w:lang w:eastAsia="zh-CN"/>
              </w:rPr>
            </w:pPr>
            <w:r w:rsidRPr="00EF5447">
              <w:rPr>
                <w:lang w:eastAsia="zh-CN"/>
              </w:rPr>
              <w:t>DC_5A-66A-66A_n261K</w:t>
            </w:r>
          </w:p>
          <w:p w14:paraId="4B82EE17" w14:textId="77777777" w:rsidR="002071AE" w:rsidRPr="00EF5447" w:rsidRDefault="002071AE" w:rsidP="008C1C13">
            <w:pPr>
              <w:pStyle w:val="TAC"/>
              <w:rPr>
                <w:lang w:eastAsia="zh-CN"/>
              </w:rPr>
            </w:pPr>
            <w:r w:rsidRPr="00EF5447">
              <w:rPr>
                <w:lang w:eastAsia="zh-CN"/>
              </w:rPr>
              <w:t>DC_5A-66A-66A_n261L</w:t>
            </w:r>
          </w:p>
          <w:p w14:paraId="78F4CCD5" w14:textId="77777777" w:rsidR="002071AE" w:rsidRPr="00EF5447" w:rsidRDefault="002071AE" w:rsidP="008C1C13">
            <w:pPr>
              <w:pStyle w:val="TAC"/>
              <w:rPr>
                <w:lang w:eastAsia="zh-CN"/>
              </w:rPr>
            </w:pPr>
            <w:r w:rsidRPr="00EF5447">
              <w:rPr>
                <w:lang w:eastAsia="zh-CN"/>
              </w:rPr>
              <w:t>DC_5A-66A-66A_n261M</w:t>
            </w:r>
          </w:p>
          <w:p w14:paraId="6262F778" w14:textId="77777777" w:rsidR="002071AE" w:rsidRPr="00EF5447" w:rsidRDefault="002071AE" w:rsidP="008C1C13">
            <w:pPr>
              <w:pStyle w:val="TAC"/>
              <w:rPr>
                <w:lang w:eastAsia="zh-CN"/>
              </w:rPr>
            </w:pPr>
            <w:r w:rsidRPr="00EF5447">
              <w:rPr>
                <w:lang w:eastAsia="zh-CN"/>
              </w:rPr>
              <w:t>DC_5A-66A_n261(A-J)</w:t>
            </w:r>
          </w:p>
          <w:p w14:paraId="09BCAC9C" w14:textId="77777777" w:rsidR="002071AE" w:rsidRPr="00EF5447" w:rsidRDefault="002071AE" w:rsidP="008C1C13">
            <w:pPr>
              <w:pStyle w:val="TAC"/>
              <w:rPr>
                <w:lang w:eastAsia="zh-CN"/>
              </w:rPr>
            </w:pPr>
            <w:r w:rsidRPr="00EF5447">
              <w:rPr>
                <w:lang w:eastAsia="zh-CN"/>
              </w:rPr>
              <w:t>DC_5A-66A_n261(A-K)</w:t>
            </w:r>
          </w:p>
          <w:p w14:paraId="2636935F" w14:textId="77777777" w:rsidR="002071AE" w:rsidRPr="00EF5447" w:rsidRDefault="002071AE" w:rsidP="008C1C13">
            <w:pPr>
              <w:pStyle w:val="TAC"/>
              <w:rPr>
                <w:lang w:eastAsia="zh-CN"/>
              </w:rPr>
            </w:pPr>
            <w:r w:rsidRPr="00EF5447">
              <w:rPr>
                <w:lang w:eastAsia="zh-CN"/>
              </w:rPr>
              <w:t>DC_5A-66A_n261(A-L)</w:t>
            </w:r>
          </w:p>
          <w:p w14:paraId="16C06DEB" w14:textId="77777777" w:rsidR="002071AE" w:rsidRPr="00EF5447" w:rsidRDefault="002071AE" w:rsidP="008C1C13">
            <w:pPr>
              <w:pStyle w:val="TAC"/>
              <w:rPr>
                <w:lang w:eastAsia="zh-CN"/>
              </w:rPr>
            </w:pPr>
            <w:r w:rsidRPr="00EF5447">
              <w:rPr>
                <w:lang w:eastAsia="zh-CN"/>
              </w:rPr>
              <w:t>DC_5A-66A_n261(2A-I)</w:t>
            </w:r>
          </w:p>
          <w:p w14:paraId="6F459201" w14:textId="77777777" w:rsidR="002071AE" w:rsidRPr="00EF5447" w:rsidRDefault="002071AE" w:rsidP="008C1C13">
            <w:pPr>
              <w:pStyle w:val="TAC"/>
              <w:rPr>
                <w:lang w:eastAsia="zh-CN"/>
              </w:rPr>
            </w:pPr>
            <w:r w:rsidRPr="00EF5447">
              <w:rPr>
                <w:lang w:eastAsia="zh-CN"/>
              </w:rPr>
              <w:t>DC_5A-66A_n261(A-G-I)</w:t>
            </w:r>
          </w:p>
          <w:p w14:paraId="5AFF350F" w14:textId="77777777" w:rsidR="002071AE" w:rsidRPr="00EF5447" w:rsidRDefault="002071AE" w:rsidP="008C1C13">
            <w:pPr>
              <w:pStyle w:val="TAC"/>
              <w:rPr>
                <w:lang w:eastAsia="zh-CN"/>
              </w:rPr>
            </w:pPr>
            <w:r w:rsidRPr="00EF5447">
              <w:rPr>
                <w:lang w:eastAsia="zh-CN"/>
              </w:rPr>
              <w:t>DC_5A-66A_n261(G-I)</w:t>
            </w:r>
          </w:p>
          <w:p w14:paraId="0BA374AB" w14:textId="77777777" w:rsidR="002071AE" w:rsidRPr="00EF5447" w:rsidRDefault="002071AE" w:rsidP="008C1C13">
            <w:pPr>
              <w:pStyle w:val="TAC"/>
              <w:rPr>
                <w:lang w:eastAsia="zh-CN"/>
              </w:rPr>
            </w:pPr>
            <w:r w:rsidRPr="00EF5447">
              <w:rPr>
                <w:lang w:eastAsia="zh-CN"/>
              </w:rPr>
              <w:t>DC_5A-66A_n261(G-J)</w:t>
            </w:r>
          </w:p>
          <w:p w14:paraId="18BF6D09" w14:textId="77777777" w:rsidR="002071AE" w:rsidRPr="00EF5447" w:rsidRDefault="002071AE" w:rsidP="008C1C13">
            <w:pPr>
              <w:pStyle w:val="TAC"/>
              <w:rPr>
                <w:lang w:eastAsia="zh-CN"/>
              </w:rPr>
            </w:pPr>
            <w:r w:rsidRPr="00EF5447">
              <w:rPr>
                <w:lang w:eastAsia="zh-CN"/>
              </w:rPr>
              <w:t>DC_5A-66A_n261(H-I)</w:t>
            </w:r>
          </w:p>
          <w:p w14:paraId="02C6AC7E" w14:textId="77777777" w:rsidR="002071AE" w:rsidRPr="00EF5447" w:rsidRDefault="002071AE" w:rsidP="008C1C13">
            <w:pPr>
              <w:pStyle w:val="TAC"/>
              <w:rPr>
                <w:lang w:eastAsia="zh-CN"/>
              </w:rPr>
            </w:pPr>
            <w:r w:rsidRPr="00EF5447">
              <w:rPr>
                <w:lang w:eastAsia="zh-CN"/>
              </w:rPr>
              <w:t>DC_5A-66A-66A_n261(A-J)</w:t>
            </w:r>
          </w:p>
          <w:p w14:paraId="1AD4166C" w14:textId="77777777" w:rsidR="002071AE" w:rsidRPr="00EF5447" w:rsidRDefault="002071AE" w:rsidP="008C1C13">
            <w:pPr>
              <w:pStyle w:val="TAC"/>
              <w:rPr>
                <w:lang w:eastAsia="zh-CN"/>
              </w:rPr>
            </w:pPr>
            <w:r w:rsidRPr="00EF5447">
              <w:rPr>
                <w:lang w:eastAsia="zh-CN"/>
              </w:rPr>
              <w:t>DC_5A-66A-66A_n261(A-K)</w:t>
            </w:r>
          </w:p>
          <w:p w14:paraId="556CED00" w14:textId="77777777" w:rsidR="002071AE" w:rsidRPr="00EF5447" w:rsidRDefault="002071AE" w:rsidP="008C1C13">
            <w:pPr>
              <w:pStyle w:val="TAC"/>
              <w:rPr>
                <w:lang w:eastAsia="zh-CN"/>
              </w:rPr>
            </w:pPr>
            <w:r w:rsidRPr="00EF5447">
              <w:rPr>
                <w:lang w:eastAsia="zh-CN"/>
              </w:rPr>
              <w:t>DC_5A-66A-66A_n261(A-L)</w:t>
            </w:r>
          </w:p>
          <w:p w14:paraId="4ECCF995" w14:textId="77777777" w:rsidR="002071AE" w:rsidRPr="00EF5447" w:rsidRDefault="002071AE" w:rsidP="008C1C13">
            <w:pPr>
              <w:pStyle w:val="TAC"/>
              <w:rPr>
                <w:lang w:eastAsia="zh-CN"/>
              </w:rPr>
            </w:pPr>
            <w:r w:rsidRPr="00EF5447">
              <w:rPr>
                <w:lang w:eastAsia="zh-CN"/>
              </w:rPr>
              <w:t>DC_5A-66A-66A_n261(2A-I)</w:t>
            </w:r>
          </w:p>
          <w:p w14:paraId="288FA824" w14:textId="77777777" w:rsidR="002071AE" w:rsidRPr="00EF5447" w:rsidRDefault="002071AE" w:rsidP="008C1C13">
            <w:pPr>
              <w:pStyle w:val="TAC"/>
              <w:rPr>
                <w:lang w:eastAsia="zh-CN"/>
              </w:rPr>
            </w:pPr>
            <w:r w:rsidRPr="00EF5447">
              <w:rPr>
                <w:lang w:eastAsia="zh-CN"/>
              </w:rPr>
              <w:t>DC_5A-66A-66A_n261(A-G-I)</w:t>
            </w:r>
          </w:p>
          <w:p w14:paraId="2A322CD8" w14:textId="77777777" w:rsidR="002071AE" w:rsidRPr="00EF5447" w:rsidRDefault="002071AE" w:rsidP="008C1C13">
            <w:pPr>
              <w:pStyle w:val="TAC"/>
              <w:rPr>
                <w:lang w:eastAsia="zh-CN"/>
              </w:rPr>
            </w:pPr>
            <w:r w:rsidRPr="00EF5447">
              <w:rPr>
                <w:lang w:eastAsia="zh-CN"/>
              </w:rPr>
              <w:t>DC_5A-66A-66A_n261(G-I)</w:t>
            </w:r>
          </w:p>
          <w:p w14:paraId="61EF240C" w14:textId="77777777" w:rsidR="002071AE" w:rsidRPr="00EF5447" w:rsidRDefault="002071AE" w:rsidP="008C1C13">
            <w:pPr>
              <w:pStyle w:val="TAC"/>
              <w:rPr>
                <w:lang w:eastAsia="zh-CN"/>
              </w:rPr>
            </w:pPr>
            <w:r w:rsidRPr="00EF5447">
              <w:rPr>
                <w:lang w:eastAsia="zh-CN"/>
              </w:rPr>
              <w:t>DC_5A-66A-66A_n261(G-J)</w:t>
            </w:r>
          </w:p>
          <w:p w14:paraId="2E46C870" w14:textId="77777777" w:rsidR="002071AE" w:rsidRPr="00EF5447" w:rsidRDefault="002071AE" w:rsidP="008C1C13">
            <w:pPr>
              <w:pStyle w:val="TAC"/>
              <w:rPr>
                <w:rFonts w:cs="Arial"/>
                <w:color w:val="000000"/>
                <w:szCs w:val="18"/>
                <w:lang w:eastAsia="zh-CN"/>
              </w:rPr>
            </w:pPr>
            <w:r w:rsidRPr="00EF5447">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842FA0" w14:textId="77777777" w:rsidR="002071AE" w:rsidRPr="00EF5447" w:rsidRDefault="002071AE" w:rsidP="008C1C13">
            <w:pPr>
              <w:pStyle w:val="TAC"/>
              <w:rPr>
                <w:lang w:eastAsia="zh-CN"/>
              </w:rPr>
            </w:pPr>
            <w:r w:rsidRPr="00EF5447">
              <w:rPr>
                <w:lang w:eastAsia="zh-CN"/>
              </w:rPr>
              <w:t>DC_5A_n261I</w:t>
            </w:r>
          </w:p>
          <w:p w14:paraId="2623FD25" w14:textId="77777777" w:rsidR="002071AE" w:rsidRPr="00EF5447" w:rsidRDefault="002071AE" w:rsidP="008C1C13">
            <w:pPr>
              <w:pStyle w:val="TAC"/>
              <w:rPr>
                <w:rFonts w:cs="Arial"/>
                <w:color w:val="000000"/>
                <w:szCs w:val="18"/>
                <w:lang w:eastAsia="zh-CN"/>
              </w:rPr>
            </w:pPr>
            <w:r w:rsidRPr="00EF5447">
              <w:rPr>
                <w:lang w:eastAsia="zh-CN"/>
              </w:rPr>
              <w:t>DC_66A_n261I</w:t>
            </w:r>
          </w:p>
        </w:tc>
      </w:tr>
      <w:tr w:rsidR="002071AE" w:rsidRPr="00EF5447" w14:paraId="59A42485"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03F8F50" w14:textId="77777777" w:rsidR="002071AE" w:rsidRPr="00EF5447" w:rsidRDefault="002071AE" w:rsidP="008C1C13">
            <w:pPr>
              <w:pStyle w:val="TAC"/>
              <w:rPr>
                <w:noProof/>
              </w:rPr>
            </w:pPr>
            <w:r w:rsidRPr="00EF5447">
              <w:rPr>
                <w:noProof/>
              </w:rPr>
              <w:t>DC_7A-8A_n258A</w:t>
            </w:r>
          </w:p>
          <w:p w14:paraId="5169DC55" w14:textId="77777777" w:rsidR="002071AE" w:rsidRPr="00EF5447" w:rsidRDefault="002071AE" w:rsidP="008C1C13">
            <w:pPr>
              <w:pStyle w:val="TAC"/>
              <w:rPr>
                <w:noProof/>
              </w:rPr>
            </w:pPr>
            <w:r w:rsidRPr="00EF5447">
              <w:rPr>
                <w:noProof/>
              </w:rPr>
              <w:t>DC_7A-8A_n258D</w:t>
            </w:r>
          </w:p>
          <w:p w14:paraId="653694D9" w14:textId="77777777" w:rsidR="002071AE" w:rsidRPr="00EF5447" w:rsidRDefault="002071AE" w:rsidP="008C1C13">
            <w:pPr>
              <w:pStyle w:val="TAC"/>
              <w:rPr>
                <w:noProof/>
              </w:rPr>
            </w:pPr>
            <w:r w:rsidRPr="00EF5447">
              <w:rPr>
                <w:noProof/>
              </w:rPr>
              <w:t>DC_7A-8A_n258E</w:t>
            </w:r>
          </w:p>
          <w:p w14:paraId="79F93F37" w14:textId="77777777" w:rsidR="002071AE" w:rsidRPr="00EF5447" w:rsidRDefault="002071AE" w:rsidP="008C1C13">
            <w:pPr>
              <w:pStyle w:val="TAC"/>
              <w:rPr>
                <w:noProof/>
              </w:rPr>
            </w:pPr>
            <w:r w:rsidRPr="00EF5447">
              <w:rPr>
                <w:noProof/>
              </w:rPr>
              <w:t>DC_7A-8A_n258F</w:t>
            </w:r>
          </w:p>
          <w:p w14:paraId="69FB20E1" w14:textId="77777777" w:rsidR="002071AE" w:rsidRPr="00EF5447" w:rsidRDefault="002071AE" w:rsidP="008C1C13">
            <w:pPr>
              <w:pStyle w:val="TAC"/>
              <w:rPr>
                <w:noProof/>
              </w:rPr>
            </w:pPr>
            <w:r w:rsidRPr="00EF5447">
              <w:rPr>
                <w:noProof/>
              </w:rPr>
              <w:t>DC_7A-8A_n258G</w:t>
            </w:r>
          </w:p>
          <w:p w14:paraId="62295A56" w14:textId="77777777" w:rsidR="002071AE" w:rsidRPr="00EF5447" w:rsidRDefault="002071AE" w:rsidP="008C1C13">
            <w:pPr>
              <w:pStyle w:val="TAC"/>
              <w:rPr>
                <w:noProof/>
              </w:rPr>
            </w:pPr>
            <w:r w:rsidRPr="00EF5447">
              <w:rPr>
                <w:noProof/>
              </w:rPr>
              <w:t>DC_7A-8A_n258H</w:t>
            </w:r>
          </w:p>
          <w:p w14:paraId="677B8615" w14:textId="77777777" w:rsidR="002071AE" w:rsidRPr="00EF5447" w:rsidRDefault="002071AE" w:rsidP="008C1C13">
            <w:pPr>
              <w:pStyle w:val="TAC"/>
              <w:rPr>
                <w:noProof/>
              </w:rPr>
            </w:pPr>
            <w:r w:rsidRPr="00EF5447">
              <w:rPr>
                <w:noProof/>
              </w:rPr>
              <w:t>DC_7A-8A_n258I</w:t>
            </w:r>
          </w:p>
          <w:p w14:paraId="08D3C29A" w14:textId="77777777" w:rsidR="002071AE" w:rsidRPr="00EF5447" w:rsidRDefault="002071AE" w:rsidP="008C1C13">
            <w:pPr>
              <w:pStyle w:val="TAC"/>
              <w:rPr>
                <w:noProof/>
              </w:rPr>
            </w:pPr>
            <w:r w:rsidRPr="00EF5447">
              <w:rPr>
                <w:noProof/>
              </w:rPr>
              <w:t>DC_7A-8A_n258J</w:t>
            </w:r>
          </w:p>
          <w:p w14:paraId="3EDD41CC" w14:textId="77777777" w:rsidR="002071AE" w:rsidRPr="00EF5447" w:rsidRDefault="002071AE" w:rsidP="008C1C13">
            <w:pPr>
              <w:pStyle w:val="TAC"/>
              <w:rPr>
                <w:noProof/>
              </w:rPr>
            </w:pPr>
            <w:r w:rsidRPr="00EF5447">
              <w:rPr>
                <w:noProof/>
              </w:rPr>
              <w:t>DC_7A-8A_n258K</w:t>
            </w:r>
          </w:p>
          <w:p w14:paraId="4931FD42" w14:textId="77777777" w:rsidR="002071AE" w:rsidRPr="00EF5447" w:rsidRDefault="002071AE" w:rsidP="008C1C13">
            <w:pPr>
              <w:pStyle w:val="TAC"/>
              <w:rPr>
                <w:noProof/>
              </w:rPr>
            </w:pPr>
            <w:r w:rsidRPr="00EF5447">
              <w:rPr>
                <w:noProof/>
              </w:rPr>
              <w:t>DC_7A-8A_n258L</w:t>
            </w:r>
          </w:p>
          <w:p w14:paraId="1DCDB820" w14:textId="77777777" w:rsidR="002071AE" w:rsidRPr="00EF5447" w:rsidRDefault="002071AE" w:rsidP="008C1C13">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1D73B8" w14:textId="77777777" w:rsidR="002071AE" w:rsidRPr="00EF5447" w:rsidRDefault="002071AE" w:rsidP="008C1C13">
            <w:pPr>
              <w:pStyle w:val="TAC"/>
              <w:rPr>
                <w:noProof/>
              </w:rPr>
            </w:pPr>
            <w:r w:rsidRPr="00EF5447">
              <w:rPr>
                <w:noProof/>
              </w:rPr>
              <w:t>DC_7A_n258A</w:t>
            </w:r>
          </w:p>
          <w:p w14:paraId="1CED60B8" w14:textId="77777777" w:rsidR="002071AE" w:rsidRPr="00EF5447" w:rsidRDefault="002071AE" w:rsidP="008C1C13">
            <w:pPr>
              <w:pStyle w:val="TAC"/>
              <w:rPr>
                <w:lang w:eastAsia="zh-CN"/>
              </w:rPr>
            </w:pPr>
            <w:r w:rsidRPr="00EF5447">
              <w:rPr>
                <w:noProof/>
              </w:rPr>
              <w:t>DC_8A_n258A</w:t>
            </w:r>
          </w:p>
        </w:tc>
      </w:tr>
      <w:tr w:rsidR="002071AE" w:rsidRPr="00EF5447" w14:paraId="1A02B121"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19EC92" w14:textId="77777777" w:rsidR="002071AE" w:rsidRPr="00EF5447" w:rsidRDefault="002071AE" w:rsidP="008C1C13">
            <w:pPr>
              <w:pStyle w:val="TAC"/>
              <w:rPr>
                <w:lang w:eastAsia="zh-CN"/>
              </w:rPr>
            </w:pPr>
            <w:r w:rsidRPr="00EF5447">
              <w:rPr>
                <w:rFonts w:cs="Arial"/>
                <w:lang w:eastAsia="ja-JP"/>
              </w:rPr>
              <w:t>DC_11A-18A_n257</w:t>
            </w:r>
            <w:r w:rsidRPr="00EF5447">
              <w:rPr>
                <w:rFonts w:cs="Arial"/>
                <w:lang w:eastAsia="zh-CN"/>
              </w:rPr>
              <w:t>A</w:t>
            </w:r>
          </w:p>
          <w:p w14:paraId="42953FE2" w14:textId="77777777" w:rsidR="002071AE" w:rsidRPr="00EF5447" w:rsidRDefault="002071AE" w:rsidP="008C1C13">
            <w:pPr>
              <w:pStyle w:val="TAC"/>
              <w:rPr>
                <w:rFonts w:cs="Arial"/>
                <w:lang w:eastAsia="zh-CN"/>
              </w:rPr>
            </w:pPr>
            <w:r w:rsidRPr="00EF5447">
              <w:rPr>
                <w:rFonts w:cs="Arial"/>
                <w:lang w:eastAsia="ja-JP"/>
              </w:rPr>
              <w:t>DC_11A-18A_n257</w:t>
            </w:r>
            <w:r w:rsidRPr="00EF5447">
              <w:rPr>
                <w:rFonts w:cs="Arial"/>
                <w:lang w:eastAsia="zh-CN"/>
              </w:rPr>
              <w:t>G</w:t>
            </w:r>
          </w:p>
          <w:p w14:paraId="72C08655" w14:textId="77777777" w:rsidR="002071AE" w:rsidRPr="00EF5447" w:rsidRDefault="002071AE" w:rsidP="008C1C13">
            <w:pPr>
              <w:pStyle w:val="TAC"/>
              <w:rPr>
                <w:rFonts w:cs="Arial"/>
                <w:lang w:eastAsia="zh-CN"/>
              </w:rPr>
            </w:pPr>
            <w:r w:rsidRPr="00EF5447">
              <w:rPr>
                <w:rFonts w:cs="Arial"/>
                <w:lang w:eastAsia="ja-JP"/>
              </w:rPr>
              <w:t>DC_11A-18A_n257</w:t>
            </w:r>
            <w:r w:rsidRPr="00EF5447">
              <w:rPr>
                <w:rFonts w:cs="Arial"/>
                <w:lang w:eastAsia="zh-CN"/>
              </w:rPr>
              <w:t>H</w:t>
            </w:r>
          </w:p>
          <w:p w14:paraId="5EEE64C9" w14:textId="77777777" w:rsidR="002071AE" w:rsidRPr="00EF5447" w:rsidRDefault="002071AE" w:rsidP="008C1C13">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9D613C" w14:textId="77777777" w:rsidR="002071AE" w:rsidRPr="00EF5447" w:rsidRDefault="002071AE" w:rsidP="008C1C13">
            <w:pPr>
              <w:pStyle w:val="TAC"/>
              <w:rPr>
                <w:lang w:eastAsia="zh-CN"/>
              </w:rPr>
            </w:pPr>
            <w:r w:rsidRPr="00EF5447">
              <w:rPr>
                <w:lang w:eastAsia="ja-JP"/>
              </w:rPr>
              <w:t>DC_1</w:t>
            </w:r>
            <w:r w:rsidRPr="00EF5447">
              <w:rPr>
                <w:lang w:eastAsia="zh-CN"/>
              </w:rPr>
              <w:t>1</w:t>
            </w:r>
            <w:r w:rsidRPr="00EF5447">
              <w:rPr>
                <w:lang w:eastAsia="ja-JP"/>
              </w:rPr>
              <w:t>A_n257A</w:t>
            </w:r>
          </w:p>
          <w:p w14:paraId="02A8426C" w14:textId="77777777" w:rsidR="002071AE" w:rsidRPr="00EF5447" w:rsidRDefault="002071AE" w:rsidP="008C1C13">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14:paraId="0C08D406" w14:textId="77777777" w:rsidR="002071AE" w:rsidRPr="00EF5447" w:rsidRDefault="002071AE" w:rsidP="008C1C13">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14:paraId="49BA92CB" w14:textId="77777777" w:rsidR="002071AE" w:rsidRPr="00EF5447" w:rsidRDefault="002071AE" w:rsidP="008C1C13">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14:paraId="159E5174" w14:textId="77777777" w:rsidR="002071AE" w:rsidRPr="00EF5447" w:rsidRDefault="002071AE" w:rsidP="008C1C13">
            <w:pPr>
              <w:pStyle w:val="TAC"/>
              <w:rPr>
                <w:lang w:eastAsia="zh-CN"/>
              </w:rPr>
            </w:pPr>
            <w:r w:rsidRPr="00EF5447">
              <w:rPr>
                <w:lang w:eastAsia="ja-JP"/>
              </w:rPr>
              <w:t>DC_1</w:t>
            </w:r>
            <w:r w:rsidRPr="00EF5447">
              <w:rPr>
                <w:lang w:eastAsia="zh-CN"/>
              </w:rPr>
              <w:t>8</w:t>
            </w:r>
            <w:r w:rsidRPr="00EF5447">
              <w:rPr>
                <w:lang w:eastAsia="ja-JP"/>
              </w:rPr>
              <w:t>A_n257A</w:t>
            </w:r>
          </w:p>
          <w:p w14:paraId="75A77FEA" w14:textId="77777777" w:rsidR="002071AE" w:rsidRPr="00EF5447" w:rsidRDefault="002071AE" w:rsidP="008C1C13">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35E33DBA" w14:textId="77777777" w:rsidR="002071AE" w:rsidRPr="00EF5447" w:rsidRDefault="002071AE" w:rsidP="008C1C13">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69C3DD03" w14:textId="77777777" w:rsidR="002071AE" w:rsidRPr="00EF5447" w:rsidRDefault="002071AE" w:rsidP="008C1C13">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2071AE" w:rsidRPr="00EF5447" w14:paraId="0B4836CB"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520E2F"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DC_13A-66A-66A_n260A</w:t>
            </w:r>
          </w:p>
          <w:p w14:paraId="0AF7210E"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DC_13A-66A-66A_n260G</w:t>
            </w:r>
          </w:p>
          <w:p w14:paraId="45BBD2DA"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DC_13A-66A-66A_n260H</w:t>
            </w:r>
          </w:p>
          <w:p w14:paraId="5194DAF2"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DC_13A-66A-66A_n260I</w:t>
            </w:r>
          </w:p>
          <w:p w14:paraId="56A06961"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DC_13A-66A-66A_n260J</w:t>
            </w:r>
          </w:p>
          <w:p w14:paraId="62F7848E"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DC_13A-66A-66A_n260K</w:t>
            </w:r>
          </w:p>
          <w:p w14:paraId="4CA51F04"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DC_13A-66A-66A_n260L</w:t>
            </w:r>
          </w:p>
          <w:p w14:paraId="75A3B7B6" w14:textId="77777777" w:rsidR="002071AE" w:rsidRPr="00EF5447" w:rsidRDefault="002071AE" w:rsidP="008C1C13">
            <w:pPr>
              <w:pStyle w:val="TAC"/>
              <w:rPr>
                <w:noProof/>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CBCA76"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DC_13A_n260A</w:t>
            </w:r>
          </w:p>
          <w:p w14:paraId="3922E8C2" w14:textId="77777777" w:rsidR="002071AE" w:rsidRPr="00EF5447" w:rsidRDefault="002071AE" w:rsidP="008C1C13">
            <w:pPr>
              <w:pStyle w:val="TAC"/>
              <w:rPr>
                <w:noProof/>
                <w:lang w:eastAsia="zh-CN"/>
              </w:rPr>
            </w:pPr>
            <w:r w:rsidRPr="00EF5447">
              <w:rPr>
                <w:rFonts w:cs="Arial"/>
                <w:color w:val="000000"/>
                <w:szCs w:val="18"/>
                <w:lang w:eastAsia="zh-CN"/>
              </w:rPr>
              <w:t>DC_66A_n260A</w:t>
            </w:r>
          </w:p>
        </w:tc>
      </w:tr>
      <w:tr w:rsidR="002071AE" w:rsidRPr="00EF5447" w14:paraId="25AFB0E8"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6AB4D4" w14:textId="77777777" w:rsidR="002071AE" w:rsidRPr="00EF5447" w:rsidRDefault="002071AE" w:rsidP="008C1C13">
            <w:pPr>
              <w:pStyle w:val="TAC"/>
              <w:rPr>
                <w:lang w:eastAsia="zh-CN"/>
              </w:rPr>
            </w:pPr>
            <w:r w:rsidRPr="00EF5447">
              <w:rPr>
                <w:lang w:eastAsia="zh-CN"/>
              </w:rPr>
              <w:t>DC_13A-66A_n260A</w:t>
            </w:r>
          </w:p>
          <w:p w14:paraId="54A813DD" w14:textId="77777777" w:rsidR="002071AE" w:rsidRPr="00EF5447" w:rsidRDefault="002071AE" w:rsidP="008C1C13">
            <w:pPr>
              <w:pStyle w:val="TAC"/>
              <w:rPr>
                <w:lang w:eastAsia="zh-CN"/>
              </w:rPr>
            </w:pPr>
            <w:r w:rsidRPr="00EF5447">
              <w:rPr>
                <w:lang w:eastAsia="zh-CN"/>
              </w:rPr>
              <w:t>DC_13A-66A_n260G</w:t>
            </w:r>
          </w:p>
          <w:p w14:paraId="4F0EE006" w14:textId="77777777" w:rsidR="002071AE" w:rsidRPr="00EF5447" w:rsidRDefault="002071AE" w:rsidP="008C1C13">
            <w:pPr>
              <w:pStyle w:val="TAC"/>
              <w:rPr>
                <w:lang w:eastAsia="zh-CN"/>
              </w:rPr>
            </w:pPr>
            <w:r w:rsidRPr="00EF5447">
              <w:rPr>
                <w:lang w:eastAsia="zh-CN"/>
              </w:rPr>
              <w:t>DC_13A-66A_n260H</w:t>
            </w:r>
          </w:p>
          <w:p w14:paraId="08B51EC0" w14:textId="77777777" w:rsidR="002071AE" w:rsidRPr="00EF5447" w:rsidRDefault="002071AE" w:rsidP="008C1C13">
            <w:pPr>
              <w:pStyle w:val="TAC"/>
              <w:rPr>
                <w:lang w:eastAsia="zh-CN"/>
              </w:rPr>
            </w:pPr>
            <w:r w:rsidRPr="00EF5447">
              <w:rPr>
                <w:lang w:eastAsia="zh-CN"/>
              </w:rPr>
              <w:t>DC_13A-66A_n260I</w:t>
            </w:r>
          </w:p>
          <w:p w14:paraId="276953B0" w14:textId="77777777" w:rsidR="002071AE" w:rsidRPr="00EF5447" w:rsidRDefault="002071AE" w:rsidP="008C1C13">
            <w:pPr>
              <w:pStyle w:val="TAC"/>
              <w:rPr>
                <w:lang w:eastAsia="zh-CN"/>
              </w:rPr>
            </w:pPr>
            <w:r w:rsidRPr="00EF5447">
              <w:rPr>
                <w:lang w:eastAsia="zh-CN"/>
              </w:rPr>
              <w:t>DC_13A-66A_n260J</w:t>
            </w:r>
          </w:p>
          <w:p w14:paraId="0EBC59A9" w14:textId="77777777" w:rsidR="002071AE" w:rsidRPr="00EF5447" w:rsidRDefault="002071AE" w:rsidP="008C1C13">
            <w:pPr>
              <w:pStyle w:val="TAC"/>
              <w:rPr>
                <w:lang w:eastAsia="zh-CN"/>
              </w:rPr>
            </w:pPr>
            <w:r w:rsidRPr="00EF5447">
              <w:rPr>
                <w:lang w:eastAsia="zh-CN"/>
              </w:rPr>
              <w:t>DC_13A-66A_n260K</w:t>
            </w:r>
          </w:p>
          <w:p w14:paraId="6AC87040" w14:textId="77777777" w:rsidR="002071AE" w:rsidRPr="00EF5447" w:rsidRDefault="002071AE" w:rsidP="008C1C13">
            <w:pPr>
              <w:pStyle w:val="TAC"/>
              <w:rPr>
                <w:lang w:eastAsia="zh-CN"/>
              </w:rPr>
            </w:pPr>
            <w:r w:rsidRPr="00EF5447">
              <w:rPr>
                <w:lang w:eastAsia="zh-CN"/>
              </w:rPr>
              <w:t>DC_13A-66A_n260L</w:t>
            </w:r>
          </w:p>
          <w:p w14:paraId="26872882" w14:textId="77777777" w:rsidR="002071AE" w:rsidRPr="00EF5447" w:rsidRDefault="002071AE" w:rsidP="008C1C13">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29D460" w14:textId="77777777" w:rsidR="002071AE" w:rsidRPr="00EF5447" w:rsidRDefault="002071AE" w:rsidP="008C1C13">
            <w:pPr>
              <w:pStyle w:val="TAC"/>
              <w:rPr>
                <w:lang w:eastAsia="zh-CN"/>
              </w:rPr>
            </w:pPr>
            <w:r w:rsidRPr="00EF5447">
              <w:rPr>
                <w:lang w:eastAsia="zh-CN"/>
              </w:rPr>
              <w:t>DC_13A_n260A</w:t>
            </w:r>
          </w:p>
          <w:p w14:paraId="21C535DA" w14:textId="77777777" w:rsidR="002071AE" w:rsidRPr="00EF5447" w:rsidRDefault="002071AE" w:rsidP="008C1C13">
            <w:pPr>
              <w:pStyle w:val="TAC"/>
              <w:rPr>
                <w:rFonts w:cs="Arial"/>
                <w:color w:val="000000"/>
                <w:szCs w:val="18"/>
                <w:lang w:eastAsia="zh-CN"/>
              </w:rPr>
            </w:pPr>
            <w:r w:rsidRPr="00EF5447">
              <w:rPr>
                <w:lang w:eastAsia="zh-CN"/>
              </w:rPr>
              <w:t>DC_66A_n260A</w:t>
            </w:r>
          </w:p>
        </w:tc>
      </w:tr>
      <w:tr w:rsidR="002071AE" w:rsidRPr="00EF5447" w14:paraId="4474502D"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227D69"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DC_13A-66A_n260(2A)</w:t>
            </w:r>
          </w:p>
          <w:p w14:paraId="263209C6"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DC_13A-66A_n260(3A)</w:t>
            </w:r>
          </w:p>
          <w:p w14:paraId="68ADC898"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DC_13A-66A_n260(4A)</w:t>
            </w:r>
          </w:p>
          <w:p w14:paraId="6DF55CFC"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DC_13A-66A_n260(5A)</w:t>
            </w:r>
          </w:p>
          <w:p w14:paraId="78FD33B8"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DC_13A-66A_n260(6A)</w:t>
            </w:r>
          </w:p>
          <w:p w14:paraId="24B60392"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DC_13A-66A_n260(2G)</w:t>
            </w:r>
          </w:p>
          <w:p w14:paraId="75B3B6E7"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DC_13A-66A_n260(2H)</w:t>
            </w:r>
          </w:p>
          <w:p w14:paraId="0A7CA4F9"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DC_13A-66A_n260(A-G)</w:t>
            </w:r>
          </w:p>
          <w:p w14:paraId="6AD18B0B"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DC_13A-66A_n260(A-H)</w:t>
            </w:r>
          </w:p>
          <w:p w14:paraId="03D013BE"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DC_13A-66A_n260(A-2G)</w:t>
            </w:r>
          </w:p>
          <w:p w14:paraId="6092257B"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DC_13A-66A_n260(2A-G)</w:t>
            </w:r>
          </w:p>
          <w:p w14:paraId="61B4C822"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DC_13A-66A_n260(2A-2G)</w:t>
            </w:r>
          </w:p>
          <w:p w14:paraId="6F6EA221"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DC_13A-66A_n260(3A-G)</w:t>
            </w:r>
          </w:p>
          <w:p w14:paraId="024ECDC5"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DC_13A-66A_n260(G-H)</w:t>
            </w:r>
          </w:p>
          <w:p w14:paraId="2438A2C2"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DC_13A-66A-66A_n260(2A)</w:t>
            </w:r>
          </w:p>
          <w:p w14:paraId="2BC8BC0E"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DC_13A-66A-66A_n260(3A)</w:t>
            </w:r>
          </w:p>
          <w:p w14:paraId="4EE32BD1"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DC_13A-66A-66A_n260(4A)</w:t>
            </w:r>
          </w:p>
          <w:p w14:paraId="7C14DCBF"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DC_13A-66A-66A_n260(5A)</w:t>
            </w:r>
          </w:p>
          <w:p w14:paraId="476573D6"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DC_13A-66A-66A_n260(6A)</w:t>
            </w:r>
          </w:p>
          <w:p w14:paraId="1A19BAAD"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DC_13A-66A-66A_n260(2G)</w:t>
            </w:r>
          </w:p>
          <w:p w14:paraId="681B41D5"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DC_13A-66A-66A_n260(2H)</w:t>
            </w:r>
          </w:p>
          <w:p w14:paraId="78B9710D"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DC_13A-66A-66A_n260(A-G)</w:t>
            </w:r>
          </w:p>
          <w:p w14:paraId="7D32F668"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DC_13A-66A-66A_n260(A-H)</w:t>
            </w:r>
          </w:p>
          <w:p w14:paraId="2723E932"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DC_13A-66A-66A_n260(A-2G)</w:t>
            </w:r>
          </w:p>
          <w:p w14:paraId="27B5EEEB"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DC_13A-66A-66A_n260(2A-G)</w:t>
            </w:r>
          </w:p>
          <w:p w14:paraId="099B795A"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DC_13A-66A-66A_n260(2A-2G)</w:t>
            </w:r>
          </w:p>
          <w:p w14:paraId="2C8B2C37"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DC_13A-66A-66A_n260(3A-G)</w:t>
            </w:r>
          </w:p>
          <w:p w14:paraId="722C0E7F" w14:textId="77777777" w:rsidR="002071AE" w:rsidRPr="00EF5447" w:rsidRDefault="002071AE" w:rsidP="008C1C13">
            <w:pPr>
              <w:pStyle w:val="TAC"/>
              <w:rPr>
                <w:noProof/>
                <w:lang w:eastAsia="zh-CN"/>
              </w:rPr>
            </w:pPr>
            <w:r w:rsidRPr="00EF5447">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351A25"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DC_13A_n260A</w:t>
            </w:r>
          </w:p>
          <w:p w14:paraId="5338C898" w14:textId="77777777" w:rsidR="002071AE" w:rsidRPr="00EF5447" w:rsidRDefault="002071AE" w:rsidP="008C1C13">
            <w:pPr>
              <w:pStyle w:val="TAC"/>
              <w:rPr>
                <w:noProof/>
                <w:lang w:eastAsia="zh-CN"/>
              </w:rPr>
            </w:pPr>
            <w:r w:rsidRPr="00EF5447">
              <w:rPr>
                <w:rFonts w:cs="Arial"/>
                <w:color w:val="000000"/>
                <w:szCs w:val="18"/>
                <w:lang w:eastAsia="zh-CN"/>
              </w:rPr>
              <w:t>DC_66A_n260A</w:t>
            </w:r>
          </w:p>
        </w:tc>
      </w:tr>
      <w:tr w:rsidR="002071AE" w:rsidRPr="00EF5447" w14:paraId="6CDA7893"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D34A9D6" w14:textId="77777777" w:rsidR="002071AE" w:rsidRPr="00EF5447" w:rsidRDefault="002071AE" w:rsidP="008C1C13">
            <w:pPr>
              <w:pStyle w:val="TAC"/>
              <w:rPr>
                <w:lang w:eastAsia="zh-CN"/>
              </w:rPr>
            </w:pPr>
            <w:r w:rsidRPr="00EF5447">
              <w:rPr>
                <w:lang w:eastAsia="zh-CN"/>
              </w:rPr>
              <w:t>DC_13A-66A_n260I</w:t>
            </w:r>
          </w:p>
          <w:p w14:paraId="28644844" w14:textId="77777777" w:rsidR="002071AE" w:rsidRPr="00EF5447" w:rsidRDefault="002071AE" w:rsidP="008C1C13">
            <w:pPr>
              <w:pStyle w:val="TAC"/>
              <w:rPr>
                <w:lang w:eastAsia="zh-CN"/>
              </w:rPr>
            </w:pPr>
            <w:r w:rsidRPr="00EF5447">
              <w:rPr>
                <w:lang w:eastAsia="zh-CN"/>
              </w:rPr>
              <w:t>DC_13A-66A_n260J</w:t>
            </w:r>
          </w:p>
          <w:p w14:paraId="2A352428" w14:textId="77777777" w:rsidR="002071AE" w:rsidRPr="00EF5447" w:rsidRDefault="002071AE" w:rsidP="008C1C13">
            <w:pPr>
              <w:pStyle w:val="TAC"/>
              <w:rPr>
                <w:lang w:eastAsia="zh-CN"/>
              </w:rPr>
            </w:pPr>
            <w:r w:rsidRPr="00EF5447">
              <w:rPr>
                <w:lang w:eastAsia="zh-CN"/>
              </w:rPr>
              <w:t>DC_13A-66A_n260K</w:t>
            </w:r>
          </w:p>
          <w:p w14:paraId="53B8E8FF" w14:textId="77777777" w:rsidR="002071AE" w:rsidRPr="00EF5447" w:rsidRDefault="002071AE" w:rsidP="008C1C13">
            <w:pPr>
              <w:pStyle w:val="TAC"/>
              <w:rPr>
                <w:lang w:eastAsia="zh-CN"/>
              </w:rPr>
            </w:pPr>
            <w:r w:rsidRPr="00EF5447">
              <w:rPr>
                <w:lang w:eastAsia="zh-CN"/>
              </w:rPr>
              <w:t>DC_13A-66A_n260L</w:t>
            </w:r>
          </w:p>
          <w:p w14:paraId="77CF7000" w14:textId="77777777" w:rsidR="002071AE" w:rsidRPr="00EF5447" w:rsidRDefault="002071AE" w:rsidP="008C1C13">
            <w:pPr>
              <w:pStyle w:val="TAC"/>
              <w:rPr>
                <w:lang w:eastAsia="zh-CN"/>
              </w:rPr>
            </w:pPr>
            <w:r w:rsidRPr="00EF5447">
              <w:rPr>
                <w:lang w:eastAsia="zh-CN"/>
              </w:rPr>
              <w:t>DC_13A-66A_n260M</w:t>
            </w:r>
          </w:p>
          <w:p w14:paraId="6C08A962"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DC_13A-66A-66A_n260I</w:t>
            </w:r>
          </w:p>
          <w:p w14:paraId="2356F855"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DC_13A-66A-66A_n260J</w:t>
            </w:r>
          </w:p>
          <w:p w14:paraId="5A81A5BA"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DC_13A-66A-66A_n260K</w:t>
            </w:r>
          </w:p>
          <w:p w14:paraId="3ABFAA09"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DC_13A-66A-66A_n260L</w:t>
            </w:r>
          </w:p>
          <w:p w14:paraId="65EAF076"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17CCDE"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DC_13A_n260G</w:t>
            </w:r>
          </w:p>
          <w:p w14:paraId="091B06A4"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DC_66A_n260G</w:t>
            </w:r>
          </w:p>
        </w:tc>
      </w:tr>
      <w:tr w:rsidR="002071AE" w:rsidRPr="00EF5447" w14:paraId="2105D31F"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50912F" w14:textId="77777777" w:rsidR="002071AE" w:rsidRPr="00EF5447" w:rsidRDefault="002071AE" w:rsidP="008C1C13">
            <w:pPr>
              <w:pStyle w:val="TAC"/>
              <w:rPr>
                <w:lang w:eastAsia="zh-CN"/>
              </w:rPr>
            </w:pPr>
            <w:r w:rsidRPr="00EF5447">
              <w:rPr>
                <w:lang w:eastAsia="zh-CN"/>
              </w:rPr>
              <w:t>DC_13A-66A_n260I</w:t>
            </w:r>
          </w:p>
          <w:p w14:paraId="71DE77FC" w14:textId="77777777" w:rsidR="002071AE" w:rsidRPr="00EF5447" w:rsidRDefault="002071AE" w:rsidP="008C1C13">
            <w:pPr>
              <w:pStyle w:val="TAC"/>
              <w:rPr>
                <w:lang w:eastAsia="zh-CN"/>
              </w:rPr>
            </w:pPr>
            <w:r w:rsidRPr="00EF5447">
              <w:rPr>
                <w:lang w:eastAsia="zh-CN"/>
              </w:rPr>
              <w:t>DC_13A-66A_n260J</w:t>
            </w:r>
          </w:p>
          <w:p w14:paraId="7EADFC6C" w14:textId="77777777" w:rsidR="002071AE" w:rsidRPr="00EF5447" w:rsidRDefault="002071AE" w:rsidP="008C1C13">
            <w:pPr>
              <w:pStyle w:val="TAC"/>
              <w:rPr>
                <w:lang w:eastAsia="zh-CN"/>
              </w:rPr>
            </w:pPr>
            <w:r w:rsidRPr="00EF5447">
              <w:rPr>
                <w:lang w:eastAsia="zh-CN"/>
              </w:rPr>
              <w:t>DC_13A-66A_n260K</w:t>
            </w:r>
          </w:p>
          <w:p w14:paraId="73B9C16E" w14:textId="77777777" w:rsidR="002071AE" w:rsidRPr="00EF5447" w:rsidRDefault="002071AE" w:rsidP="008C1C13">
            <w:pPr>
              <w:pStyle w:val="TAC"/>
              <w:rPr>
                <w:lang w:eastAsia="zh-CN"/>
              </w:rPr>
            </w:pPr>
            <w:r w:rsidRPr="00EF5447">
              <w:rPr>
                <w:lang w:eastAsia="zh-CN"/>
              </w:rPr>
              <w:t>DC_13A-66A_n260L</w:t>
            </w:r>
          </w:p>
          <w:p w14:paraId="383E7F17" w14:textId="77777777" w:rsidR="002071AE" w:rsidRPr="00EF5447" w:rsidRDefault="002071AE" w:rsidP="008C1C13">
            <w:pPr>
              <w:pStyle w:val="TAC"/>
              <w:rPr>
                <w:lang w:eastAsia="zh-CN"/>
              </w:rPr>
            </w:pPr>
            <w:r w:rsidRPr="00EF5447">
              <w:rPr>
                <w:lang w:eastAsia="zh-CN"/>
              </w:rPr>
              <w:t>DC_13A-66A_n260M</w:t>
            </w:r>
          </w:p>
          <w:p w14:paraId="509E5F02"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DC_13A-66A-66A_n260I</w:t>
            </w:r>
          </w:p>
          <w:p w14:paraId="66AFBEC5"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DC_13A-66A-66A_n260J</w:t>
            </w:r>
          </w:p>
          <w:p w14:paraId="7F366CBF"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DC_13A-66A-66A_n260K</w:t>
            </w:r>
          </w:p>
          <w:p w14:paraId="65F6CBC7"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DC_13A-66A-66A_n260L</w:t>
            </w:r>
          </w:p>
          <w:p w14:paraId="47F47CD1"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652A82"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DC_13A_n260H</w:t>
            </w:r>
          </w:p>
          <w:p w14:paraId="091C62C5"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DC_66A_n260H</w:t>
            </w:r>
          </w:p>
        </w:tc>
      </w:tr>
      <w:tr w:rsidR="002071AE" w:rsidRPr="00EF5447" w14:paraId="3E53C59A"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80FE89" w14:textId="77777777" w:rsidR="002071AE" w:rsidRPr="00EF5447" w:rsidRDefault="002071AE" w:rsidP="008C1C13">
            <w:pPr>
              <w:pStyle w:val="TAC"/>
              <w:rPr>
                <w:lang w:eastAsia="zh-CN"/>
              </w:rPr>
            </w:pPr>
            <w:r w:rsidRPr="00EF5447">
              <w:rPr>
                <w:lang w:eastAsia="zh-CN"/>
              </w:rPr>
              <w:t>DC_13A-66A_n260I</w:t>
            </w:r>
          </w:p>
          <w:p w14:paraId="2AB1C967" w14:textId="77777777" w:rsidR="002071AE" w:rsidRPr="00EF5447" w:rsidRDefault="002071AE" w:rsidP="008C1C13">
            <w:pPr>
              <w:pStyle w:val="TAC"/>
              <w:rPr>
                <w:lang w:eastAsia="zh-CN"/>
              </w:rPr>
            </w:pPr>
            <w:r w:rsidRPr="00EF5447">
              <w:rPr>
                <w:lang w:eastAsia="zh-CN"/>
              </w:rPr>
              <w:t>DC_13A-66A_n260J</w:t>
            </w:r>
          </w:p>
          <w:p w14:paraId="0188432C" w14:textId="77777777" w:rsidR="002071AE" w:rsidRPr="00EF5447" w:rsidRDefault="002071AE" w:rsidP="008C1C13">
            <w:pPr>
              <w:pStyle w:val="TAC"/>
              <w:rPr>
                <w:lang w:eastAsia="zh-CN"/>
              </w:rPr>
            </w:pPr>
            <w:r w:rsidRPr="00EF5447">
              <w:rPr>
                <w:lang w:eastAsia="zh-CN"/>
              </w:rPr>
              <w:t>DC_13A-66A_n260K</w:t>
            </w:r>
          </w:p>
          <w:p w14:paraId="63859EC9" w14:textId="77777777" w:rsidR="002071AE" w:rsidRPr="00EF5447" w:rsidRDefault="002071AE" w:rsidP="008C1C13">
            <w:pPr>
              <w:pStyle w:val="TAC"/>
              <w:rPr>
                <w:lang w:eastAsia="zh-CN"/>
              </w:rPr>
            </w:pPr>
            <w:r w:rsidRPr="00EF5447">
              <w:rPr>
                <w:lang w:eastAsia="zh-CN"/>
              </w:rPr>
              <w:t>DC_13A-66A_n260L</w:t>
            </w:r>
          </w:p>
          <w:p w14:paraId="182980E1" w14:textId="77777777" w:rsidR="002071AE" w:rsidRPr="00EF5447" w:rsidRDefault="002071AE" w:rsidP="008C1C13">
            <w:pPr>
              <w:pStyle w:val="TAC"/>
              <w:rPr>
                <w:lang w:eastAsia="zh-CN"/>
              </w:rPr>
            </w:pPr>
            <w:r w:rsidRPr="00EF5447">
              <w:rPr>
                <w:lang w:eastAsia="zh-CN"/>
              </w:rPr>
              <w:t>DC_13A-66A_n260M</w:t>
            </w:r>
          </w:p>
          <w:p w14:paraId="0B420059" w14:textId="77777777" w:rsidR="002071AE" w:rsidRPr="00EF5447" w:rsidRDefault="002071AE" w:rsidP="008C1C13">
            <w:pPr>
              <w:pStyle w:val="TAC"/>
              <w:rPr>
                <w:lang w:eastAsia="zh-CN"/>
              </w:rPr>
            </w:pPr>
            <w:r w:rsidRPr="00EF5447">
              <w:rPr>
                <w:lang w:eastAsia="zh-CN"/>
              </w:rPr>
              <w:t>DC_13A-66A-66A_n260I</w:t>
            </w:r>
          </w:p>
          <w:p w14:paraId="7E140A2E" w14:textId="77777777" w:rsidR="002071AE" w:rsidRPr="00EF5447" w:rsidRDefault="002071AE" w:rsidP="008C1C13">
            <w:pPr>
              <w:pStyle w:val="TAC"/>
              <w:rPr>
                <w:lang w:eastAsia="zh-CN"/>
              </w:rPr>
            </w:pPr>
            <w:r w:rsidRPr="00EF5447">
              <w:rPr>
                <w:lang w:eastAsia="zh-CN"/>
              </w:rPr>
              <w:t>DC_13A-66A-66A_n260J</w:t>
            </w:r>
          </w:p>
          <w:p w14:paraId="61D77B39" w14:textId="77777777" w:rsidR="002071AE" w:rsidRPr="00EF5447" w:rsidRDefault="002071AE" w:rsidP="008C1C13">
            <w:pPr>
              <w:pStyle w:val="TAC"/>
              <w:rPr>
                <w:lang w:eastAsia="zh-CN"/>
              </w:rPr>
            </w:pPr>
            <w:r w:rsidRPr="00EF5447">
              <w:rPr>
                <w:lang w:eastAsia="zh-CN"/>
              </w:rPr>
              <w:t>DC_13A-66A-66A_n260K</w:t>
            </w:r>
          </w:p>
          <w:p w14:paraId="229F24EE" w14:textId="77777777" w:rsidR="002071AE" w:rsidRPr="00EF5447" w:rsidRDefault="002071AE" w:rsidP="008C1C13">
            <w:pPr>
              <w:pStyle w:val="TAC"/>
              <w:rPr>
                <w:lang w:eastAsia="zh-CN"/>
              </w:rPr>
            </w:pPr>
            <w:r w:rsidRPr="00EF5447">
              <w:rPr>
                <w:lang w:eastAsia="zh-CN"/>
              </w:rPr>
              <w:t>DC_13A-66A-66A_n260L</w:t>
            </w:r>
          </w:p>
          <w:p w14:paraId="4E589587" w14:textId="77777777" w:rsidR="002071AE" w:rsidRPr="00EF5447" w:rsidRDefault="002071AE" w:rsidP="008C1C13">
            <w:pPr>
              <w:pStyle w:val="TAC"/>
              <w:rPr>
                <w:rFonts w:cs="Arial"/>
                <w:color w:val="000000"/>
                <w:szCs w:val="18"/>
                <w:lang w:eastAsia="zh-CN"/>
              </w:rPr>
            </w:pPr>
            <w:r w:rsidRPr="00EF5447">
              <w:rPr>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6D386E" w14:textId="77777777" w:rsidR="002071AE" w:rsidRPr="00EF5447" w:rsidRDefault="002071AE" w:rsidP="008C1C13">
            <w:pPr>
              <w:pStyle w:val="TAC"/>
              <w:rPr>
                <w:lang w:eastAsia="zh-CN"/>
              </w:rPr>
            </w:pPr>
            <w:r w:rsidRPr="00EF5447">
              <w:rPr>
                <w:lang w:eastAsia="zh-CN"/>
              </w:rPr>
              <w:t>DC_13A_n260I</w:t>
            </w:r>
          </w:p>
          <w:p w14:paraId="741AAC60" w14:textId="77777777" w:rsidR="002071AE" w:rsidRPr="00EF5447" w:rsidRDefault="002071AE" w:rsidP="008C1C13">
            <w:pPr>
              <w:pStyle w:val="TAC"/>
              <w:rPr>
                <w:rFonts w:cs="Arial"/>
                <w:color w:val="000000"/>
                <w:szCs w:val="18"/>
                <w:lang w:eastAsia="zh-CN"/>
              </w:rPr>
            </w:pPr>
            <w:r w:rsidRPr="00EF5447">
              <w:rPr>
                <w:lang w:eastAsia="zh-CN"/>
              </w:rPr>
              <w:t>DC_66A_n260I</w:t>
            </w:r>
          </w:p>
        </w:tc>
      </w:tr>
      <w:tr w:rsidR="002071AE" w:rsidRPr="00EF5447" w14:paraId="620DA660"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D07FFC"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DC_13A-66A-66A_n261A</w:t>
            </w:r>
          </w:p>
          <w:p w14:paraId="0FCAB4A0"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DC_13A-66A-66A_n261G</w:t>
            </w:r>
          </w:p>
          <w:p w14:paraId="6E801BF0"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DC_13A-66A-66A_n261H</w:t>
            </w:r>
          </w:p>
          <w:p w14:paraId="43BCC0C5"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DC_13A-66A-66A_n261I</w:t>
            </w:r>
          </w:p>
          <w:p w14:paraId="3B3C25B3"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DC_13A-66A-66A_n261J</w:t>
            </w:r>
          </w:p>
          <w:p w14:paraId="0D7F1F98"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DC_13A-66A-66A_n261K</w:t>
            </w:r>
          </w:p>
          <w:p w14:paraId="60EBBC58"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DC_13A-66A-66A_n261L</w:t>
            </w:r>
          </w:p>
          <w:p w14:paraId="4EA569AA" w14:textId="77777777" w:rsidR="002071AE" w:rsidRPr="00EF5447" w:rsidRDefault="002071AE" w:rsidP="008C1C13">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D3759A"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DC_13A_n261A</w:t>
            </w:r>
          </w:p>
          <w:p w14:paraId="5D535C6D" w14:textId="77777777" w:rsidR="002071AE" w:rsidRPr="00EF5447" w:rsidRDefault="002071AE" w:rsidP="008C1C13">
            <w:pPr>
              <w:pStyle w:val="TAC"/>
              <w:rPr>
                <w:noProof/>
                <w:lang w:eastAsia="zh-CN"/>
              </w:rPr>
            </w:pPr>
            <w:r w:rsidRPr="00EF5447">
              <w:rPr>
                <w:rFonts w:cs="Arial"/>
                <w:color w:val="000000"/>
                <w:szCs w:val="18"/>
                <w:lang w:eastAsia="zh-CN"/>
              </w:rPr>
              <w:t>DC_66A_n261A</w:t>
            </w:r>
          </w:p>
        </w:tc>
      </w:tr>
      <w:tr w:rsidR="002071AE" w:rsidRPr="00EF5447" w14:paraId="092502F5"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4967A" w14:textId="77777777" w:rsidR="002071AE" w:rsidRPr="00EF5447" w:rsidRDefault="002071AE" w:rsidP="008C1C13">
            <w:pPr>
              <w:pStyle w:val="TAC"/>
              <w:rPr>
                <w:lang w:eastAsia="zh-CN"/>
              </w:rPr>
            </w:pPr>
            <w:r w:rsidRPr="00EF5447">
              <w:rPr>
                <w:lang w:eastAsia="zh-CN"/>
              </w:rPr>
              <w:t>DC_13A-66A_n261A</w:t>
            </w:r>
          </w:p>
          <w:p w14:paraId="6AFDABD9" w14:textId="77777777" w:rsidR="002071AE" w:rsidRPr="00EF5447" w:rsidRDefault="002071AE" w:rsidP="008C1C13">
            <w:pPr>
              <w:pStyle w:val="TAC"/>
              <w:rPr>
                <w:lang w:eastAsia="zh-CN"/>
              </w:rPr>
            </w:pPr>
            <w:r w:rsidRPr="00EF5447">
              <w:rPr>
                <w:lang w:eastAsia="zh-CN"/>
              </w:rPr>
              <w:t>DC_13A-66A_n261G</w:t>
            </w:r>
          </w:p>
          <w:p w14:paraId="20B68265" w14:textId="77777777" w:rsidR="002071AE" w:rsidRPr="00EF5447" w:rsidRDefault="002071AE" w:rsidP="008C1C13">
            <w:pPr>
              <w:pStyle w:val="TAC"/>
              <w:rPr>
                <w:lang w:eastAsia="zh-CN"/>
              </w:rPr>
            </w:pPr>
            <w:r w:rsidRPr="00EF5447">
              <w:rPr>
                <w:lang w:eastAsia="zh-CN"/>
              </w:rPr>
              <w:t>DC_13A-66A_n261H</w:t>
            </w:r>
          </w:p>
          <w:p w14:paraId="14B51929" w14:textId="77777777" w:rsidR="002071AE" w:rsidRPr="00EF5447" w:rsidRDefault="002071AE" w:rsidP="008C1C13">
            <w:pPr>
              <w:pStyle w:val="TAC"/>
              <w:rPr>
                <w:lang w:eastAsia="zh-CN"/>
              </w:rPr>
            </w:pPr>
            <w:r w:rsidRPr="00EF5447">
              <w:rPr>
                <w:lang w:eastAsia="zh-CN"/>
              </w:rPr>
              <w:t>DC_13A-66A_n261I</w:t>
            </w:r>
          </w:p>
          <w:p w14:paraId="029303C7" w14:textId="77777777" w:rsidR="002071AE" w:rsidRPr="00EF5447" w:rsidRDefault="002071AE" w:rsidP="008C1C13">
            <w:pPr>
              <w:pStyle w:val="TAC"/>
              <w:rPr>
                <w:lang w:eastAsia="zh-CN"/>
              </w:rPr>
            </w:pPr>
            <w:r w:rsidRPr="00EF5447">
              <w:rPr>
                <w:lang w:eastAsia="zh-CN"/>
              </w:rPr>
              <w:t>DC_13A-66A_n261J</w:t>
            </w:r>
          </w:p>
          <w:p w14:paraId="5D04A084" w14:textId="77777777" w:rsidR="002071AE" w:rsidRPr="00EF5447" w:rsidRDefault="002071AE" w:rsidP="008C1C13">
            <w:pPr>
              <w:pStyle w:val="TAC"/>
              <w:rPr>
                <w:lang w:eastAsia="zh-CN"/>
              </w:rPr>
            </w:pPr>
            <w:r w:rsidRPr="00EF5447">
              <w:rPr>
                <w:lang w:eastAsia="zh-CN"/>
              </w:rPr>
              <w:t>DC_13A-66A_n261K</w:t>
            </w:r>
          </w:p>
          <w:p w14:paraId="158EBCC7" w14:textId="77777777" w:rsidR="002071AE" w:rsidRPr="00EF5447" w:rsidRDefault="002071AE" w:rsidP="008C1C13">
            <w:pPr>
              <w:pStyle w:val="TAC"/>
              <w:rPr>
                <w:lang w:eastAsia="zh-CN"/>
              </w:rPr>
            </w:pPr>
            <w:r w:rsidRPr="00EF5447">
              <w:rPr>
                <w:lang w:eastAsia="zh-CN"/>
              </w:rPr>
              <w:t>DC_13A-66A_n261L</w:t>
            </w:r>
          </w:p>
          <w:p w14:paraId="1FECDA17" w14:textId="77777777" w:rsidR="002071AE" w:rsidRPr="00EF5447" w:rsidRDefault="002071AE" w:rsidP="008C1C13">
            <w:pPr>
              <w:pStyle w:val="TAC"/>
              <w:rPr>
                <w:rFonts w:cs="Arial"/>
                <w:color w:val="000000"/>
                <w:szCs w:val="18"/>
                <w:lang w:eastAsia="zh-CN"/>
              </w:rPr>
            </w:pPr>
            <w:r w:rsidRPr="00EF5447">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7755E2" w14:textId="77777777" w:rsidR="002071AE" w:rsidRPr="00EF5447" w:rsidRDefault="002071AE" w:rsidP="008C1C13">
            <w:pPr>
              <w:pStyle w:val="TAC"/>
              <w:rPr>
                <w:lang w:eastAsia="zh-CN"/>
              </w:rPr>
            </w:pPr>
            <w:r w:rsidRPr="00EF5447">
              <w:rPr>
                <w:lang w:eastAsia="zh-CN"/>
              </w:rPr>
              <w:t>DC_13A_n261A</w:t>
            </w:r>
          </w:p>
          <w:p w14:paraId="69269B69" w14:textId="77777777" w:rsidR="002071AE" w:rsidRPr="00EF5447" w:rsidRDefault="002071AE" w:rsidP="008C1C13">
            <w:pPr>
              <w:pStyle w:val="TAC"/>
              <w:rPr>
                <w:rFonts w:cs="Arial"/>
                <w:color w:val="000000"/>
                <w:szCs w:val="18"/>
                <w:lang w:eastAsia="zh-CN"/>
              </w:rPr>
            </w:pPr>
            <w:r w:rsidRPr="00EF5447">
              <w:rPr>
                <w:lang w:eastAsia="zh-CN"/>
              </w:rPr>
              <w:t>DC_66A_n261A</w:t>
            </w:r>
          </w:p>
        </w:tc>
      </w:tr>
      <w:tr w:rsidR="002071AE" w:rsidRPr="00EF5447" w14:paraId="55932A4A"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EF357C"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DC_13A-66A_n261(2A)</w:t>
            </w:r>
          </w:p>
          <w:p w14:paraId="52E3D6FF"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DC_13A-66A_n261(3A)</w:t>
            </w:r>
          </w:p>
          <w:p w14:paraId="09BBE5B5"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DC_13A-66A_n261(4A)</w:t>
            </w:r>
          </w:p>
          <w:p w14:paraId="086807E8"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DC_13A-66A_n261(2G)</w:t>
            </w:r>
          </w:p>
          <w:p w14:paraId="1A03F6C5"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DC_13A-66A_n261(2H)</w:t>
            </w:r>
          </w:p>
          <w:p w14:paraId="251EB2D8"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DC_13A-66A_n261(A-G)</w:t>
            </w:r>
          </w:p>
          <w:p w14:paraId="25BFC2B1"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DC_13A-66A_n261(A-H)</w:t>
            </w:r>
          </w:p>
          <w:p w14:paraId="489CB8F2"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DC_13A-66A_n261(A-I)</w:t>
            </w:r>
          </w:p>
          <w:p w14:paraId="3F70020B"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DC_13A-66A_n261(A-J)</w:t>
            </w:r>
          </w:p>
          <w:p w14:paraId="470B2993"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DC_13A-66A_n261(A-K)</w:t>
            </w:r>
          </w:p>
          <w:p w14:paraId="1246D47B"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DC_13A-66A_n261(A-L)</w:t>
            </w:r>
          </w:p>
          <w:p w14:paraId="425231A0"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DC_13A-66A_n261(A-2G)</w:t>
            </w:r>
          </w:p>
          <w:p w14:paraId="664690C7"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DC_13A-66A_n261(A-G-H)</w:t>
            </w:r>
          </w:p>
          <w:p w14:paraId="3C2D1156"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DC_13A-66A_n261(A-G-I)</w:t>
            </w:r>
          </w:p>
          <w:p w14:paraId="27FEF16D"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DC_13A-66A_n261(2A-G)</w:t>
            </w:r>
          </w:p>
          <w:p w14:paraId="7A80ACA0"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DC_13A-66A_n261(2A-H)</w:t>
            </w:r>
          </w:p>
          <w:p w14:paraId="356B61A6"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DC_13A-66A_n261(2A-I)</w:t>
            </w:r>
          </w:p>
          <w:p w14:paraId="738DE9F4"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DC_13A-66A_n261(3A-G)</w:t>
            </w:r>
          </w:p>
          <w:p w14:paraId="26552EE0"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DC_13A-66A_n261(G-H)</w:t>
            </w:r>
          </w:p>
          <w:p w14:paraId="2CF41D52"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DC_13A-66A_n261(G-I)</w:t>
            </w:r>
          </w:p>
          <w:p w14:paraId="2C159361"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DC_13A-66A_n261(G-J)</w:t>
            </w:r>
          </w:p>
          <w:p w14:paraId="52C3B9BE"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DC_13A-66A_n261(H-I)</w:t>
            </w:r>
          </w:p>
          <w:p w14:paraId="39B98F22"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DC_13A-66A-66A_n261(2A)</w:t>
            </w:r>
          </w:p>
          <w:p w14:paraId="1EB4CE6A"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DC_13A-66A-66A_n261(3A)</w:t>
            </w:r>
          </w:p>
          <w:p w14:paraId="195F81CA"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DC_13A-66A-66A_n261(4A)</w:t>
            </w:r>
          </w:p>
          <w:p w14:paraId="0002EE97"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DC_13A-66A-66A_n261(2G)</w:t>
            </w:r>
          </w:p>
          <w:p w14:paraId="0B87BFEB"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DC_13A-66A-66A_n261(2H)</w:t>
            </w:r>
          </w:p>
          <w:p w14:paraId="71DA6287"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DC_13A-66A-66A_n261(A-G)</w:t>
            </w:r>
          </w:p>
          <w:p w14:paraId="6202B9A4"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DC_13A-66A-66A_n261(A-H)</w:t>
            </w:r>
          </w:p>
          <w:p w14:paraId="1D98BF58"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DC_13A-66A-66A_n261(A-I)</w:t>
            </w:r>
          </w:p>
          <w:p w14:paraId="07F142A0"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DC_13A-66A-66A_n261(A-J)</w:t>
            </w:r>
          </w:p>
          <w:p w14:paraId="4D95BBAE"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DC_13A-66A-66A_n261(A-K)</w:t>
            </w:r>
          </w:p>
          <w:p w14:paraId="044DEDF6"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DC_13A-66A-66A_n261(A-L)</w:t>
            </w:r>
          </w:p>
          <w:p w14:paraId="3CAEB17C"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DC_13A-66A-66A_n261(A-2G)</w:t>
            </w:r>
          </w:p>
          <w:p w14:paraId="14DBC7F4"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DC_13A-66A-66A_n261(A-G-H)</w:t>
            </w:r>
          </w:p>
          <w:p w14:paraId="4E929051"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DC_13A-66A-66A_n261(A-G-I)</w:t>
            </w:r>
          </w:p>
          <w:p w14:paraId="67B74180"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DC_13A-66A-66A_n261(2A-G)</w:t>
            </w:r>
          </w:p>
          <w:p w14:paraId="7C58AFAD"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DC_13A-66A-66A_n261(2A-H)</w:t>
            </w:r>
          </w:p>
          <w:p w14:paraId="71587A6D"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DC_13A-66A-66A_n261(2A-I)</w:t>
            </w:r>
          </w:p>
          <w:p w14:paraId="6A5DAE17"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DC_13A-66A-66A_n261(3A-G)</w:t>
            </w:r>
          </w:p>
          <w:p w14:paraId="26ECAA5C"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DC_13A-66A-66A_n261(G-H)</w:t>
            </w:r>
          </w:p>
          <w:p w14:paraId="60504484"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DC_13A-66A-66A_n261(G-I)</w:t>
            </w:r>
          </w:p>
          <w:p w14:paraId="02616588"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DC_13A-66A-66A_n261(G-J)</w:t>
            </w:r>
          </w:p>
          <w:p w14:paraId="6D80C342" w14:textId="77777777" w:rsidR="002071AE" w:rsidRPr="00EF5447" w:rsidRDefault="002071AE" w:rsidP="008C1C13">
            <w:pPr>
              <w:pStyle w:val="TAC"/>
              <w:rPr>
                <w:noProof/>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FA54C"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DC_13A_n261A</w:t>
            </w:r>
          </w:p>
          <w:p w14:paraId="5C056226" w14:textId="77777777" w:rsidR="002071AE" w:rsidRPr="00EF5447" w:rsidRDefault="002071AE" w:rsidP="008C1C13">
            <w:pPr>
              <w:pStyle w:val="TAC"/>
              <w:rPr>
                <w:noProof/>
                <w:lang w:eastAsia="zh-CN"/>
              </w:rPr>
            </w:pPr>
            <w:r w:rsidRPr="00EF5447">
              <w:rPr>
                <w:rFonts w:cs="Arial"/>
                <w:color w:val="000000"/>
                <w:szCs w:val="18"/>
                <w:lang w:eastAsia="zh-CN"/>
              </w:rPr>
              <w:t>DC_66A_n261A</w:t>
            </w:r>
          </w:p>
        </w:tc>
      </w:tr>
      <w:tr w:rsidR="002071AE" w:rsidRPr="00EF5447" w14:paraId="3E8FD743"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CA3499" w14:textId="77777777" w:rsidR="002071AE" w:rsidRPr="00EF5447" w:rsidRDefault="002071AE" w:rsidP="008C1C13">
            <w:pPr>
              <w:pStyle w:val="TAC"/>
              <w:rPr>
                <w:lang w:eastAsia="zh-CN"/>
              </w:rPr>
            </w:pPr>
            <w:r w:rsidRPr="00EF5447">
              <w:rPr>
                <w:lang w:eastAsia="zh-CN"/>
              </w:rPr>
              <w:t>DC_13A-66A_n261I</w:t>
            </w:r>
          </w:p>
          <w:p w14:paraId="2D5091A6" w14:textId="77777777" w:rsidR="002071AE" w:rsidRPr="00EF5447" w:rsidRDefault="002071AE" w:rsidP="008C1C13">
            <w:pPr>
              <w:pStyle w:val="TAC"/>
              <w:rPr>
                <w:lang w:eastAsia="zh-CN"/>
              </w:rPr>
            </w:pPr>
            <w:r w:rsidRPr="00EF5447">
              <w:rPr>
                <w:lang w:eastAsia="zh-CN"/>
              </w:rPr>
              <w:t>DC_13A-66A_n261J</w:t>
            </w:r>
          </w:p>
          <w:p w14:paraId="06F04C66" w14:textId="77777777" w:rsidR="002071AE" w:rsidRPr="00EF5447" w:rsidRDefault="002071AE" w:rsidP="008C1C13">
            <w:pPr>
              <w:pStyle w:val="TAC"/>
              <w:rPr>
                <w:lang w:eastAsia="zh-CN"/>
              </w:rPr>
            </w:pPr>
            <w:r w:rsidRPr="00EF5447">
              <w:rPr>
                <w:lang w:eastAsia="zh-CN"/>
              </w:rPr>
              <w:t>DC_13A-66A_n261K</w:t>
            </w:r>
          </w:p>
          <w:p w14:paraId="4BAF9648" w14:textId="77777777" w:rsidR="002071AE" w:rsidRPr="00EF5447" w:rsidRDefault="002071AE" w:rsidP="008C1C13">
            <w:pPr>
              <w:pStyle w:val="TAC"/>
              <w:rPr>
                <w:lang w:eastAsia="zh-CN"/>
              </w:rPr>
            </w:pPr>
            <w:r w:rsidRPr="00EF5447">
              <w:rPr>
                <w:lang w:eastAsia="zh-CN"/>
              </w:rPr>
              <w:t>DC_13A-66A_n261L</w:t>
            </w:r>
          </w:p>
          <w:p w14:paraId="2A252EF6" w14:textId="77777777" w:rsidR="002071AE" w:rsidRPr="00EF5447" w:rsidRDefault="002071AE" w:rsidP="008C1C13">
            <w:pPr>
              <w:pStyle w:val="TAC"/>
              <w:rPr>
                <w:rFonts w:cs="Arial"/>
                <w:color w:val="000000"/>
                <w:szCs w:val="18"/>
                <w:lang w:eastAsia="zh-CN"/>
              </w:rPr>
            </w:pPr>
            <w:r w:rsidRPr="00EF5447">
              <w:rPr>
                <w:lang w:eastAsia="zh-CN"/>
              </w:rPr>
              <w:t>DC_13A-66A_n261M</w:t>
            </w:r>
          </w:p>
          <w:p w14:paraId="6F874EEF"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DC_13A-66A-66A_n261I</w:t>
            </w:r>
          </w:p>
          <w:p w14:paraId="34EC102D"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DC_13A-66A-66A_n261J</w:t>
            </w:r>
          </w:p>
          <w:p w14:paraId="5F3550CF"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DC_13A-66A-66A_n261K</w:t>
            </w:r>
          </w:p>
          <w:p w14:paraId="1B69F376"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DC_13A-66A-66A_n261L</w:t>
            </w:r>
          </w:p>
          <w:p w14:paraId="4AADBCAD" w14:textId="77777777" w:rsidR="002071AE" w:rsidRPr="00EF5447" w:rsidRDefault="002071AE" w:rsidP="008C1C13">
            <w:pPr>
              <w:pStyle w:val="TAC"/>
              <w:rPr>
                <w:lang w:eastAsia="zh-CN"/>
              </w:rPr>
            </w:pPr>
            <w:r w:rsidRPr="00EF5447">
              <w:rPr>
                <w:rFonts w:cs="Arial"/>
                <w:color w:val="000000"/>
                <w:szCs w:val="18"/>
                <w:lang w:eastAsia="zh-CN"/>
              </w:rPr>
              <w:t>DC_13A-66A-66A_n261M</w:t>
            </w:r>
          </w:p>
          <w:p w14:paraId="062C0547" w14:textId="77777777" w:rsidR="002071AE" w:rsidRPr="00EF5447" w:rsidRDefault="002071AE" w:rsidP="008C1C13">
            <w:pPr>
              <w:pStyle w:val="TAC"/>
              <w:rPr>
                <w:lang w:eastAsia="zh-CN"/>
              </w:rPr>
            </w:pPr>
            <w:r w:rsidRPr="00EF5447">
              <w:rPr>
                <w:lang w:eastAsia="zh-CN"/>
              </w:rPr>
              <w:t>DC_13A-66A_n261(A-G)</w:t>
            </w:r>
          </w:p>
          <w:p w14:paraId="61D332C2" w14:textId="77777777" w:rsidR="002071AE" w:rsidRPr="00EF5447" w:rsidRDefault="002071AE" w:rsidP="008C1C13">
            <w:pPr>
              <w:pStyle w:val="TAC"/>
              <w:rPr>
                <w:lang w:eastAsia="zh-CN"/>
              </w:rPr>
            </w:pPr>
            <w:r w:rsidRPr="00EF5447">
              <w:rPr>
                <w:lang w:eastAsia="zh-CN"/>
              </w:rPr>
              <w:t>DC_13A-66A_n261(A-H)</w:t>
            </w:r>
          </w:p>
          <w:p w14:paraId="7E4F1EA1" w14:textId="77777777" w:rsidR="002071AE" w:rsidRPr="00EF5447" w:rsidRDefault="002071AE" w:rsidP="008C1C13">
            <w:pPr>
              <w:pStyle w:val="TAC"/>
              <w:rPr>
                <w:lang w:eastAsia="zh-CN"/>
              </w:rPr>
            </w:pPr>
            <w:r w:rsidRPr="00EF5447">
              <w:rPr>
                <w:lang w:eastAsia="zh-CN"/>
              </w:rPr>
              <w:t>DC_13A-66A_n261(A-J)</w:t>
            </w:r>
          </w:p>
          <w:p w14:paraId="3C5704BE" w14:textId="77777777" w:rsidR="002071AE" w:rsidRPr="00EF5447" w:rsidRDefault="002071AE" w:rsidP="008C1C13">
            <w:pPr>
              <w:pStyle w:val="TAC"/>
              <w:rPr>
                <w:lang w:eastAsia="zh-CN"/>
              </w:rPr>
            </w:pPr>
            <w:r w:rsidRPr="00EF5447">
              <w:rPr>
                <w:lang w:eastAsia="zh-CN"/>
              </w:rPr>
              <w:t>DC_13A-66A_n261(A-L)</w:t>
            </w:r>
          </w:p>
          <w:p w14:paraId="715DC968" w14:textId="77777777" w:rsidR="002071AE" w:rsidRPr="00EF5447" w:rsidRDefault="002071AE" w:rsidP="008C1C13">
            <w:pPr>
              <w:pStyle w:val="TAC"/>
              <w:rPr>
                <w:lang w:eastAsia="zh-CN"/>
              </w:rPr>
            </w:pPr>
            <w:r w:rsidRPr="00EF5447">
              <w:rPr>
                <w:lang w:eastAsia="zh-CN"/>
              </w:rPr>
              <w:t>DC_13A-66A_n261(2A-G)</w:t>
            </w:r>
          </w:p>
          <w:p w14:paraId="36049990" w14:textId="77777777" w:rsidR="002071AE" w:rsidRPr="00EF5447" w:rsidRDefault="002071AE" w:rsidP="008C1C13">
            <w:pPr>
              <w:pStyle w:val="TAC"/>
              <w:rPr>
                <w:lang w:eastAsia="zh-CN"/>
              </w:rPr>
            </w:pPr>
            <w:r w:rsidRPr="00EF5447">
              <w:rPr>
                <w:lang w:eastAsia="zh-CN"/>
              </w:rPr>
              <w:t>DC_13A-66A_n261(2A-H)</w:t>
            </w:r>
          </w:p>
          <w:p w14:paraId="6983E9AC" w14:textId="77777777" w:rsidR="002071AE" w:rsidRPr="00EF5447" w:rsidRDefault="002071AE" w:rsidP="008C1C13">
            <w:pPr>
              <w:pStyle w:val="TAC"/>
              <w:rPr>
                <w:lang w:eastAsia="zh-CN"/>
              </w:rPr>
            </w:pPr>
            <w:r w:rsidRPr="00EF5447">
              <w:rPr>
                <w:lang w:eastAsia="zh-CN"/>
              </w:rPr>
              <w:t>DC_13A-66A_n261(3A-G)</w:t>
            </w:r>
          </w:p>
          <w:p w14:paraId="04A86CD1" w14:textId="77777777" w:rsidR="002071AE" w:rsidRPr="00EF5447" w:rsidRDefault="002071AE" w:rsidP="008C1C13">
            <w:pPr>
              <w:pStyle w:val="TAC"/>
              <w:rPr>
                <w:lang w:eastAsia="zh-CN"/>
              </w:rPr>
            </w:pPr>
            <w:r w:rsidRPr="00EF5447">
              <w:rPr>
                <w:lang w:eastAsia="zh-CN"/>
              </w:rPr>
              <w:t>DC_13A-66A_n261(2G)</w:t>
            </w:r>
          </w:p>
          <w:p w14:paraId="4C632EAB" w14:textId="77777777" w:rsidR="002071AE" w:rsidRPr="00EF5447" w:rsidRDefault="002071AE" w:rsidP="008C1C13">
            <w:pPr>
              <w:pStyle w:val="TAC"/>
              <w:rPr>
                <w:lang w:eastAsia="zh-CN"/>
              </w:rPr>
            </w:pPr>
            <w:r w:rsidRPr="00EF5447">
              <w:rPr>
                <w:lang w:eastAsia="zh-CN"/>
              </w:rPr>
              <w:t>DC_13A-66A_n261(G-H)</w:t>
            </w:r>
          </w:p>
          <w:p w14:paraId="14023E6D" w14:textId="77777777" w:rsidR="002071AE" w:rsidRPr="00EF5447" w:rsidRDefault="002071AE" w:rsidP="008C1C13">
            <w:pPr>
              <w:pStyle w:val="TAC"/>
              <w:rPr>
                <w:lang w:eastAsia="zh-CN"/>
              </w:rPr>
            </w:pPr>
            <w:r w:rsidRPr="00EF5447">
              <w:rPr>
                <w:lang w:eastAsia="zh-CN"/>
              </w:rPr>
              <w:t>DC_13A-66A_n261(G-I)</w:t>
            </w:r>
          </w:p>
          <w:p w14:paraId="35218915" w14:textId="77777777" w:rsidR="002071AE" w:rsidRPr="00EF5447" w:rsidRDefault="002071AE" w:rsidP="008C1C13">
            <w:pPr>
              <w:pStyle w:val="TAC"/>
              <w:rPr>
                <w:lang w:eastAsia="zh-CN"/>
              </w:rPr>
            </w:pPr>
            <w:r w:rsidRPr="00EF5447">
              <w:rPr>
                <w:lang w:eastAsia="zh-CN"/>
              </w:rPr>
              <w:t>DC_13A-66A_n261(2H)</w:t>
            </w:r>
          </w:p>
          <w:p w14:paraId="6294A7EB" w14:textId="77777777" w:rsidR="002071AE" w:rsidRPr="00EF5447" w:rsidRDefault="002071AE" w:rsidP="008C1C13">
            <w:pPr>
              <w:pStyle w:val="TAC"/>
              <w:rPr>
                <w:lang w:eastAsia="zh-CN"/>
              </w:rPr>
            </w:pPr>
            <w:r w:rsidRPr="00EF5447">
              <w:rPr>
                <w:lang w:eastAsia="zh-CN"/>
              </w:rPr>
              <w:t>DC_13A-66A_n261(H-I)</w:t>
            </w:r>
          </w:p>
          <w:p w14:paraId="7BFAD289" w14:textId="77777777" w:rsidR="002071AE" w:rsidRPr="00EF5447" w:rsidRDefault="002071AE" w:rsidP="008C1C13">
            <w:pPr>
              <w:pStyle w:val="TAC"/>
              <w:rPr>
                <w:lang w:eastAsia="zh-CN"/>
              </w:rPr>
            </w:pPr>
            <w:r w:rsidRPr="00EF5447">
              <w:rPr>
                <w:lang w:eastAsia="zh-CN"/>
              </w:rPr>
              <w:t>DC_13A-66A_n261(A-G-I)</w:t>
            </w:r>
          </w:p>
          <w:p w14:paraId="606BCEC0" w14:textId="77777777" w:rsidR="002071AE" w:rsidRPr="00EF5447" w:rsidRDefault="002071AE" w:rsidP="008C1C13">
            <w:pPr>
              <w:pStyle w:val="TAC"/>
              <w:rPr>
                <w:lang w:eastAsia="zh-CN"/>
              </w:rPr>
            </w:pPr>
            <w:r w:rsidRPr="00EF5447">
              <w:rPr>
                <w:lang w:eastAsia="zh-CN"/>
              </w:rPr>
              <w:t>DC_13A-66A-66A_n261(A-G)</w:t>
            </w:r>
          </w:p>
          <w:p w14:paraId="22E774B1" w14:textId="77777777" w:rsidR="002071AE" w:rsidRPr="00EF5447" w:rsidRDefault="002071AE" w:rsidP="008C1C13">
            <w:pPr>
              <w:pStyle w:val="TAC"/>
              <w:rPr>
                <w:lang w:eastAsia="zh-CN"/>
              </w:rPr>
            </w:pPr>
            <w:r w:rsidRPr="00EF5447">
              <w:rPr>
                <w:lang w:eastAsia="zh-CN"/>
              </w:rPr>
              <w:t>DC_13A-66A-66A_n261(A-H)</w:t>
            </w:r>
          </w:p>
          <w:p w14:paraId="24747515" w14:textId="77777777" w:rsidR="002071AE" w:rsidRPr="00EF5447" w:rsidRDefault="002071AE" w:rsidP="008C1C13">
            <w:pPr>
              <w:pStyle w:val="TAC"/>
              <w:rPr>
                <w:lang w:eastAsia="zh-CN"/>
              </w:rPr>
            </w:pPr>
            <w:r w:rsidRPr="00EF5447">
              <w:rPr>
                <w:lang w:eastAsia="zh-CN"/>
              </w:rPr>
              <w:t>DC_13A-66A-66A_n261(A-J)</w:t>
            </w:r>
          </w:p>
          <w:p w14:paraId="22BC64BF" w14:textId="77777777" w:rsidR="002071AE" w:rsidRPr="00EF5447" w:rsidRDefault="002071AE" w:rsidP="008C1C13">
            <w:pPr>
              <w:pStyle w:val="TAC"/>
              <w:rPr>
                <w:lang w:eastAsia="zh-CN"/>
              </w:rPr>
            </w:pPr>
            <w:r w:rsidRPr="00EF5447">
              <w:rPr>
                <w:lang w:eastAsia="zh-CN"/>
              </w:rPr>
              <w:t>DC_13A-66A-66A_n261(A-L)</w:t>
            </w:r>
          </w:p>
          <w:p w14:paraId="3071BD1E" w14:textId="77777777" w:rsidR="002071AE" w:rsidRPr="00EF5447" w:rsidRDefault="002071AE" w:rsidP="008C1C13">
            <w:pPr>
              <w:pStyle w:val="TAC"/>
              <w:rPr>
                <w:lang w:eastAsia="zh-CN"/>
              </w:rPr>
            </w:pPr>
            <w:r w:rsidRPr="00EF5447">
              <w:rPr>
                <w:lang w:eastAsia="zh-CN"/>
              </w:rPr>
              <w:t>DC_13A-66A-66A_n261(2A-G)</w:t>
            </w:r>
          </w:p>
          <w:p w14:paraId="1670F78D" w14:textId="77777777" w:rsidR="002071AE" w:rsidRPr="00EF5447" w:rsidRDefault="002071AE" w:rsidP="008C1C13">
            <w:pPr>
              <w:pStyle w:val="TAC"/>
              <w:rPr>
                <w:lang w:eastAsia="zh-CN"/>
              </w:rPr>
            </w:pPr>
            <w:r w:rsidRPr="00EF5447">
              <w:rPr>
                <w:lang w:eastAsia="zh-CN"/>
              </w:rPr>
              <w:t>DC_13A-66A-66A_n261(2A-H)</w:t>
            </w:r>
          </w:p>
          <w:p w14:paraId="06D592ED" w14:textId="77777777" w:rsidR="002071AE" w:rsidRPr="00EF5447" w:rsidRDefault="002071AE" w:rsidP="008C1C13">
            <w:pPr>
              <w:pStyle w:val="TAC"/>
              <w:rPr>
                <w:lang w:eastAsia="zh-CN"/>
              </w:rPr>
            </w:pPr>
            <w:r w:rsidRPr="00EF5447">
              <w:rPr>
                <w:lang w:eastAsia="zh-CN"/>
              </w:rPr>
              <w:t>DC_13A-66A-66A_n261(A-G-H)</w:t>
            </w:r>
          </w:p>
          <w:p w14:paraId="4A723223" w14:textId="77777777" w:rsidR="002071AE" w:rsidRPr="00EF5447" w:rsidRDefault="002071AE" w:rsidP="008C1C13">
            <w:pPr>
              <w:pStyle w:val="TAC"/>
              <w:rPr>
                <w:lang w:eastAsia="zh-CN"/>
              </w:rPr>
            </w:pPr>
            <w:r w:rsidRPr="00EF5447">
              <w:rPr>
                <w:lang w:eastAsia="zh-CN"/>
              </w:rPr>
              <w:t>DC_13A-66A-66A_n261(A-G-I)</w:t>
            </w:r>
          </w:p>
          <w:p w14:paraId="19FA50B8" w14:textId="77777777" w:rsidR="002071AE" w:rsidRPr="00EF5447" w:rsidRDefault="002071AE" w:rsidP="008C1C13">
            <w:pPr>
              <w:pStyle w:val="TAC"/>
              <w:rPr>
                <w:lang w:eastAsia="zh-CN"/>
              </w:rPr>
            </w:pPr>
            <w:r w:rsidRPr="00EF5447">
              <w:rPr>
                <w:lang w:eastAsia="zh-CN"/>
              </w:rPr>
              <w:t>DC_13A-66A-66A_n261(3A-G)</w:t>
            </w:r>
          </w:p>
          <w:p w14:paraId="32F75AD1" w14:textId="77777777" w:rsidR="002071AE" w:rsidRPr="00EF5447" w:rsidRDefault="002071AE" w:rsidP="008C1C13">
            <w:pPr>
              <w:pStyle w:val="TAC"/>
              <w:rPr>
                <w:lang w:eastAsia="zh-CN"/>
              </w:rPr>
            </w:pPr>
            <w:r w:rsidRPr="00EF5447">
              <w:rPr>
                <w:lang w:eastAsia="zh-CN"/>
              </w:rPr>
              <w:t>DC_13A-66A-66A_n261(2G)</w:t>
            </w:r>
          </w:p>
          <w:p w14:paraId="5663D1B3"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DC_13A-66A-66A_n261(G-H)</w:t>
            </w:r>
          </w:p>
          <w:p w14:paraId="4E70AEB2"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DC_13A-66A-66A_n261(G-I)</w:t>
            </w:r>
          </w:p>
          <w:p w14:paraId="53EAC75E"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DC_13A-66A-66A_n261(2H)</w:t>
            </w:r>
          </w:p>
          <w:p w14:paraId="70EF3FC8"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6EC54F" w14:textId="77777777" w:rsidR="002071AE" w:rsidRPr="00EF5447" w:rsidRDefault="002071AE" w:rsidP="008C1C13">
            <w:pPr>
              <w:pStyle w:val="TAC"/>
              <w:rPr>
                <w:lang w:eastAsia="zh-CN"/>
              </w:rPr>
            </w:pPr>
            <w:r w:rsidRPr="00EF5447">
              <w:rPr>
                <w:lang w:eastAsia="zh-CN"/>
              </w:rPr>
              <w:t>DC_13A_n261G</w:t>
            </w:r>
          </w:p>
          <w:p w14:paraId="25941FAC" w14:textId="77777777" w:rsidR="002071AE" w:rsidRPr="00EF5447" w:rsidRDefault="002071AE" w:rsidP="008C1C13">
            <w:pPr>
              <w:pStyle w:val="TAC"/>
              <w:rPr>
                <w:rFonts w:cs="Arial"/>
                <w:color w:val="000000"/>
                <w:szCs w:val="18"/>
                <w:lang w:eastAsia="zh-CN"/>
              </w:rPr>
            </w:pPr>
            <w:r w:rsidRPr="00EF5447">
              <w:rPr>
                <w:lang w:eastAsia="zh-CN"/>
              </w:rPr>
              <w:t>DC_66A_n261G</w:t>
            </w:r>
          </w:p>
        </w:tc>
      </w:tr>
      <w:tr w:rsidR="002071AE" w:rsidRPr="00EF5447" w14:paraId="686AAE3D"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41EDA6" w14:textId="77777777" w:rsidR="002071AE" w:rsidRPr="00EF5447" w:rsidRDefault="002071AE" w:rsidP="008C1C13">
            <w:pPr>
              <w:pStyle w:val="TAC"/>
              <w:rPr>
                <w:lang w:eastAsia="zh-CN"/>
              </w:rPr>
            </w:pPr>
            <w:r w:rsidRPr="00EF5447">
              <w:rPr>
                <w:lang w:eastAsia="zh-CN"/>
              </w:rPr>
              <w:t>DC_13A-66A_n261I</w:t>
            </w:r>
          </w:p>
          <w:p w14:paraId="0F46B7A6" w14:textId="77777777" w:rsidR="002071AE" w:rsidRPr="00EF5447" w:rsidRDefault="002071AE" w:rsidP="008C1C13">
            <w:pPr>
              <w:pStyle w:val="TAC"/>
              <w:rPr>
                <w:lang w:eastAsia="zh-CN"/>
              </w:rPr>
            </w:pPr>
            <w:r w:rsidRPr="00EF5447">
              <w:rPr>
                <w:lang w:eastAsia="zh-CN"/>
              </w:rPr>
              <w:t>DC_13A-66A_n261J</w:t>
            </w:r>
          </w:p>
          <w:p w14:paraId="27001394" w14:textId="77777777" w:rsidR="002071AE" w:rsidRPr="00EF5447" w:rsidRDefault="002071AE" w:rsidP="008C1C13">
            <w:pPr>
              <w:pStyle w:val="TAC"/>
              <w:rPr>
                <w:lang w:eastAsia="zh-CN"/>
              </w:rPr>
            </w:pPr>
            <w:r w:rsidRPr="00EF5447">
              <w:rPr>
                <w:lang w:eastAsia="zh-CN"/>
              </w:rPr>
              <w:t>DC_13A-66A_n261K</w:t>
            </w:r>
          </w:p>
          <w:p w14:paraId="48FBD80D" w14:textId="77777777" w:rsidR="002071AE" w:rsidRPr="00EF5447" w:rsidRDefault="002071AE" w:rsidP="008C1C13">
            <w:pPr>
              <w:pStyle w:val="TAC"/>
              <w:rPr>
                <w:lang w:eastAsia="zh-CN"/>
              </w:rPr>
            </w:pPr>
            <w:r w:rsidRPr="00EF5447">
              <w:rPr>
                <w:lang w:eastAsia="zh-CN"/>
              </w:rPr>
              <w:t>DC_13A-66A_n261L</w:t>
            </w:r>
          </w:p>
          <w:p w14:paraId="009C48E9" w14:textId="77777777" w:rsidR="002071AE" w:rsidRPr="00EF5447" w:rsidRDefault="002071AE" w:rsidP="008C1C13">
            <w:pPr>
              <w:pStyle w:val="TAC"/>
              <w:rPr>
                <w:rFonts w:cs="Arial"/>
                <w:color w:val="000000"/>
                <w:szCs w:val="18"/>
                <w:lang w:eastAsia="zh-CN"/>
              </w:rPr>
            </w:pPr>
            <w:r w:rsidRPr="00EF5447">
              <w:rPr>
                <w:lang w:eastAsia="zh-CN"/>
              </w:rPr>
              <w:t>DC_13A-66A_n261M</w:t>
            </w:r>
          </w:p>
          <w:p w14:paraId="06A5D27D"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DC_13A-66A-66A_n261I</w:t>
            </w:r>
          </w:p>
          <w:p w14:paraId="2288AF99"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DC_13A-66A-66A_n261J</w:t>
            </w:r>
          </w:p>
          <w:p w14:paraId="70C549AB"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DC_13A-66A-66A_n261K</w:t>
            </w:r>
          </w:p>
          <w:p w14:paraId="5BA811CE"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DC_13A-66A-66A_n261L</w:t>
            </w:r>
          </w:p>
          <w:p w14:paraId="59BFE4A0" w14:textId="77777777" w:rsidR="002071AE" w:rsidRPr="00EF5447" w:rsidRDefault="002071AE" w:rsidP="008C1C13">
            <w:pPr>
              <w:pStyle w:val="TAC"/>
              <w:rPr>
                <w:lang w:eastAsia="zh-CN"/>
              </w:rPr>
            </w:pPr>
            <w:r w:rsidRPr="00EF5447">
              <w:rPr>
                <w:rFonts w:cs="Arial"/>
                <w:color w:val="000000"/>
                <w:szCs w:val="18"/>
                <w:lang w:eastAsia="zh-CN"/>
              </w:rPr>
              <w:t>DC_13A-66A-66A_n261M</w:t>
            </w:r>
          </w:p>
          <w:p w14:paraId="31B2B155" w14:textId="77777777" w:rsidR="002071AE" w:rsidRPr="00EF5447" w:rsidRDefault="002071AE" w:rsidP="008C1C13">
            <w:pPr>
              <w:pStyle w:val="TAC"/>
              <w:rPr>
                <w:lang w:eastAsia="zh-CN"/>
              </w:rPr>
            </w:pPr>
            <w:r w:rsidRPr="00EF5447">
              <w:rPr>
                <w:lang w:eastAsia="zh-CN"/>
              </w:rPr>
              <w:t>DC_13A-66A_n261(A-H)</w:t>
            </w:r>
          </w:p>
          <w:p w14:paraId="2F49D03D" w14:textId="77777777" w:rsidR="002071AE" w:rsidRPr="00EF5447" w:rsidRDefault="002071AE" w:rsidP="008C1C13">
            <w:pPr>
              <w:pStyle w:val="TAC"/>
              <w:rPr>
                <w:lang w:eastAsia="zh-CN"/>
              </w:rPr>
            </w:pPr>
            <w:r w:rsidRPr="00EF5447">
              <w:rPr>
                <w:lang w:eastAsia="zh-CN"/>
              </w:rPr>
              <w:t>DC_13A-66A_n261(A-J)</w:t>
            </w:r>
          </w:p>
          <w:p w14:paraId="3DC67D24" w14:textId="77777777" w:rsidR="002071AE" w:rsidRPr="00EF5447" w:rsidRDefault="002071AE" w:rsidP="008C1C13">
            <w:pPr>
              <w:pStyle w:val="TAC"/>
              <w:rPr>
                <w:lang w:eastAsia="zh-CN"/>
              </w:rPr>
            </w:pPr>
            <w:r w:rsidRPr="00EF5447">
              <w:rPr>
                <w:lang w:eastAsia="zh-CN"/>
              </w:rPr>
              <w:t>DC_13A-66A_n261(A-L)</w:t>
            </w:r>
          </w:p>
          <w:p w14:paraId="02BBA4C6" w14:textId="77777777" w:rsidR="002071AE" w:rsidRPr="00EF5447" w:rsidRDefault="002071AE" w:rsidP="008C1C13">
            <w:pPr>
              <w:pStyle w:val="TAC"/>
              <w:rPr>
                <w:lang w:eastAsia="zh-CN"/>
              </w:rPr>
            </w:pPr>
            <w:r w:rsidRPr="00EF5447">
              <w:rPr>
                <w:lang w:eastAsia="zh-CN"/>
              </w:rPr>
              <w:t>DC_13A-66A_n261(2A-H)</w:t>
            </w:r>
          </w:p>
          <w:p w14:paraId="73ACF979" w14:textId="77777777" w:rsidR="002071AE" w:rsidRPr="00EF5447" w:rsidRDefault="002071AE" w:rsidP="008C1C13">
            <w:pPr>
              <w:pStyle w:val="TAC"/>
              <w:rPr>
                <w:lang w:eastAsia="zh-CN"/>
              </w:rPr>
            </w:pPr>
            <w:r w:rsidRPr="00EF5447">
              <w:rPr>
                <w:lang w:eastAsia="zh-CN"/>
              </w:rPr>
              <w:t>DC_13A-66A_n261(G-H)</w:t>
            </w:r>
          </w:p>
          <w:p w14:paraId="4DEB83FB" w14:textId="77777777" w:rsidR="002071AE" w:rsidRPr="00EF5447" w:rsidRDefault="002071AE" w:rsidP="008C1C13">
            <w:pPr>
              <w:pStyle w:val="TAC"/>
              <w:rPr>
                <w:lang w:eastAsia="zh-CN"/>
              </w:rPr>
            </w:pPr>
            <w:r w:rsidRPr="00EF5447">
              <w:rPr>
                <w:lang w:eastAsia="zh-CN"/>
              </w:rPr>
              <w:t>DC_13A-66A_n261(G-I)</w:t>
            </w:r>
          </w:p>
          <w:p w14:paraId="5F3309AD" w14:textId="77777777" w:rsidR="002071AE" w:rsidRPr="00EF5447" w:rsidRDefault="002071AE" w:rsidP="008C1C13">
            <w:pPr>
              <w:pStyle w:val="TAC"/>
              <w:rPr>
                <w:lang w:eastAsia="zh-CN"/>
              </w:rPr>
            </w:pPr>
            <w:r w:rsidRPr="00EF5447">
              <w:rPr>
                <w:lang w:eastAsia="zh-CN"/>
              </w:rPr>
              <w:t>DC_13A-66A_n261(2H)</w:t>
            </w:r>
          </w:p>
          <w:p w14:paraId="4407155A" w14:textId="77777777" w:rsidR="002071AE" w:rsidRPr="00EF5447" w:rsidRDefault="002071AE" w:rsidP="008C1C13">
            <w:pPr>
              <w:pStyle w:val="TAC"/>
              <w:rPr>
                <w:lang w:eastAsia="zh-CN"/>
              </w:rPr>
            </w:pPr>
            <w:r w:rsidRPr="00EF5447">
              <w:rPr>
                <w:lang w:eastAsia="zh-CN"/>
              </w:rPr>
              <w:t>DC_13A-66A_n261(H-I)</w:t>
            </w:r>
          </w:p>
          <w:p w14:paraId="5ECAFFED" w14:textId="77777777" w:rsidR="002071AE" w:rsidRPr="00EF5447" w:rsidRDefault="002071AE" w:rsidP="008C1C13">
            <w:pPr>
              <w:pStyle w:val="TAC"/>
              <w:rPr>
                <w:lang w:eastAsia="zh-CN"/>
              </w:rPr>
            </w:pPr>
            <w:r w:rsidRPr="00EF5447">
              <w:rPr>
                <w:lang w:eastAsia="zh-CN"/>
              </w:rPr>
              <w:t>DC_13A-66A_n261(A-G-I)</w:t>
            </w:r>
          </w:p>
          <w:p w14:paraId="2CC905F5" w14:textId="77777777" w:rsidR="002071AE" w:rsidRPr="00EF5447" w:rsidRDefault="002071AE" w:rsidP="008C1C13">
            <w:pPr>
              <w:pStyle w:val="TAC"/>
              <w:rPr>
                <w:lang w:eastAsia="zh-CN"/>
              </w:rPr>
            </w:pPr>
            <w:r w:rsidRPr="00EF5447">
              <w:rPr>
                <w:lang w:eastAsia="zh-CN"/>
              </w:rPr>
              <w:t>DC_13A-66A-66A_n261(A-H)</w:t>
            </w:r>
          </w:p>
          <w:p w14:paraId="36F66032" w14:textId="77777777" w:rsidR="002071AE" w:rsidRPr="00EF5447" w:rsidRDefault="002071AE" w:rsidP="008C1C13">
            <w:pPr>
              <w:pStyle w:val="TAC"/>
              <w:rPr>
                <w:lang w:eastAsia="zh-CN"/>
              </w:rPr>
            </w:pPr>
            <w:r w:rsidRPr="00EF5447">
              <w:rPr>
                <w:lang w:eastAsia="zh-CN"/>
              </w:rPr>
              <w:t>DC_13A-66A-66A_n261(A-J)</w:t>
            </w:r>
          </w:p>
          <w:p w14:paraId="24D52FFD" w14:textId="77777777" w:rsidR="002071AE" w:rsidRPr="00EF5447" w:rsidRDefault="002071AE" w:rsidP="008C1C13">
            <w:pPr>
              <w:pStyle w:val="TAC"/>
              <w:rPr>
                <w:lang w:eastAsia="zh-CN"/>
              </w:rPr>
            </w:pPr>
            <w:r w:rsidRPr="00EF5447">
              <w:rPr>
                <w:lang w:eastAsia="zh-CN"/>
              </w:rPr>
              <w:t>DC_13A-66A-66A_n261(A-L)</w:t>
            </w:r>
          </w:p>
          <w:p w14:paraId="219EBDE0" w14:textId="77777777" w:rsidR="002071AE" w:rsidRPr="00EF5447" w:rsidRDefault="002071AE" w:rsidP="008C1C13">
            <w:pPr>
              <w:pStyle w:val="TAC"/>
              <w:rPr>
                <w:lang w:eastAsia="zh-CN"/>
              </w:rPr>
            </w:pPr>
            <w:r w:rsidRPr="00EF5447">
              <w:rPr>
                <w:lang w:eastAsia="zh-CN"/>
              </w:rPr>
              <w:t>DC_13A-66A-66A_n261(2A-H)</w:t>
            </w:r>
          </w:p>
          <w:p w14:paraId="61E7005B" w14:textId="77777777" w:rsidR="002071AE" w:rsidRPr="00EF5447" w:rsidRDefault="002071AE" w:rsidP="008C1C13">
            <w:pPr>
              <w:pStyle w:val="TAC"/>
              <w:rPr>
                <w:lang w:eastAsia="zh-CN"/>
              </w:rPr>
            </w:pPr>
            <w:r w:rsidRPr="00EF5447">
              <w:rPr>
                <w:lang w:eastAsia="zh-CN"/>
              </w:rPr>
              <w:t>DC_13A-66A-66A_n261(A-G-H)</w:t>
            </w:r>
          </w:p>
          <w:p w14:paraId="760595EC" w14:textId="77777777" w:rsidR="002071AE" w:rsidRPr="00EF5447" w:rsidRDefault="002071AE" w:rsidP="008C1C13">
            <w:pPr>
              <w:pStyle w:val="TAC"/>
              <w:rPr>
                <w:lang w:eastAsia="zh-CN"/>
              </w:rPr>
            </w:pPr>
            <w:r w:rsidRPr="00EF5447">
              <w:rPr>
                <w:lang w:eastAsia="zh-CN"/>
              </w:rPr>
              <w:t>DC_13A-66A-66A_n261(A-G-I)DC_13A-66A-66A_n261(G-H)</w:t>
            </w:r>
          </w:p>
          <w:p w14:paraId="4F556A08" w14:textId="77777777" w:rsidR="002071AE" w:rsidRPr="00EF5447" w:rsidRDefault="002071AE" w:rsidP="008C1C13">
            <w:pPr>
              <w:pStyle w:val="TAC"/>
              <w:rPr>
                <w:lang w:eastAsia="zh-CN"/>
              </w:rPr>
            </w:pPr>
            <w:r w:rsidRPr="00EF5447">
              <w:rPr>
                <w:lang w:eastAsia="zh-CN"/>
              </w:rPr>
              <w:t>DC_13A-66A-66A_n261(G-I)</w:t>
            </w:r>
          </w:p>
          <w:p w14:paraId="1AD192F2" w14:textId="77777777" w:rsidR="002071AE" w:rsidRPr="00EF5447" w:rsidRDefault="002071AE" w:rsidP="008C1C13">
            <w:pPr>
              <w:pStyle w:val="TAC"/>
              <w:rPr>
                <w:lang w:eastAsia="zh-CN"/>
              </w:rPr>
            </w:pPr>
            <w:r w:rsidRPr="00EF5447">
              <w:rPr>
                <w:lang w:eastAsia="zh-CN"/>
              </w:rPr>
              <w:t>DC_13A-66A-66A_n261(2H)</w:t>
            </w:r>
          </w:p>
          <w:p w14:paraId="74FEFFD0" w14:textId="77777777" w:rsidR="002071AE" w:rsidRPr="00EF5447" w:rsidRDefault="002071AE" w:rsidP="008C1C13">
            <w:pPr>
              <w:pStyle w:val="TAC"/>
              <w:rPr>
                <w:rFonts w:cs="Arial"/>
                <w:color w:val="000000"/>
                <w:szCs w:val="18"/>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CDB6" w14:textId="77777777" w:rsidR="002071AE" w:rsidRPr="00EF5447" w:rsidRDefault="002071AE" w:rsidP="008C1C13">
            <w:pPr>
              <w:pStyle w:val="TAC"/>
              <w:rPr>
                <w:lang w:eastAsia="zh-CN"/>
              </w:rPr>
            </w:pPr>
            <w:r w:rsidRPr="00EF5447">
              <w:rPr>
                <w:lang w:eastAsia="zh-CN"/>
              </w:rPr>
              <w:t>DC_13A_n261H</w:t>
            </w:r>
          </w:p>
          <w:p w14:paraId="67E8C8C2" w14:textId="77777777" w:rsidR="002071AE" w:rsidRPr="00EF5447" w:rsidRDefault="002071AE" w:rsidP="008C1C13">
            <w:pPr>
              <w:pStyle w:val="TAC"/>
              <w:rPr>
                <w:rFonts w:cs="Arial"/>
                <w:color w:val="000000"/>
                <w:szCs w:val="18"/>
                <w:lang w:eastAsia="zh-CN"/>
              </w:rPr>
            </w:pPr>
            <w:r w:rsidRPr="00EF5447">
              <w:rPr>
                <w:lang w:eastAsia="zh-CN"/>
              </w:rPr>
              <w:t>DC_66A_n261H</w:t>
            </w:r>
          </w:p>
        </w:tc>
      </w:tr>
      <w:tr w:rsidR="002071AE" w:rsidRPr="00EF5447" w14:paraId="632319F2"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AB4C59" w14:textId="77777777" w:rsidR="002071AE" w:rsidRPr="00EF5447" w:rsidRDefault="002071AE" w:rsidP="008C1C13">
            <w:pPr>
              <w:pStyle w:val="TAC"/>
              <w:rPr>
                <w:lang w:eastAsia="zh-CN"/>
              </w:rPr>
            </w:pPr>
            <w:r w:rsidRPr="00EF5447">
              <w:rPr>
                <w:lang w:eastAsia="zh-CN"/>
              </w:rPr>
              <w:t>DC_13A-66A_n261(A-L)</w:t>
            </w:r>
          </w:p>
          <w:p w14:paraId="499CEBA4" w14:textId="77777777" w:rsidR="002071AE" w:rsidRPr="00EF5447" w:rsidRDefault="002071AE" w:rsidP="008C1C13">
            <w:pPr>
              <w:pStyle w:val="TAC"/>
              <w:rPr>
                <w:lang w:eastAsia="zh-CN"/>
              </w:rPr>
            </w:pPr>
            <w:r w:rsidRPr="00EF5447">
              <w:rPr>
                <w:lang w:eastAsia="zh-CN"/>
              </w:rPr>
              <w:t>DC_13A-66A_n261(A-G-I)</w:t>
            </w:r>
          </w:p>
          <w:p w14:paraId="2408CF57" w14:textId="77777777" w:rsidR="002071AE" w:rsidRPr="00EF5447" w:rsidRDefault="002071AE" w:rsidP="008C1C13">
            <w:pPr>
              <w:pStyle w:val="TAC"/>
              <w:rPr>
                <w:lang w:eastAsia="zh-CN"/>
              </w:rPr>
            </w:pPr>
            <w:r w:rsidRPr="00EF5447">
              <w:rPr>
                <w:lang w:eastAsia="zh-CN"/>
              </w:rPr>
              <w:t>DC_13A-66A-66A_n261(A-L)</w:t>
            </w:r>
          </w:p>
          <w:p w14:paraId="01071181" w14:textId="77777777" w:rsidR="002071AE" w:rsidRPr="00EF5447" w:rsidRDefault="002071AE" w:rsidP="008C1C13">
            <w:pPr>
              <w:pStyle w:val="TAC"/>
              <w:rPr>
                <w:lang w:eastAsia="zh-CN"/>
              </w:rPr>
            </w:pPr>
            <w:r w:rsidRPr="00EF5447">
              <w:rPr>
                <w:lang w:eastAsia="zh-CN"/>
              </w:rPr>
              <w:t>DC_13A-66A-66A_n261(A-G-I)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372DA0" w14:textId="77777777" w:rsidR="002071AE" w:rsidRPr="00EF5447" w:rsidRDefault="002071AE" w:rsidP="008C1C13">
            <w:pPr>
              <w:pStyle w:val="TAC"/>
              <w:rPr>
                <w:lang w:eastAsia="zh-CN"/>
              </w:rPr>
            </w:pPr>
            <w:r w:rsidRPr="00EF5447">
              <w:rPr>
                <w:lang w:eastAsia="zh-CN"/>
              </w:rPr>
              <w:t>DC_13A_n261I</w:t>
            </w:r>
          </w:p>
          <w:p w14:paraId="6ADE0999" w14:textId="77777777" w:rsidR="002071AE" w:rsidRPr="00EF5447" w:rsidRDefault="002071AE" w:rsidP="008C1C13">
            <w:pPr>
              <w:pStyle w:val="TAC"/>
              <w:rPr>
                <w:lang w:eastAsia="zh-CN"/>
              </w:rPr>
            </w:pPr>
            <w:r w:rsidRPr="00EF5447">
              <w:rPr>
                <w:lang w:eastAsia="zh-CN"/>
              </w:rPr>
              <w:t>DC_66A_n261I</w:t>
            </w:r>
          </w:p>
        </w:tc>
      </w:tr>
      <w:tr w:rsidR="002071AE" w:rsidRPr="00EF5447" w14:paraId="4EC05D49"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A73599" w14:textId="77777777" w:rsidR="002071AE" w:rsidRPr="00EF5447" w:rsidRDefault="002071AE" w:rsidP="008C1C13">
            <w:pPr>
              <w:pStyle w:val="TAC"/>
            </w:pPr>
            <w:r w:rsidRPr="00EF5447">
              <w:t>DC_8A-</w:t>
            </w:r>
            <w:r w:rsidRPr="00EF5447">
              <w:rPr>
                <w:rFonts w:eastAsia="Malgun Gothic"/>
              </w:rPr>
              <w:t>11A_</w:t>
            </w:r>
            <w:r w:rsidRPr="00EF5447">
              <w:t>n</w:t>
            </w:r>
            <w:r w:rsidRPr="00EF5447">
              <w:rPr>
                <w:rFonts w:eastAsia="Malgun Gothic"/>
              </w:rPr>
              <w:t>257</w:t>
            </w:r>
            <w:r w:rsidRPr="00EF5447">
              <w:t>A</w:t>
            </w:r>
          </w:p>
          <w:p w14:paraId="2DC022DF" w14:textId="77777777" w:rsidR="002071AE" w:rsidRPr="00EF5447" w:rsidRDefault="002071AE" w:rsidP="008C1C13">
            <w:pPr>
              <w:pStyle w:val="TAC"/>
              <w:rPr>
                <w:noProof/>
                <w:lang w:eastAsia="zh-CN"/>
              </w:rPr>
            </w:pPr>
            <w:r w:rsidRPr="00EF5447">
              <w:t>DC_8A-</w:t>
            </w:r>
            <w:r w:rsidRPr="00EF5447">
              <w:rPr>
                <w:rFonts w:eastAsia="Malgun Gothic"/>
              </w:rPr>
              <w:t>11A_</w:t>
            </w:r>
            <w:r w:rsidRPr="00EF5447">
              <w:t>n</w:t>
            </w:r>
            <w:r w:rsidRPr="00EF5447">
              <w:rPr>
                <w:rFonts w:eastAsia="Malgun Gothic"/>
              </w:rPr>
              <w:t>257</w:t>
            </w:r>
            <w:r w:rsidRPr="00EF5447">
              <w:t>D</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069B41" w14:textId="77777777" w:rsidR="002071AE" w:rsidRPr="00EF5447" w:rsidRDefault="002071AE" w:rsidP="008C1C13">
            <w:pPr>
              <w:pStyle w:val="TAC"/>
            </w:pPr>
            <w:r w:rsidRPr="00EF5447">
              <w:t>DC_8A_n257A</w:t>
            </w:r>
          </w:p>
          <w:p w14:paraId="7B7EE912" w14:textId="77777777" w:rsidR="002071AE" w:rsidRPr="00EF5447" w:rsidRDefault="002071AE" w:rsidP="008C1C13">
            <w:pPr>
              <w:pStyle w:val="TAC"/>
              <w:rPr>
                <w:noProof/>
                <w:lang w:eastAsia="zh-CN"/>
              </w:rPr>
            </w:pPr>
            <w:r w:rsidRPr="00EF5447">
              <w:t>DC_11A_n257A</w:t>
            </w:r>
          </w:p>
        </w:tc>
      </w:tr>
      <w:tr w:rsidR="002071AE" w:rsidRPr="00EF5447" w14:paraId="5AF6667F"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79C33" w14:textId="77777777" w:rsidR="002071AE" w:rsidRPr="00EF5447" w:rsidRDefault="002071AE" w:rsidP="008C1C13">
            <w:pPr>
              <w:pStyle w:val="TAC"/>
              <w:rPr>
                <w:noProof/>
                <w:lang w:eastAsia="zh-CN"/>
              </w:rPr>
            </w:pPr>
            <w:r w:rsidRPr="00EF5447">
              <w:rPr>
                <w:noProof/>
                <w:lang w:eastAsia="zh-CN"/>
              </w:rPr>
              <w:t>DC_12A-30A_n260A</w:t>
            </w:r>
          </w:p>
          <w:p w14:paraId="38C032D6" w14:textId="77777777" w:rsidR="002071AE" w:rsidRPr="00EF5447" w:rsidRDefault="002071AE" w:rsidP="008C1C13">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406AFB35" w14:textId="77777777" w:rsidR="002071AE" w:rsidRPr="00EF5447" w:rsidRDefault="002071AE" w:rsidP="008C1C13">
            <w:pPr>
              <w:pStyle w:val="TAC"/>
              <w:rPr>
                <w:lang w:eastAsia="fi-FI"/>
              </w:rPr>
            </w:pPr>
            <w:r w:rsidRPr="00EF5447">
              <w:rPr>
                <w:lang w:eastAsia="fi-FI"/>
              </w:rPr>
              <w:t>DC_12A</w:t>
            </w:r>
            <w:r w:rsidRPr="00EF5447">
              <w:rPr>
                <w:rFonts w:cs="Arial"/>
                <w:noProof/>
                <w:szCs w:val="18"/>
              </w:rPr>
              <w:t>-30A</w:t>
            </w:r>
            <w:r w:rsidRPr="00EF5447">
              <w:rPr>
                <w:lang w:eastAsia="fi-FI"/>
              </w:rPr>
              <w:t>_n260H</w:t>
            </w:r>
          </w:p>
          <w:p w14:paraId="6333F452" w14:textId="77777777" w:rsidR="002071AE" w:rsidRPr="00EF5447" w:rsidRDefault="002071AE" w:rsidP="008C1C13">
            <w:pPr>
              <w:pStyle w:val="TAC"/>
              <w:rPr>
                <w:lang w:eastAsia="fi-FI"/>
              </w:rPr>
            </w:pPr>
            <w:r w:rsidRPr="00EF5447">
              <w:rPr>
                <w:lang w:eastAsia="fi-FI"/>
              </w:rPr>
              <w:t>DC_12A</w:t>
            </w:r>
            <w:r w:rsidRPr="00EF5447">
              <w:rPr>
                <w:rFonts w:cs="Arial"/>
                <w:noProof/>
                <w:szCs w:val="18"/>
              </w:rPr>
              <w:t>-30A</w:t>
            </w:r>
            <w:r w:rsidRPr="00EF5447">
              <w:rPr>
                <w:lang w:eastAsia="fi-FI"/>
              </w:rPr>
              <w:t>_n260I</w:t>
            </w:r>
          </w:p>
          <w:p w14:paraId="5B30E659" w14:textId="77777777" w:rsidR="002071AE" w:rsidRPr="00EF5447" w:rsidRDefault="002071AE" w:rsidP="008C1C13">
            <w:pPr>
              <w:pStyle w:val="TAC"/>
              <w:rPr>
                <w:lang w:eastAsia="fi-FI"/>
              </w:rPr>
            </w:pPr>
            <w:r w:rsidRPr="00EF5447">
              <w:rPr>
                <w:lang w:eastAsia="fi-FI"/>
              </w:rPr>
              <w:t>DC_12A</w:t>
            </w:r>
            <w:r w:rsidRPr="00EF5447">
              <w:rPr>
                <w:rFonts w:cs="Arial"/>
                <w:noProof/>
                <w:szCs w:val="18"/>
              </w:rPr>
              <w:t>-30A</w:t>
            </w:r>
            <w:r w:rsidRPr="00EF5447">
              <w:rPr>
                <w:lang w:eastAsia="fi-FI"/>
              </w:rPr>
              <w:t>_n260J</w:t>
            </w:r>
          </w:p>
          <w:p w14:paraId="7E01C822" w14:textId="77777777" w:rsidR="002071AE" w:rsidRPr="00EF5447" w:rsidRDefault="002071AE" w:rsidP="008C1C13">
            <w:pPr>
              <w:pStyle w:val="TAC"/>
              <w:rPr>
                <w:lang w:eastAsia="fi-FI"/>
              </w:rPr>
            </w:pPr>
            <w:r w:rsidRPr="00EF5447">
              <w:rPr>
                <w:lang w:eastAsia="fi-FI"/>
              </w:rPr>
              <w:t>DC_12A</w:t>
            </w:r>
            <w:r w:rsidRPr="00EF5447">
              <w:rPr>
                <w:rFonts w:cs="Arial"/>
                <w:noProof/>
                <w:szCs w:val="18"/>
              </w:rPr>
              <w:t>-30A</w:t>
            </w:r>
            <w:r w:rsidRPr="00EF5447">
              <w:rPr>
                <w:lang w:eastAsia="fi-FI"/>
              </w:rPr>
              <w:t>_n260K</w:t>
            </w:r>
          </w:p>
          <w:p w14:paraId="2567BE75" w14:textId="77777777" w:rsidR="002071AE" w:rsidRPr="00EF5447" w:rsidRDefault="002071AE" w:rsidP="008C1C13">
            <w:pPr>
              <w:pStyle w:val="TAC"/>
              <w:rPr>
                <w:lang w:eastAsia="fi-FI"/>
              </w:rPr>
            </w:pPr>
            <w:r w:rsidRPr="00EF5447">
              <w:rPr>
                <w:lang w:eastAsia="fi-FI"/>
              </w:rPr>
              <w:t>DC_12A</w:t>
            </w:r>
            <w:r w:rsidRPr="00EF5447">
              <w:rPr>
                <w:rFonts w:cs="Arial"/>
                <w:noProof/>
                <w:szCs w:val="18"/>
              </w:rPr>
              <w:t>-30A</w:t>
            </w:r>
            <w:r w:rsidRPr="00EF5447">
              <w:rPr>
                <w:lang w:eastAsia="fi-FI"/>
              </w:rPr>
              <w:t>_n260L</w:t>
            </w:r>
          </w:p>
          <w:p w14:paraId="18025CF5" w14:textId="77777777" w:rsidR="002071AE" w:rsidRPr="00EF5447" w:rsidRDefault="002071AE" w:rsidP="008C1C13">
            <w:pPr>
              <w:pStyle w:val="TAC"/>
              <w:rPr>
                <w:rFonts w:eastAsia="Malgun Gothic"/>
                <w:noProof/>
                <w:lang w:eastAsia="ko-KR"/>
              </w:rPr>
            </w:pPr>
            <w:r w:rsidRPr="00EF5447">
              <w:rPr>
                <w:lang w:eastAsia="fi-FI"/>
              </w:rPr>
              <w:t>DC_12A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B4DD4D" w14:textId="77777777" w:rsidR="002071AE" w:rsidRPr="00EF5447" w:rsidRDefault="002071AE" w:rsidP="008C1C13">
            <w:pPr>
              <w:pStyle w:val="TAC"/>
              <w:rPr>
                <w:noProof/>
                <w:lang w:eastAsia="zh-CN"/>
              </w:rPr>
            </w:pPr>
            <w:r w:rsidRPr="00EF5447">
              <w:rPr>
                <w:noProof/>
                <w:lang w:eastAsia="zh-CN"/>
              </w:rPr>
              <w:t>DC_12A_n260A</w:t>
            </w:r>
          </w:p>
          <w:p w14:paraId="0E9A9297" w14:textId="77777777" w:rsidR="002071AE" w:rsidRPr="00EF5447" w:rsidRDefault="002071AE" w:rsidP="008C1C13">
            <w:pPr>
              <w:pStyle w:val="TAC"/>
              <w:rPr>
                <w:noProof/>
                <w:lang w:eastAsia="zh-CN"/>
              </w:rPr>
            </w:pPr>
            <w:r w:rsidRPr="00EF5447">
              <w:rPr>
                <w:noProof/>
                <w:lang w:eastAsia="zh-CN"/>
              </w:rPr>
              <w:t>DC_30A_n260A</w:t>
            </w:r>
          </w:p>
        </w:tc>
      </w:tr>
      <w:tr w:rsidR="002071AE" w:rsidRPr="00EF5447" w14:paraId="07A53418"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C70674" w14:textId="77777777" w:rsidR="002071AE" w:rsidRPr="00EF5447" w:rsidRDefault="002071AE" w:rsidP="008C1C13">
            <w:pPr>
              <w:pStyle w:val="TAC"/>
              <w:rPr>
                <w:noProof/>
                <w:lang w:eastAsia="zh-CN"/>
              </w:rPr>
            </w:pPr>
            <w:r w:rsidRPr="00EF5447">
              <w:rPr>
                <w:noProof/>
                <w:lang w:eastAsia="zh-CN"/>
              </w:rPr>
              <w:t>DC_12A-66A_n260A</w:t>
            </w:r>
          </w:p>
          <w:p w14:paraId="234F74B2" w14:textId="77777777" w:rsidR="002071AE" w:rsidRPr="00EF5447" w:rsidRDefault="002071AE" w:rsidP="008C1C13">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3A3CA15D" w14:textId="77777777" w:rsidR="002071AE" w:rsidRPr="00EF5447" w:rsidRDefault="002071AE" w:rsidP="008C1C13">
            <w:pPr>
              <w:pStyle w:val="TAC"/>
              <w:rPr>
                <w:lang w:eastAsia="fi-FI"/>
              </w:rPr>
            </w:pPr>
            <w:r w:rsidRPr="00EF5447">
              <w:rPr>
                <w:lang w:eastAsia="fi-FI"/>
              </w:rPr>
              <w:t>DC_12A</w:t>
            </w:r>
            <w:r w:rsidRPr="00EF5447">
              <w:rPr>
                <w:rFonts w:cs="Arial"/>
                <w:noProof/>
                <w:szCs w:val="18"/>
              </w:rPr>
              <w:t>-66A</w:t>
            </w:r>
            <w:r w:rsidRPr="00EF5447">
              <w:rPr>
                <w:lang w:eastAsia="fi-FI"/>
              </w:rPr>
              <w:t>_n260H</w:t>
            </w:r>
          </w:p>
          <w:p w14:paraId="43073850" w14:textId="77777777" w:rsidR="002071AE" w:rsidRPr="00EF5447" w:rsidRDefault="002071AE" w:rsidP="008C1C13">
            <w:pPr>
              <w:pStyle w:val="TAC"/>
              <w:rPr>
                <w:lang w:eastAsia="fi-FI"/>
              </w:rPr>
            </w:pPr>
            <w:r w:rsidRPr="00EF5447">
              <w:rPr>
                <w:lang w:eastAsia="fi-FI"/>
              </w:rPr>
              <w:t>DC_12A</w:t>
            </w:r>
            <w:r w:rsidRPr="00EF5447">
              <w:rPr>
                <w:rFonts w:cs="Arial"/>
                <w:noProof/>
                <w:szCs w:val="18"/>
              </w:rPr>
              <w:t>-66A</w:t>
            </w:r>
            <w:r w:rsidRPr="00EF5447">
              <w:rPr>
                <w:lang w:eastAsia="fi-FI"/>
              </w:rPr>
              <w:t>_n260I</w:t>
            </w:r>
          </w:p>
          <w:p w14:paraId="07083280" w14:textId="77777777" w:rsidR="002071AE" w:rsidRPr="00EF5447" w:rsidRDefault="002071AE" w:rsidP="008C1C13">
            <w:pPr>
              <w:pStyle w:val="TAC"/>
              <w:rPr>
                <w:lang w:eastAsia="fi-FI"/>
              </w:rPr>
            </w:pPr>
            <w:r w:rsidRPr="00EF5447">
              <w:rPr>
                <w:lang w:eastAsia="fi-FI"/>
              </w:rPr>
              <w:t>DC_12A</w:t>
            </w:r>
            <w:r w:rsidRPr="00EF5447">
              <w:rPr>
                <w:rFonts w:cs="Arial"/>
                <w:noProof/>
                <w:szCs w:val="18"/>
              </w:rPr>
              <w:t>-66A</w:t>
            </w:r>
            <w:r w:rsidRPr="00EF5447">
              <w:rPr>
                <w:lang w:eastAsia="fi-FI"/>
              </w:rPr>
              <w:t>_n260J</w:t>
            </w:r>
          </w:p>
          <w:p w14:paraId="60861F61" w14:textId="77777777" w:rsidR="002071AE" w:rsidRPr="00EF5447" w:rsidRDefault="002071AE" w:rsidP="008C1C13">
            <w:pPr>
              <w:pStyle w:val="TAC"/>
              <w:rPr>
                <w:lang w:eastAsia="fi-FI"/>
              </w:rPr>
            </w:pPr>
            <w:r w:rsidRPr="00EF5447">
              <w:rPr>
                <w:lang w:eastAsia="fi-FI"/>
              </w:rPr>
              <w:t>DC_12A</w:t>
            </w:r>
            <w:r w:rsidRPr="00EF5447">
              <w:rPr>
                <w:rFonts w:cs="Arial"/>
                <w:noProof/>
                <w:szCs w:val="18"/>
              </w:rPr>
              <w:t>-66A</w:t>
            </w:r>
            <w:r w:rsidRPr="00EF5447">
              <w:rPr>
                <w:lang w:eastAsia="fi-FI"/>
              </w:rPr>
              <w:t>_n260K</w:t>
            </w:r>
          </w:p>
          <w:p w14:paraId="146EC600" w14:textId="77777777" w:rsidR="002071AE" w:rsidRPr="00EF5447" w:rsidRDefault="002071AE" w:rsidP="008C1C13">
            <w:pPr>
              <w:pStyle w:val="TAC"/>
              <w:rPr>
                <w:lang w:eastAsia="fi-FI"/>
              </w:rPr>
            </w:pPr>
            <w:r w:rsidRPr="00EF5447">
              <w:rPr>
                <w:lang w:eastAsia="fi-FI"/>
              </w:rPr>
              <w:t>DC_12A</w:t>
            </w:r>
            <w:r w:rsidRPr="00EF5447">
              <w:rPr>
                <w:rFonts w:cs="Arial"/>
                <w:noProof/>
                <w:szCs w:val="18"/>
              </w:rPr>
              <w:t>-66A</w:t>
            </w:r>
            <w:r w:rsidRPr="00EF5447">
              <w:rPr>
                <w:lang w:eastAsia="fi-FI"/>
              </w:rPr>
              <w:t>_n260L</w:t>
            </w:r>
          </w:p>
          <w:p w14:paraId="78AEA7D7" w14:textId="77777777" w:rsidR="002071AE" w:rsidRPr="00EF5447" w:rsidRDefault="002071AE" w:rsidP="008C1C13">
            <w:pPr>
              <w:pStyle w:val="TAC"/>
              <w:rPr>
                <w:rFonts w:eastAsia="Malgun Gothic"/>
                <w:noProof/>
                <w:lang w:eastAsia="ko-KR"/>
              </w:rPr>
            </w:pPr>
            <w:r w:rsidRPr="00EF5447">
              <w:rPr>
                <w:lang w:eastAsia="fi-FI"/>
              </w:rPr>
              <w:t>DC_12A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9EBFF" w14:textId="77777777" w:rsidR="002071AE" w:rsidRPr="00EF5447" w:rsidRDefault="002071AE" w:rsidP="008C1C13">
            <w:pPr>
              <w:pStyle w:val="TAC"/>
              <w:rPr>
                <w:noProof/>
                <w:lang w:eastAsia="zh-CN"/>
              </w:rPr>
            </w:pPr>
            <w:r w:rsidRPr="00EF5447">
              <w:rPr>
                <w:noProof/>
                <w:lang w:eastAsia="zh-CN"/>
              </w:rPr>
              <w:t>DC_12A_n260A</w:t>
            </w:r>
          </w:p>
          <w:p w14:paraId="7D8F9071" w14:textId="77777777" w:rsidR="002071AE" w:rsidRPr="00EF5447" w:rsidRDefault="002071AE" w:rsidP="008C1C13">
            <w:pPr>
              <w:pStyle w:val="TAC"/>
              <w:rPr>
                <w:noProof/>
                <w:lang w:eastAsia="zh-CN"/>
              </w:rPr>
            </w:pPr>
            <w:r w:rsidRPr="00EF5447">
              <w:rPr>
                <w:noProof/>
                <w:lang w:eastAsia="zh-CN"/>
              </w:rPr>
              <w:t>DC_66A_n260A</w:t>
            </w:r>
          </w:p>
        </w:tc>
      </w:tr>
      <w:tr w:rsidR="002071AE" w:rsidRPr="00EF5447" w14:paraId="2CC0B86E"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CC25B4" w14:textId="77777777" w:rsidR="002071AE" w:rsidRPr="00EF5447" w:rsidRDefault="002071AE" w:rsidP="008C1C13">
            <w:pPr>
              <w:pStyle w:val="TAC"/>
              <w:rPr>
                <w:noProof/>
                <w:lang w:eastAsia="zh-CN"/>
              </w:rPr>
            </w:pPr>
            <w:r w:rsidRPr="00EF5447">
              <w:rPr>
                <w:noProof/>
                <w:lang w:eastAsia="zh-CN"/>
              </w:rPr>
              <w:t>DC_12A-66A-66A_n260A</w:t>
            </w:r>
          </w:p>
          <w:p w14:paraId="1DCF51F2" w14:textId="77777777" w:rsidR="002071AE" w:rsidRPr="00EF5447" w:rsidRDefault="002071AE" w:rsidP="008C1C13">
            <w:pPr>
              <w:pStyle w:val="TAC"/>
            </w:pPr>
            <w:r w:rsidRPr="00EF5447">
              <w:t>DC_12A-66A-66A_n260G</w:t>
            </w:r>
          </w:p>
          <w:p w14:paraId="35876571" w14:textId="77777777" w:rsidR="002071AE" w:rsidRPr="00EF5447" w:rsidRDefault="002071AE" w:rsidP="008C1C13">
            <w:pPr>
              <w:pStyle w:val="TAC"/>
              <w:rPr>
                <w:lang w:eastAsia="fr-FR"/>
              </w:rPr>
            </w:pPr>
            <w:r w:rsidRPr="00EF5447">
              <w:t>DC_12A-66A-66A_n260H</w:t>
            </w:r>
          </w:p>
          <w:p w14:paraId="264B6031" w14:textId="77777777" w:rsidR="002071AE" w:rsidRPr="00EF5447" w:rsidRDefault="002071AE" w:rsidP="008C1C13">
            <w:pPr>
              <w:pStyle w:val="TAC"/>
              <w:rPr>
                <w:noProof/>
                <w:lang w:eastAsia="zh-CN"/>
              </w:rPr>
            </w:pPr>
            <w:r w:rsidRPr="00EF5447">
              <w:t>DC_12A-66A-66A_n260I</w:t>
            </w:r>
          </w:p>
          <w:p w14:paraId="34B5FDDC" w14:textId="77777777" w:rsidR="002071AE" w:rsidRPr="00EF5447" w:rsidRDefault="002071AE" w:rsidP="008C1C13">
            <w:pPr>
              <w:pStyle w:val="TAC"/>
              <w:rPr>
                <w:noProof/>
                <w:lang w:eastAsia="zh-CN"/>
              </w:rPr>
            </w:pPr>
            <w:r w:rsidRPr="00EF5447">
              <w:t>DC_12A-66A-66A_n260J</w:t>
            </w:r>
          </w:p>
          <w:p w14:paraId="44D8B464" w14:textId="77777777" w:rsidR="002071AE" w:rsidRPr="00EF5447" w:rsidRDefault="002071AE" w:rsidP="008C1C13">
            <w:pPr>
              <w:pStyle w:val="TAC"/>
              <w:rPr>
                <w:noProof/>
                <w:lang w:eastAsia="zh-CN"/>
              </w:rPr>
            </w:pPr>
            <w:r w:rsidRPr="00EF5447">
              <w:t>DC_12A-66A-66A_n260K</w:t>
            </w:r>
          </w:p>
          <w:p w14:paraId="488D4781" w14:textId="77777777" w:rsidR="002071AE" w:rsidRPr="00EF5447" w:rsidRDefault="002071AE" w:rsidP="008C1C13">
            <w:pPr>
              <w:pStyle w:val="TAC"/>
              <w:rPr>
                <w:noProof/>
                <w:lang w:eastAsia="zh-CN"/>
              </w:rPr>
            </w:pPr>
            <w:r w:rsidRPr="00EF5447">
              <w:t>DC_12A-66A-66A_n260L</w:t>
            </w:r>
          </w:p>
          <w:p w14:paraId="6EFCFE45" w14:textId="77777777" w:rsidR="002071AE" w:rsidRPr="00EF5447" w:rsidRDefault="002071AE" w:rsidP="008C1C13">
            <w:pPr>
              <w:pStyle w:val="TAC"/>
              <w:rPr>
                <w:noProof/>
                <w:lang w:eastAsia="zh-CN"/>
              </w:rPr>
            </w:pPr>
            <w:r w:rsidRPr="00EF5447">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B3982C" w14:textId="77777777" w:rsidR="002071AE" w:rsidRPr="00EF5447" w:rsidRDefault="002071AE" w:rsidP="008C1C13">
            <w:pPr>
              <w:pStyle w:val="TAC"/>
              <w:rPr>
                <w:noProof/>
                <w:lang w:eastAsia="zh-CN"/>
              </w:rPr>
            </w:pPr>
            <w:r w:rsidRPr="00EF5447">
              <w:rPr>
                <w:noProof/>
                <w:lang w:eastAsia="zh-CN"/>
              </w:rPr>
              <w:t>DC_12A_n260A</w:t>
            </w:r>
          </w:p>
          <w:p w14:paraId="56E1BA9B" w14:textId="77777777" w:rsidR="002071AE" w:rsidRPr="00EF5447" w:rsidRDefault="002071AE" w:rsidP="008C1C13">
            <w:pPr>
              <w:pStyle w:val="TAC"/>
              <w:rPr>
                <w:noProof/>
                <w:lang w:eastAsia="zh-CN"/>
              </w:rPr>
            </w:pPr>
            <w:r w:rsidRPr="00EF5447">
              <w:rPr>
                <w:noProof/>
                <w:lang w:eastAsia="zh-CN"/>
              </w:rPr>
              <w:t>DC_66A_n260A</w:t>
            </w:r>
          </w:p>
        </w:tc>
      </w:tr>
      <w:tr w:rsidR="002071AE" w:rsidRPr="00EF5447" w14:paraId="70D844E0"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7031EB" w14:textId="77777777" w:rsidR="002071AE" w:rsidRPr="00EF5447" w:rsidRDefault="002071AE" w:rsidP="008C1C13">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14:paraId="0337FC09" w14:textId="77777777" w:rsidR="002071AE" w:rsidRPr="00EF5447" w:rsidRDefault="002071AE" w:rsidP="008C1C13">
            <w:pPr>
              <w:pStyle w:val="TAC"/>
              <w:rPr>
                <w:b/>
                <w:lang w:eastAsia="zh-CN"/>
              </w:rPr>
            </w:pPr>
            <w:r w:rsidRPr="00EF5447">
              <w:rPr>
                <w:lang w:eastAsia="fi-FI"/>
              </w:rPr>
              <w:t>DC_13A-46A_n261I</w:t>
            </w:r>
          </w:p>
          <w:p w14:paraId="15CC9BE5" w14:textId="77777777" w:rsidR="002071AE" w:rsidRPr="00EF5447" w:rsidRDefault="002071AE" w:rsidP="008C1C13">
            <w:pPr>
              <w:pStyle w:val="TAC"/>
              <w:rPr>
                <w:b/>
                <w:lang w:eastAsia="zh-CN"/>
              </w:rPr>
            </w:pPr>
            <w:r w:rsidRPr="00EF5447">
              <w:rPr>
                <w:lang w:eastAsia="zh-CN"/>
              </w:rPr>
              <w:t>DC_13A-46A_n261M</w:t>
            </w:r>
          </w:p>
          <w:p w14:paraId="658563A1" w14:textId="77777777" w:rsidR="002071AE" w:rsidRPr="00EF5447" w:rsidRDefault="002071AE" w:rsidP="008C1C13">
            <w:pPr>
              <w:pStyle w:val="TAC"/>
              <w:rPr>
                <w:b/>
                <w:lang w:eastAsia="zh-CN"/>
              </w:rPr>
            </w:pPr>
            <w:r w:rsidRPr="00EF5447">
              <w:rPr>
                <w:lang w:eastAsia="zh-CN"/>
              </w:rPr>
              <w:t>DC_13A-46A_n261(A-H)</w:t>
            </w:r>
          </w:p>
          <w:p w14:paraId="494BF440" w14:textId="77777777" w:rsidR="002071AE" w:rsidRPr="00EF5447" w:rsidRDefault="002071AE" w:rsidP="008C1C13">
            <w:pPr>
              <w:pStyle w:val="TAC"/>
              <w:rPr>
                <w:b/>
                <w:lang w:eastAsia="zh-CN"/>
              </w:rPr>
            </w:pPr>
            <w:r w:rsidRPr="00EF5447">
              <w:rPr>
                <w:lang w:eastAsia="zh-CN"/>
              </w:rPr>
              <w:t>DC_13A-46A_n261(G-H)</w:t>
            </w:r>
          </w:p>
          <w:p w14:paraId="01E61026" w14:textId="77777777" w:rsidR="002071AE" w:rsidRPr="00EF5447" w:rsidRDefault="002071AE" w:rsidP="008C1C13">
            <w:pPr>
              <w:pStyle w:val="TAC"/>
              <w:rPr>
                <w:b/>
                <w:lang w:eastAsia="zh-CN"/>
              </w:rPr>
            </w:pPr>
            <w:r w:rsidRPr="00EF5447">
              <w:rPr>
                <w:lang w:eastAsia="zh-CN"/>
              </w:rPr>
              <w:t>DC_13A-46A_n261(2H)</w:t>
            </w:r>
          </w:p>
          <w:p w14:paraId="72062D8F" w14:textId="77777777" w:rsidR="002071AE" w:rsidRPr="00EF5447" w:rsidRDefault="002071AE" w:rsidP="008C1C13">
            <w:pPr>
              <w:pStyle w:val="TAC"/>
              <w:rPr>
                <w:b/>
                <w:lang w:eastAsia="zh-CN"/>
              </w:rPr>
            </w:pPr>
            <w:r w:rsidRPr="00EF5447">
              <w:rPr>
                <w:lang w:eastAsia="zh-CN"/>
              </w:rPr>
              <w:t>DC_13A-46A-46A_n261A</w:t>
            </w:r>
          </w:p>
          <w:p w14:paraId="720ECA26" w14:textId="77777777" w:rsidR="002071AE" w:rsidRPr="00EF5447" w:rsidRDefault="002071AE" w:rsidP="008C1C13">
            <w:pPr>
              <w:pStyle w:val="TAC"/>
              <w:rPr>
                <w:b/>
                <w:lang w:eastAsia="zh-CN"/>
              </w:rPr>
            </w:pPr>
            <w:r w:rsidRPr="00EF5447">
              <w:rPr>
                <w:lang w:eastAsia="zh-CN"/>
              </w:rPr>
              <w:t>DC_13A-46A-46A_n261I</w:t>
            </w:r>
          </w:p>
          <w:p w14:paraId="3C6E06AC" w14:textId="77777777" w:rsidR="002071AE" w:rsidRPr="00EF5447" w:rsidRDefault="002071AE" w:rsidP="008C1C13">
            <w:pPr>
              <w:pStyle w:val="TAC"/>
              <w:rPr>
                <w:b/>
                <w:lang w:eastAsia="zh-CN"/>
              </w:rPr>
            </w:pPr>
            <w:r w:rsidRPr="00EF5447">
              <w:rPr>
                <w:lang w:eastAsia="zh-CN"/>
              </w:rPr>
              <w:t>DC_13A-46A-46A_n261M</w:t>
            </w:r>
          </w:p>
          <w:p w14:paraId="6402B97E" w14:textId="77777777" w:rsidR="002071AE" w:rsidRPr="00EF5447" w:rsidRDefault="002071AE" w:rsidP="008C1C13">
            <w:pPr>
              <w:pStyle w:val="TAC"/>
              <w:rPr>
                <w:b/>
                <w:lang w:eastAsia="zh-CN"/>
              </w:rPr>
            </w:pPr>
            <w:r w:rsidRPr="00EF5447">
              <w:rPr>
                <w:lang w:eastAsia="zh-CN"/>
              </w:rPr>
              <w:t>DC_13A-46A-46A_n261(A-H)</w:t>
            </w:r>
          </w:p>
          <w:p w14:paraId="5792FBC7" w14:textId="77777777" w:rsidR="002071AE" w:rsidRPr="00EF5447" w:rsidRDefault="002071AE" w:rsidP="008C1C13">
            <w:pPr>
              <w:pStyle w:val="TAC"/>
              <w:rPr>
                <w:b/>
                <w:lang w:eastAsia="zh-CN"/>
              </w:rPr>
            </w:pPr>
            <w:r w:rsidRPr="00EF5447">
              <w:rPr>
                <w:lang w:eastAsia="zh-CN"/>
              </w:rPr>
              <w:t>DC_13A-46A-46A_n261(G-H)</w:t>
            </w:r>
          </w:p>
          <w:p w14:paraId="3CD1D570" w14:textId="77777777" w:rsidR="002071AE" w:rsidRPr="00EF5447" w:rsidRDefault="002071AE" w:rsidP="008C1C13">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8F602DA" w14:textId="77777777" w:rsidR="002071AE" w:rsidRPr="00EF5447" w:rsidRDefault="002071AE" w:rsidP="008C1C13">
            <w:pPr>
              <w:pStyle w:val="TAC"/>
              <w:rPr>
                <w:noProof/>
                <w:lang w:eastAsia="zh-CN"/>
              </w:rPr>
            </w:pPr>
            <w:r w:rsidRPr="00EF5447">
              <w:rPr>
                <w:lang w:eastAsia="fi-FI"/>
              </w:rPr>
              <w:t>DC_13A_n261A</w:t>
            </w:r>
          </w:p>
        </w:tc>
      </w:tr>
      <w:tr w:rsidR="002071AE" w:rsidRPr="00EF5447" w14:paraId="04688F73"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3D743DB" w14:textId="77777777" w:rsidR="002071AE" w:rsidRPr="00EF5447" w:rsidRDefault="002071AE" w:rsidP="008C1C13">
            <w:pPr>
              <w:pStyle w:val="TAC"/>
              <w:rPr>
                <w:b/>
                <w:lang w:eastAsia="zh-CN"/>
              </w:rPr>
            </w:pPr>
            <w:r w:rsidRPr="00EF5447">
              <w:rPr>
                <w:lang w:eastAsia="fi-FI"/>
              </w:rPr>
              <w:t>DC_13A-46A_n261I</w:t>
            </w:r>
          </w:p>
          <w:p w14:paraId="6452F369" w14:textId="77777777" w:rsidR="002071AE" w:rsidRPr="00EF5447" w:rsidRDefault="002071AE" w:rsidP="008C1C13">
            <w:pPr>
              <w:pStyle w:val="TAC"/>
              <w:rPr>
                <w:b/>
                <w:lang w:eastAsia="zh-CN"/>
              </w:rPr>
            </w:pPr>
            <w:r w:rsidRPr="00EF5447">
              <w:rPr>
                <w:lang w:eastAsia="zh-CN"/>
              </w:rPr>
              <w:t>DC_13A-46A_n261M</w:t>
            </w:r>
          </w:p>
          <w:p w14:paraId="5D50EE97" w14:textId="77777777" w:rsidR="002071AE" w:rsidRPr="00EF5447" w:rsidRDefault="002071AE" w:rsidP="008C1C13">
            <w:pPr>
              <w:pStyle w:val="TAC"/>
              <w:rPr>
                <w:b/>
                <w:lang w:eastAsia="zh-CN"/>
              </w:rPr>
            </w:pPr>
            <w:r w:rsidRPr="00EF5447">
              <w:rPr>
                <w:lang w:eastAsia="zh-CN"/>
              </w:rPr>
              <w:t>DC_13A-46A_n261(A-H)</w:t>
            </w:r>
          </w:p>
          <w:p w14:paraId="04DE02D5" w14:textId="77777777" w:rsidR="002071AE" w:rsidRPr="00EF5447" w:rsidRDefault="002071AE" w:rsidP="008C1C13">
            <w:pPr>
              <w:pStyle w:val="TAC"/>
              <w:rPr>
                <w:b/>
                <w:lang w:eastAsia="zh-CN"/>
              </w:rPr>
            </w:pPr>
            <w:r w:rsidRPr="00EF5447">
              <w:rPr>
                <w:lang w:eastAsia="zh-CN"/>
              </w:rPr>
              <w:t>DC_13A-46A_n261(G-H)</w:t>
            </w:r>
          </w:p>
          <w:p w14:paraId="541F4F0A" w14:textId="77777777" w:rsidR="002071AE" w:rsidRPr="00EF5447" w:rsidRDefault="002071AE" w:rsidP="008C1C13">
            <w:pPr>
              <w:pStyle w:val="TAC"/>
              <w:rPr>
                <w:b/>
                <w:lang w:eastAsia="zh-CN"/>
              </w:rPr>
            </w:pPr>
            <w:r w:rsidRPr="00EF5447">
              <w:rPr>
                <w:lang w:eastAsia="zh-CN"/>
              </w:rPr>
              <w:t>DC_13A-46A_n261(2H)</w:t>
            </w:r>
          </w:p>
          <w:p w14:paraId="50280C2C" w14:textId="77777777" w:rsidR="002071AE" w:rsidRPr="00EF5447" w:rsidRDefault="002071AE" w:rsidP="008C1C13">
            <w:pPr>
              <w:pStyle w:val="TAC"/>
              <w:rPr>
                <w:b/>
                <w:lang w:eastAsia="zh-CN"/>
              </w:rPr>
            </w:pPr>
            <w:r w:rsidRPr="00EF5447">
              <w:rPr>
                <w:lang w:eastAsia="zh-CN"/>
              </w:rPr>
              <w:t>DC_13A-46A-46A_n261I</w:t>
            </w:r>
          </w:p>
          <w:p w14:paraId="2B67D026" w14:textId="77777777" w:rsidR="002071AE" w:rsidRPr="00EF5447" w:rsidRDefault="002071AE" w:rsidP="008C1C13">
            <w:pPr>
              <w:pStyle w:val="TAC"/>
              <w:rPr>
                <w:b/>
                <w:lang w:eastAsia="zh-CN"/>
              </w:rPr>
            </w:pPr>
            <w:r w:rsidRPr="00EF5447">
              <w:rPr>
                <w:lang w:eastAsia="zh-CN"/>
              </w:rPr>
              <w:t>DC_13A-46A-46A_n261M</w:t>
            </w:r>
          </w:p>
          <w:p w14:paraId="48A90551" w14:textId="77777777" w:rsidR="002071AE" w:rsidRPr="00EF5447" w:rsidRDefault="002071AE" w:rsidP="008C1C13">
            <w:pPr>
              <w:pStyle w:val="TAC"/>
              <w:rPr>
                <w:b/>
                <w:lang w:eastAsia="zh-CN"/>
              </w:rPr>
            </w:pPr>
            <w:r w:rsidRPr="00EF5447">
              <w:rPr>
                <w:lang w:eastAsia="zh-CN"/>
              </w:rPr>
              <w:t>DC_13A-46A-46A_n261(A-H)</w:t>
            </w:r>
          </w:p>
          <w:p w14:paraId="173DC128" w14:textId="77777777" w:rsidR="002071AE" w:rsidRPr="00EF5447" w:rsidRDefault="002071AE" w:rsidP="008C1C13">
            <w:pPr>
              <w:pStyle w:val="TAC"/>
              <w:rPr>
                <w:b/>
                <w:lang w:eastAsia="zh-CN"/>
              </w:rPr>
            </w:pPr>
            <w:r w:rsidRPr="00EF5447">
              <w:rPr>
                <w:lang w:eastAsia="zh-CN"/>
              </w:rPr>
              <w:t>DC_13A-46A-46A_n261(G-H)</w:t>
            </w:r>
          </w:p>
          <w:p w14:paraId="3727CF02" w14:textId="77777777" w:rsidR="002071AE" w:rsidRPr="00EF5447" w:rsidRDefault="002071AE" w:rsidP="008C1C13">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3D5167" w14:textId="77777777" w:rsidR="002071AE" w:rsidRPr="00EF5447" w:rsidRDefault="002071AE" w:rsidP="008C1C13">
            <w:pPr>
              <w:pStyle w:val="TAC"/>
              <w:rPr>
                <w:noProof/>
                <w:lang w:eastAsia="zh-CN"/>
              </w:rPr>
            </w:pPr>
            <w:r w:rsidRPr="00EF5447">
              <w:rPr>
                <w:lang w:eastAsia="fi-FI"/>
              </w:rPr>
              <w:t>DC_13A_n261G</w:t>
            </w:r>
          </w:p>
        </w:tc>
      </w:tr>
      <w:tr w:rsidR="002071AE" w:rsidRPr="00EF5447" w14:paraId="2EB2907A"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A53D6A4" w14:textId="77777777" w:rsidR="002071AE" w:rsidRPr="00EF5447" w:rsidRDefault="002071AE" w:rsidP="008C1C13">
            <w:pPr>
              <w:pStyle w:val="TAC"/>
              <w:rPr>
                <w:b/>
                <w:lang w:eastAsia="zh-CN"/>
              </w:rPr>
            </w:pPr>
            <w:r w:rsidRPr="00EF5447">
              <w:rPr>
                <w:lang w:eastAsia="fi-FI"/>
              </w:rPr>
              <w:t>DC_13A-46A_n261I</w:t>
            </w:r>
          </w:p>
          <w:p w14:paraId="3D5E1D55" w14:textId="77777777" w:rsidR="002071AE" w:rsidRPr="00EF5447" w:rsidRDefault="002071AE" w:rsidP="008C1C13">
            <w:pPr>
              <w:pStyle w:val="TAC"/>
              <w:rPr>
                <w:b/>
                <w:lang w:eastAsia="zh-CN"/>
              </w:rPr>
            </w:pPr>
            <w:r w:rsidRPr="00EF5447">
              <w:rPr>
                <w:lang w:eastAsia="zh-CN"/>
              </w:rPr>
              <w:t>DC_13A-46A_n261M</w:t>
            </w:r>
          </w:p>
          <w:p w14:paraId="5E9811DB" w14:textId="77777777" w:rsidR="002071AE" w:rsidRPr="00EF5447" w:rsidRDefault="002071AE" w:rsidP="008C1C13">
            <w:pPr>
              <w:pStyle w:val="TAC"/>
              <w:rPr>
                <w:b/>
                <w:lang w:eastAsia="zh-CN"/>
              </w:rPr>
            </w:pPr>
            <w:r w:rsidRPr="00EF5447">
              <w:rPr>
                <w:lang w:eastAsia="zh-CN"/>
              </w:rPr>
              <w:t>DC_13A-46A_n261(A-H)</w:t>
            </w:r>
          </w:p>
          <w:p w14:paraId="0AF1DF72" w14:textId="77777777" w:rsidR="002071AE" w:rsidRPr="00EF5447" w:rsidRDefault="002071AE" w:rsidP="008C1C13">
            <w:pPr>
              <w:pStyle w:val="TAC"/>
              <w:rPr>
                <w:b/>
                <w:lang w:eastAsia="zh-CN"/>
              </w:rPr>
            </w:pPr>
            <w:r w:rsidRPr="00EF5447">
              <w:rPr>
                <w:lang w:eastAsia="zh-CN"/>
              </w:rPr>
              <w:t>DC_13A-46A_n261(G-H)</w:t>
            </w:r>
          </w:p>
          <w:p w14:paraId="7C15C691" w14:textId="77777777" w:rsidR="002071AE" w:rsidRPr="00EF5447" w:rsidRDefault="002071AE" w:rsidP="008C1C13">
            <w:pPr>
              <w:pStyle w:val="TAC"/>
              <w:rPr>
                <w:b/>
                <w:lang w:eastAsia="zh-CN"/>
              </w:rPr>
            </w:pPr>
            <w:r w:rsidRPr="00EF5447">
              <w:rPr>
                <w:lang w:eastAsia="zh-CN"/>
              </w:rPr>
              <w:t>DC_13A-46A_n261(2H)</w:t>
            </w:r>
          </w:p>
          <w:p w14:paraId="6A6FA4AE" w14:textId="77777777" w:rsidR="002071AE" w:rsidRPr="00EF5447" w:rsidRDefault="002071AE" w:rsidP="008C1C13">
            <w:pPr>
              <w:pStyle w:val="TAC"/>
              <w:rPr>
                <w:b/>
                <w:lang w:eastAsia="zh-CN"/>
              </w:rPr>
            </w:pPr>
            <w:r w:rsidRPr="00EF5447">
              <w:rPr>
                <w:lang w:eastAsia="zh-CN"/>
              </w:rPr>
              <w:t>DC_13A-46A-46A_n261I</w:t>
            </w:r>
          </w:p>
          <w:p w14:paraId="580D98BA" w14:textId="77777777" w:rsidR="002071AE" w:rsidRPr="00EF5447" w:rsidRDefault="002071AE" w:rsidP="008C1C13">
            <w:pPr>
              <w:pStyle w:val="TAC"/>
              <w:rPr>
                <w:b/>
                <w:lang w:eastAsia="zh-CN"/>
              </w:rPr>
            </w:pPr>
            <w:r w:rsidRPr="00EF5447">
              <w:rPr>
                <w:lang w:eastAsia="zh-CN"/>
              </w:rPr>
              <w:t>DC_13A-46A-46A_n261M</w:t>
            </w:r>
          </w:p>
          <w:p w14:paraId="1CA8F888" w14:textId="77777777" w:rsidR="002071AE" w:rsidRPr="00EF5447" w:rsidRDefault="002071AE" w:rsidP="008C1C13">
            <w:pPr>
              <w:pStyle w:val="TAC"/>
              <w:rPr>
                <w:b/>
                <w:lang w:eastAsia="zh-CN"/>
              </w:rPr>
            </w:pPr>
            <w:r w:rsidRPr="00EF5447">
              <w:rPr>
                <w:lang w:eastAsia="zh-CN"/>
              </w:rPr>
              <w:t>DC_13A-46A-46A_n261(A-H)</w:t>
            </w:r>
          </w:p>
          <w:p w14:paraId="19532E88" w14:textId="77777777" w:rsidR="002071AE" w:rsidRPr="00EF5447" w:rsidRDefault="002071AE" w:rsidP="008C1C13">
            <w:pPr>
              <w:pStyle w:val="TAC"/>
              <w:rPr>
                <w:b/>
                <w:lang w:eastAsia="zh-CN"/>
              </w:rPr>
            </w:pPr>
            <w:r w:rsidRPr="00EF5447">
              <w:rPr>
                <w:lang w:eastAsia="zh-CN"/>
              </w:rPr>
              <w:t>DC_13A-46A-46A_n261(G-H)</w:t>
            </w:r>
          </w:p>
          <w:p w14:paraId="272CE8EE" w14:textId="77777777" w:rsidR="002071AE" w:rsidRPr="00EF5447" w:rsidRDefault="002071AE" w:rsidP="008C1C13">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61A548" w14:textId="5FA7066F" w:rsidR="002071AE" w:rsidRDefault="002071AE" w:rsidP="008C1C13">
            <w:pPr>
              <w:pStyle w:val="TAC"/>
              <w:rPr>
                <w:ins w:id="19" w:author="Vasenkari, Petri J. (Nokia - FI/Espoo)" w:date="2021-03-18T15:50:00Z"/>
                <w:lang w:eastAsia="fi-FI"/>
              </w:rPr>
            </w:pPr>
            <w:ins w:id="20" w:author="Vasenkari, Petri J. (Nokia - FI/Espoo)" w:date="2021-03-18T15:50:00Z">
              <w:r w:rsidRPr="00EF5447">
                <w:rPr>
                  <w:lang w:eastAsia="fi-FI"/>
                </w:rPr>
                <w:t>DC_13A_n261</w:t>
              </w:r>
            </w:ins>
            <w:ins w:id="21" w:author="Vasenkari, Petri J. (Nokia - FI/Espoo)" w:date="2021-03-18T15:51:00Z">
              <w:r>
                <w:rPr>
                  <w:lang w:eastAsia="fi-FI"/>
                </w:rPr>
                <w:t>A</w:t>
              </w:r>
            </w:ins>
          </w:p>
          <w:p w14:paraId="1E076F06" w14:textId="3A7D8B04" w:rsidR="002071AE" w:rsidRDefault="002071AE" w:rsidP="008C1C13">
            <w:pPr>
              <w:pStyle w:val="TAC"/>
              <w:rPr>
                <w:ins w:id="22" w:author="Vasenkari, Petri J. (Nokia - FI/Espoo)" w:date="2021-03-18T15:50:00Z"/>
                <w:lang w:eastAsia="fi-FI"/>
              </w:rPr>
            </w:pPr>
            <w:ins w:id="23" w:author="Vasenkari, Petri J. (Nokia - FI/Espoo)" w:date="2021-03-18T15:50:00Z">
              <w:r w:rsidRPr="00EF5447">
                <w:rPr>
                  <w:lang w:eastAsia="fi-FI"/>
                </w:rPr>
                <w:t>DC_13A_n261</w:t>
              </w:r>
            </w:ins>
            <w:ins w:id="24" w:author="Vasenkari, Petri J. (Nokia - FI/Espoo)" w:date="2021-03-18T15:51:00Z">
              <w:r>
                <w:rPr>
                  <w:lang w:eastAsia="fi-FI"/>
                </w:rPr>
                <w:t>G</w:t>
              </w:r>
            </w:ins>
          </w:p>
          <w:p w14:paraId="00F0BDEB" w14:textId="773DD6AD" w:rsidR="002071AE" w:rsidRPr="00EF5447" w:rsidRDefault="002071AE" w:rsidP="008C1C13">
            <w:pPr>
              <w:pStyle w:val="TAC"/>
              <w:rPr>
                <w:noProof/>
                <w:lang w:eastAsia="zh-CN"/>
              </w:rPr>
            </w:pPr>
            <w:r w:rsidRPr="00EF5447">
              <w:rPr>
                <w:lang w:eastAsia="fi-FI"/>
              </w:rPr>
              <w:t>DC_13A_n261H</w:t>
            </w:r>
          </w:p>
        </w:tc>
      </w:tr>
      <w:tr w:rsidR="002071AE" w:rsidRPr="00EF5447" w14:paraId="67A560C6"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35D6354" w14:textId="77777777" w:rsidR="002071AE" w:rsidRPr="00EF5447" w:rsidRDefault="002071AE" w:rsidP="008C1C13">
            <w:pPr>
              <w:pStyle w:val="TAC"/>
              <w:rPr>
                <w:b/>
                <w:lang w:eastAsia="zh-CN"/>
              </w:rPr>
            </w:pPr>
            <w:r w:rsidRPr="00EF5447">
              <w:rPr>
                <w:lang w:eastAsia="fi-FI"/>
              </w:rPr>
              <w:t>DC_13A-46A_n261I</w:t>
            </w:r>
          </w:p>
          <w:p w14:paraId="00B845AE" w14:textId="77777777" w:rsidR="002071AE" w:rsidRPr="00EF5447" w:rsidRDefault="002071AE" w:rsidP="008C1C13">
            <w:pPr>
              <w:pStyle w:val="TAC"/>
              <w:rPr>
                <w:b/>
                <w:lang w:eastAsia="zh-CN"/>
              </w:rPr>
            </w:pPr>
            <w:r w:rsidRPr="00EF5447">
              <w:rPr>
                <w:lang w:eastAsia="zh-CN"/>
              </w:rPr>
              <w:t>DC_13A-46A_n261M</w:t>
            </w:r>
          </w:p>
          <w:p w14:paraId="3855C9DD" w14:textId="77777777" w:rsidR="002071AE" w:rsidRPr="00EF5447" w:rsidRDefault="002071AE" w:rsidP="008C1C13">
            <w:pPr>
              <w:pStyle w:val="TAC"/>
              <w:rPr>
                <w:b/>
                <w:lang w:eastAsia="zh-CN"/>
              </w:rPr>
            </w:pPr>
            <w:r w:rsidRPr="00EF5447">
              <w:rPr>
                <w:lang w:eastAsia="zh-CN"/>
              </w:rPr>
              <w:t>DC_13A-46A-46A_n261I</w:t>
            </w:r>
          </w:p>
          <w:p w14:paraId="4E2DF478" w14:textId="77777777" w:rsidR="002071AE" w:rsidRPr="00EF5447" w:rsidRDefault="002071AE" w:rsidP="008C1C13">
            <w:pPr>
              <w:pStyle w:val="TAC"/>
              <w:rPr>
                <w:noProof/>
                <w:lang w:eastAsia="zh-CN"/>
              </w:rPr>
            </w:pPr>
            <w:r w:rsidRPr="00EF5447">
              <w:rPr>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0890BC" w14:textId="77777777" w:rsidR="002071AE" w:rsidRPr="00EF5447" w:rsidRDefault="002071AE" w:rsidP="008C1C13">
            <w:pPr>
              <w:pStyle w:val="TAC"/>
              <w:rPr>
                <w:noProof/>
                <w:lang w:eastAsia="zh-CN"/>
              </w:rPr>
            </w:pPr>
            <w:r w:rsidRPr="00EF5447">
              <w:rPr>
                <w:lang w:eastAsia="fi-FI"/>
              </w:rPr>
              <w:t>DC_13A_n261I</w:t>
            </w:r>
          </w:p>
        </w:tc>
      </w:tr>
      <w:tr w:rsidR="002071AE" w:rsidRPr="00EF5447" w14:paraId="24CE9445"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7E7C06" w14:textId="77777777" w:rsidR="002071AE" w:rsidRPr="00EF5447" w:rsidRDefault="002071AE" w:rsidP="008C1C13">
            <w:pPr>
              <w:pStyle w:val="TAC"/>
              <w:rPr>
                <w:rFonts w:cs="Arial"/>
                <w:szCs w:val="18"/>
              </w:rPr>
            </w:pPr>
            <w:r w:rsidRPr="00EF5447">
              <w:rPr>
                <w:rFonts w:cs="Arial"/>
                <w:szCs w:val="18"/>
              </w:rPr>
              <w:t>DC_14A-30A_n260A</w:t>
            </w:r>
          </w:p>
          <w:p w14:paraId="6568C1D4" w14:textId="77777777" w:rsidR="002071AE" w:rsidRPr="00EF5447" w:rsidRDefault="002071AE" w:rsidP="008C1C13">
            <w:pPr>
              <w:pStyle w:val="TAC"/>
              <w:rPr>
                <w:rFonts w:cs="Arial"/>
                <w:szCs w:val="18"/>
                <w:lang w:eastAsia="fr-FR"/>
              </w:rPr>
            </w:pPr>
            <w:r w:rsidRPr="00EF5447">
              <w:rPr>
                <w:rFonts w:cs="Arial"/>
                <w:szCs w:val="18"/>
              </w:rPr>
              <w:t>DC_14A-30A_n260G</w:t>
            </w:r>
          </w:p>
          <w:p w14:paraId="7EE0BF13" w14:textId="77777777" w:rsidR="002071AE" w:rsidRPr="00EF5447" w:rsidRDefault="002071AE" w:rsidP="008C1C13">
            <w:pPr>
              <w:pStyle w:val="TAC"/>
              <w:rPr>
                <w:rFonts w:cs="Arial"/>
                <w:szCs w:val="18"/>
              </w:rPr>
            </w:pPr>
            <w:r w:rsidRPr="00EF5447">
              <w:rPr>
                <w:rFonts w:cs="Arial"/>
                <w:szCs w:val="18"/>
              </w:rPr>
              <w:t>DC_14A-30A_n260H</w:t>
            </w:r>
          </w:p>
          <w:p w14:paraId="0F0F2CAC" w14:textId="77777777" w:rsidR="002071AE" w:rsidRPr="00EF5447" w:rsidRDefault="002071AE" w:rsidP="008C1C13">
            <w:pPr>
              <w:pStyle w:val="TAC"/>
              <w:rPr>
                <w:rFonts w:cs="Arial"/>
                <w:szCs w:val="18"/>
              </w:rPr>
            </w:pPr>
            <w:r w:rsidRPr="00EF5447">
              <w:rPr>
                <w:rFonts w:cs="Arial"/>
                <w:szCs w:val="18"/>
              </w:rPr>
              <w:t>DC_14A-30A_n260I</w:t>
            </w:r>
          </w:p>
          <w:p w14:paraId="54318432" w14:textId="77777777" w:rsidR="002071AE" w:rsidRPr="00EF5447" w:rsidRDefault="002071AE" w:rsidP="008C1C13">
            <w:pPr>
              <w:pStyle w:val="TAC"/>
              <w:rPr>
                <w:rFonts w:cs="Arial"/>
                <w:szCs w:val="18"/>
              </w:rPr>
            </w:pPr>
            <w:r w:rsidRPr="00EF5447">
              <w:rPr>
                <w:rFonts w:cs="Arial"/>
                <w:szCs w:val="18"/>
              </w:rPr>
              <w:t>DC_14A-30A_n260J</w:t>
            </w:r>
          </w:p>
          <w:p w14:paraId="0AA95778" w14:textId="77777777" w:rsidR="002071AE" w:rsidRPr="00EF5447" w:rsidRDefault="002071AE" w:rsidP="008C1C13">
            <w:pPr>
              <w:pStyle w:val="TAC"/>
              <w:rPr>
                <w:rFonts w:cs="Arial"/>
                <w:szCs w:val="18"/>
              </w:rPr>
            </w:pPr>
            <w:r w:rsidRPr="00EF5447">
              <w:rPr>
                <w:rFonts w:cs="Arial"/>
                <w:szCs w:val="18"/>
              </w:rPr>
              <w:t>DC_14A-30A_n260K</w:t>
            </w:r>
          </w:p>
          <w:p w14:paraId="1D8D6040" w14:textId="77777777" w:rsidR="002071AE" w:rsidRPr="00EF5447" w:rsidRDefault="002071AE" w:rsidP="008C1C13">
            <w:pPr>
              <w:pStyle w:val="TAC"/>
              <w:rPr>
                <w:rFonts w:cs="Arial"/>
                <w:szCs w:val="18"/>
              </w:rPr>
            </w:pPr>
            <w:r w:rsidRPr="00EF5447">
              <w:rPr>
                <w:rFonts w:cs="Arial"/>
                <w:szCs w:val="18"/>
              </w:rPr>
              <w:t>DC_14A-30A_n260L</w:t>
            </w:r>
          </w:p>
          <w:p w14:paraId="53B23FEE" w14:textId="77777777" w:rsidR="002071AE" w:rsidRPr="00EF5447" w:rsidRDefault="002071AE" w:rsidP="008C1C13">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4B6EA4" w14:textId="77777777" w:rsidR="002071AE" w:rsidRPr="00EF5447" w:rsidRDefault="002071AE" w:rsidP="008C1C13">
            <w:pPr>
              <w:pStyle w:val="TAC"/>
              <w:rPr>
                <w:rFonts w:cs="Arial"/>
                <w:szCs w:val="18"/>
              </w:rPr>
            </w:pPr>
            <w:r w:rsidRPr="00EF5447">
              <w:rPr>
                <w:rFonts w:cs="Arial"/>
                <w:szCs w:val="18"/>
              </w:rPr>
              <w:t>DC_14A_n260A</w:t>
            </w:r>
          </w:p>
          <w:p w14:paraId="00E079FA" w14:textId="77777777" w:rsidR="002071AE" w:rsidRPr="00EF5447" w:rsidRDefault="002071AE" w:rsidP="008C1C13">
            <w:pPr>
              <w:pStyle w:val="TAC"/>
              <w:rPr>
                <w:rFonts w:cs="Arial"/>
                <w:szCs w:val="18"/>
                <w:lang w:eastAsia="fr-FR"/>
              </w:rPr>
            </w:pPr>
            <w:r w:rsidRPr="00EF5447">
              <w:rPr>
                <w:rFonts w:cs="Arial"/>
                <w:szCs w:val="18"/>
              </w:rPr>
              <w:t>DC_14A_n260G</w:t>
            </w:r>
          </w:p>
          <w:p w14:paraId="3EB40A9E" w14:textId="77777777" w:rsidR="002071AE" w:rsidRPr="00EF5447" w:rsidRDefault="002071AE" w:rsidP="008C1C13">
            <w:pPr>
              <w:pStyle w:val="TAC"/>
              <w:rPr>
                <w:rFonts w:cs="Arial"/>
                <w:szCs w:val="18"/>
              </w:rPr>
            </w:pPr>
            <w:r w:rsidRPr="00EF5447">
              <w:rPr>
                <w:rFonts w:cs="Arial"/>
                <w:szCs w:val="18"/>
              </w:rPr>
              <w:t>DC_14A_n260H</w:t>
            </w:r>
          </w:p>
          <w:p w14:paraId="1C081BFB" w14:textId="77777777" w:rsidR="002071AE" w:rsidRPr="00EF5447" w:rsidRDefault="002071AE" w:rsidP="008C1C13">
            <w:pPr>
              <w:pStyle w:val="TAC"/>
              <w:rPr>
                <w:rFonts w:cs="Arial"/>
                <w:szCs w:val="18"/>
              </w:rPr>
            </w:pPr>
            <w:r w:rsidRPr="00EF5447">
              <w:rPr>
                <w:rFonts w:cs="Arial"/>
                <w:szCs w:val="18"/>
              </w:rPr>
              <w:t>DC_14A_n260I</w:t>
            </w:r>
          </w:p>
          <w:p w14:paraId="7E261D2F" w14:textId="77777777" w:rsidR="002071AE" w:rsidRPr="00EF5447" w:rsidRDefault="002071AE" w:rsidP="008C1C13">
            <w:pPr>
              <w:pStyle w:val="TAC"/>
              <w:rPr>
                <w:rFonts w:cs="Arial"/>
                <w:szCs w:val="18"/>
              </w:rPr>
            </w:pPr>
            <w:r w:rsidRPr="00EF5447">
              <w:rPr>
                <w:rFonts w:cs="Arial"/>
                <w:szCs w:val="18"/>
              </w:rPr>
              <w:t>DC_14A_n260J</w:t>
            </w:r>
          </w:p>
          <w:p w14:paraId="173A8C56" w14:textId="77777777" w:rsidR="002071AE" w:rsidRPr="00EF5447" w:rsidRDefault="002071AE" w:rsidP="008C1C13">
            <w:pPr>
              <w:pStyle w:val="TAC"/>
              <w:rPr>
                <w:rFonts w:cs="Arial"/>
                <w:szCs w:val="18"/>
              </w:rPr>
            </w:pPr>
            <w:r w:rsidRPr="00EF5447">
              <w:rPr>
                <w:rFonts w:cs="Arial"/>
                <w:szCs w:val="18"/>
              </w:rPr>
              <w:t>DC_14A_n260K</w:t>
            </w:r>
          </w:p>
          <w:p w14:paraId="3C268740" w14:textId="77777777" w:rsidR="002071AE" w:rsidRPr="00EF5447" w:rsidRDefault="002071AE" w:rsidP="008C1C13">
            <w:pPr>
              <w:pStyle w:val="TAC"/>
              <w:rPr>
                <w:rFonts w:cs="Arial"/>
                <w:szCs w:val="18"/>
              </w:rPr>
            </w:pPr>
            <w:r w:rsidRPr="00EF5447">
              <w:rPr>
                <w:rFonts w:cs="Arial"/>
                <w:szCs w:val="18"/>
              </w:rPr>
              <w:t>DC_14A_n260L</w:t>
            </w:r>
          </w:p>
          <w:p w14:paraId="2D1F6B15" w14:textId="77777777" w:rsidR="002071AE" w:rsidRPr="00EF5447" w:rsidRDefault="002071AE" w:rsidP="008C1C13">
            <w:pPr>
              <w:pStyle w:val="TAC"/>
              <w:rPr>
                <w:rFonts w:cs="Arial"/>
                <w:szCs w:val="18"/>
              </w:rPr>
            </w:pPr>
            <w:r w:rsidRPr="00EF5447">
              <w:rPr>
                <w:rFonts w:cs="Arial"/>
                <w:szCs w:val="18"/>
              </w:rPr>
              <w:t>DC_14A_n260M</w:t>
            </w:r>
          </w:p>
          <w:p w14:paraId="295BCD63" w14:textId="77777777" w:rsidR="002071AE" w:rsidRPr="00EF5447" w:rsidRDefault="002071AE" w:rsidP="008C1C13">
            <w:pPr>
              <w:pStyle w:val="TAC"/>
              <w:rPr>
                <w:rFonts w:cs="Arial"/>
                <w:szCs w:val="18"/>
              </w:rPr>
            </w:pPr>
            <w:r w:rsidRPr="00EF5447">
              <w:rPr>
                <w:rFonts w:cs="Arial"/>
                <w:szCs w:val="18"/>
              </w:rPr>
              <w:t>DC_30A_n260A</w:t>
            </w:r>
          </w:p>
          <w:p w14:paraId="41E310C1" w14:textId="77777777" w:rsidR="002071AE" w:rsidRPr="00EF5447" w:rsidRDefault="002071AE" w:rsidP="008C1C13">
            <w:pPr>
              <w:pStyle w:val="TAC"/>
              <w:rPr>
                <w:rFonts w:cs="Arial"/>
                <w:szCs w:val="18"/>
              </w:rPr>
            </w:pPr>
            <w:r w:rsidRPr="00EF5447">
              <w:rPr>
                <w:rFonts w:cs="Arial"/>
                <w:szCs w:val="18"/>
              </w:rPr>
              <w:t>DC_30A_n260G</w:t>
            </w:r>
          </w:p>
          <w:p w14:paraId="3F068206" w14:textId="77777777" w:rsidR="002071AE" w:rsidRPr="00EF5447" w:rsidRDefault="002071AE" w:rsidP="008C1C13">
            <w:pPr>
              <w:pStyle w:val="TAC"/>
              <w:rPr>
                <w:rFonts w:cs="Arial"/>
                <w:szCs w:val="18"/>
              </w:rPr>
            </w:pPr>
            <w:r w:rsidRPr="00EF5447">
              <w:rPr>
                <w:rFonts w:cs="Arial"/>
                <w:szCs w:val="18"/>
              </w:rPr>
              <w:t>DC_30A_n260H</w:t>
            </w:r>
          </w:p>
          <w:p w14:paraId="77B6E5B6" w14:textId="77777777" w:rsidR="002071AE" w:rsidRPr="00EF5447" w:rsidRDefault="002071AE" w:rsidP="008C1C13">
            <w:pPr>
              <w:pStyle w:val="TAC"/>
              <w:rPr>
                <w:rFonts w:cs="Arial"/>
                <w:szCs w:val="18"/>
              </w:rPr>
            </w:pPr>
            <w:r w:rsidRPr="00EF5447">
              <w:rPr>
                <w:rFonts w:cs="Arial"/>
                <w:szCs w:val="18"/>
              </w:rPr>
              <w:t>DC_30A_n260I</w:t>
            </w:r>
          </w:p>
          <w:p w14:paraId="3E976689" w14:textId="77777777" w:rsidR="002071AE" w:rsidRPr="00EF5447" w:rsidRDefault="002071AE" w:rsidP="008C1C13">
            <w:pPr>
              <w:pStyle w:val="TAC"/>
              <w:rPr>
                <w:rFonts w:cs="Arial"/>
                <w:szCs w:val="18"/>
              </w:rPr>
            </w:pPr>
            <w:r w:rsidRPr="00EF5447">
              <w:rPr>
                <w:rFonts w:cs="Arial"/>
                <w:szCs w:val="18"/>
              </w:rPr>
              <w:t>DC_30A_n260J</w:t>
            </w:r>
          </w:p>
          <w:p w14:paraId="51457381" w14:textId="77777777" w:rsidR="002071AE" w:rsidRPr="00EF5447" w:rsidRDefault="002071AE" w:rsidP="008C1C13">
            <w:pPr>
              <w:pStyle w:val="TAC"/>
              <w:rPr>
                <w:rFonts w:cs="Arial"/>
                <w:szCs w:val="18"/>
              </w:rPr>
            </w:pPr>
            <w:r w:rsidRPr="00EF5447">
              <w:rPr>
                <w:rFonts w:cs="Arial"/>
                <w:szCs w:val="18"/>
              </w:rPr>
              <w:t>DC_30A_n260K</w:t>
            </w:r>
          </w:p>
          <w:p w14:paraId="706CFE9E" w14:textId="77777777" w:rsidR="002071AE" w:rsidRPr="00EF5447" w:rsidRDefault="002071AE" w:rsidP="008C1C13">
            <w:pPr>
              <w:pStyle w:val="TAC"/>
              <w:rPr>
                <w:rFonts w:cs="Arial"/>
                <w:szCs w:val="18"/>
              </w:rPr>
            </w:pPr>
            <w:r w:rsidRPr="00EF5447">
              <w:rPr>
                <w:rFonts w:cs="Arial"/>
                <w:szCs w:val="18"/>
              </w:rPr>
              <w:t>DC_30A_n260L</w:t>
            </w:r>
          </w:p>
          <w:p w14:paraId="2070DCAD" w14:textId="77777777" w:rsidR="002071AE" w:rsidRPr="00EF5447" w:rsidRDefault="002071AE" w:rsidP="008C1C13">
            <w:pPr>
              <w:pStyle w:val="TAC"/>
              <w:rPr>
                <w:noProof/>
                <w:lang w:eastAsia="zh-CN"/>
              </w:rPr>
            </w:pPr>
            <w:r w:rsidRPr="00EF5447">
              <w:rPr>
                <w:rFonts w:cs="Arial"/>
                <w:szCs w:val="18"/>
              </w:rPr>
              <w:t>DC_30A_n260M</w:t>
            </w:r>
          </w:p>
        </w:tc>
      </w:tr>
      <w:tr w:rsidR="002071AE" w:rsidRPr="00EF5447" w14:paraId="75BA4349"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1AD01E" w14:textId="77777777" w:rsidR="002071AE" w:rsidRPr="00EF5447" w:rsidRDefault="002071AE" w:rsidP="008C1C13">
            <w:pPr>
              <w:pStyle w:val="TAC"/>
              <w:rPr>
                <w:rFonts w:cs="Arial"/>
                <w:szCs w:val="18"/>
              </w:rPr>
            </w:pPr>
            <w:r w:rsidRPr="00EF5447">
              <w:rPr>
                <w:rFonts w:cs="Arial"/>
                <w:szCs w:val="18"/>
              </w:rPr>
              <w:t>DC_14A-66A_n260A</w:t>
            </w:r>
          </w:p>
          <w:p w14:paraId="33AED974" w14:textId="77777777" w:rsidR="002071AE" w:rsidRPr="00EF5447" w:rsidRDefault="002071AE" w:rsidP="008C1C13">
            <w:pPr>
              <w:pStyle w:val="TAC"/>
              <w:rPr>
                <w:rFonts w:cs="Arial"/>
                <w:szCs w:val="18"/>
                <w:lang w:eastAsia="fr-FR"/>
              </w:rPr>
            </w:pPr>
            <w:r w:rsidRPr="00EF5447">
              <w:rPr>
                <w:rFonts w:cs="Arial"/>
                <w:szCs w:val="18"/>
              </w:rPr>
              <w:t>DC_14A-66A_n260G</w:t>
            </w:r>
          </w:p>
          <w:p w14:paraId="55D906B7" w14:textId="77777777" w:rsidR="002071AE" w:rsidRPr="00EF5447" w:rsidRDefault="002071AE" w:rsidP="008C1C13">
            <w:pPr>
              <w:pStyle w:val="TAC"/>
              <w:rPr>
                <w:rFonts w:cs="Arial"/>
                <w:szCs w:val="18"/>
              </w:rPr>
            </w:pPr>
            <w:r w:rsidRPr="00EF5447">
              <w:rPr>
                <w:rFonts w:cs="Arial"/>
                <w:szCs w:val="18"/>
              </w:rPr>
              <w:t>DC_14A-66A_n260H</w:t>
            </w:r>
          </w:p>
          <w:p w14:paraId="01E37094" w14:textId="77777777" w:rsidR="002071AE" w:rsidRPr="00EF5447" w:rsidRDefault="002071AE" w:rsidP="008C1C13">
            <w:pPr>
              <w:pStyle w:val="TAC"/>
              <w:rPr>
                <w:rFonts w:cs="Arial"/>
                <w:szCs w:val="18"/>
              </w:rPr>
            </w:pPr>
            <w:r w:rsidRPr="00EF5447">
              <w:rPr>
                <w:rFonts w:cs="Arial"/>
                <w:szCs w:val="18"/>
              </w:rPr>
              <w:t>DC_14A-66A_n260I</w:t>
            </w:r>
          </w:p>
          <w:p w14:paraId="0D6285EE" w14:textId="77777777" w:rsidR="002071AE" w:rsidRPr="00EF5447" w:rsidRDefault="002071AE" w:rsidP="008C1C13">
            <w:pPr>
              <w:pStyle w:val="TAC"/>
              <w:rPr>
                <w:rFonts w:cs="Arial"/>
                <w:szCs w:val="18"/>
              </w:rPr>
            </w:pPr>
            <w:r w:rsidRPr="00EF5447">
              <w:rPr>
                <w:rFonts w:cs="Arial"/>
                <w:szCs w:val="18"/>
              </w:rPr>
              <w:t>DC_14A-66A_n260J</w:t>
            </w:r>
          </w:p>
          <w:p w14:paraId="17B8BCBB" w14:textId="77777777" w:rsidR="002071AE" w:rsidRPr="00EF5447" w:rsidRDefault="002071AE" w:rsidP="008C1C13">
            <w:pPr>
              <w:pStyle w:val="TAC"/>
              <w:rPr>
                <w:rFonts w:cs="Arial"/>
                <w:szCs w:val="18"/>
              </w:rPr>
            </w:pPr>
            <w:r w:rsidRPr="00EF5447">
              <w:rPr>
                <w:rFonts w:cs="Arial"/>
                <w:szCs w:val="18"/>
              </w:rPr>
              <w:t>DC_14A-66A_n260K</w:t>
            </w:r>
          </w:p>
          <w:p w14:paraId="252CFE11" w14:textId="77777777" w:rsidR="002071AE" w:rsidRPr="00EF5447" w:rsidRDefault="002071AE" w:rsidP="008C1C13">
            <w:pPr>
              <w:pStyle w:val="TAC"/>
              <w:rPr>
                <w:rFonts w:cs="Arial"/>
                <w:szCs w:val="18"/>
              </w:rPr>
            </w:pPr>
            <w:r w:rsidRPr="00EF5447">
              <w:rPr>
                <w:rFonts w:cs="Arial"/>
                <w:szCs w:val="18"/>
              </w:rPr>
              <w:t>DC_14A-66A_n260L</w:t>
            </w:r>
          </w:p>
          <w:p w14:paraId="4A1BAB7D" w14:textId="77777777" w:rsidR="002071AE" w:rsidRPr="00EF5447" w:rsidRDefault="002071AE" w:rsidP="008C1C13">
            <w:pPr>
              <w:pStyle w:val="TAC"/>
              <w:rPr>
                <w:rFonts w:cs="Arial"/>
                <w:szCs w:val="18"/>
              </w:rPr>
            </w:pPr>
            <w:r w:rsidRPr="00EF5447">
              <w:rPr>
                <w:rFonts w:cs="Arial"/>
                <w:szCs w:val="18"/>
              </w:rPr>
              <w:t>DC_14A-66A_n260M</w:t>
            </w:r>
          </w:p>
          <w:p w14:paraId="228EC808" w14:textId="77777777" w:rsidR="002071AE" w:rsidRPr="00EF5447" w:rsidRDefault="002071AE" w:rsidP="008C1C13">
            <w:pPr>
              <w:pStyle w:val="TAC"/>
              <w:rPr>
                <w:rFonts w:cs="Arial"/>
                <w:szCs w:val="18"/>
              </w:rPr>
            </w:pPr>
            <w:r w:rsidRPr="00EF5447">
              <w:rPr>
                <w:rFonts w:cs="Arial"/>
                <w:szCs w:val="18"/>
              </w:rPr>
              <w:t>DC_14A-66A-66A_n260A</w:t>
            </w:r>
          </w:p>
          <w:p w14:paraId="5A9CAAC7" w14:textId="77777777" w:rsidR="002071AE" w:rsidRPr="00EF5447" w:rsidRDefault="002071AE" w:rsidP="008C1C13">
            <w:pPr>
              <w:pStyle w:val="TAC"/>
              <w:rPr>
                <w:rFonts w:cs="Arial"/>
                <w:szCs w:val="18"/>
              </w:rPr>
            </w:pPr>
            <w:r w:rsidRPr="00EF5447">
              <w:rPr>
                <w:rFonts w:cs="Arial"/>
                <w:szCs w:val="18"/>
              </w:rPr>
              <w:t>DC_14A-66A-66A_n260G</w:t>
            </w:r>
          </w:p>
          <w:p w14:paraId="47508642" w14:textId="77777777" w:rsidR="002071AE" w:rsidRPr="00EF5447" w:rsidRDefault="002071AE" w:rsidP="008C1C13">
            <w:pPr>
              <w:pStyle w:val="TAC"/>
              <w:rPr>
                <w:rFonts w:cs="Arial"/>
                <w:szCs w:val="18"/>
              </w:rPr>
            </w:pPr>
            <w:r w:rsidRPr="00EF5447">
              <w:rPr>
                <w:rFonts w:cs="Arial"/>
                <w:szCs w:val="18"/>
              </w:rPr>
              <w:t>DC_14A-66A-66A_n260H</w:t>
            </w:r>
          </w:p>
          <w:p w14:paraId="773B7661" w14:textId="77777777" w:rsidR="002071AE" w:rsidRPr="00EF5447" w:rsidRDefault="002071AE" w:rsidP="008C1C13">
            <w:pPr>
              <w:pStyle w:val="TAC"/>
              <w:rPr>
                <w:rFonts w:cs="Arial"/>
                <w:szCs w:val="18"/>
              </w:rPr>
            </w:pPr>
            <w:r w:rsidRPr="00EF5447">
              <w:rPr>
                <w:rFonts w:cs="Arial"/>
                <w:szCs w:val="18"/>
              </w:rPr>
              <w:t>DC_14A-66A-66A_n260I</w:t>
            </w:r>
          </w:p>
          <w:p w14:paraId="3F39505D" w14:textId="77777777" w:rsidR="002071AE" w:rsidRPr="00EF5447" w:rsidRDefault="002071AE" w:rsidP="008C1C13">
            <w:pPr>
              <w:pStyle w:val="TAC"/>
              <w:rPr>
                <w:rFonts w:cs="Arial"/>
                <w:szCs w:val="18"/>
              </w:rPr>
            </w:pPr>
            <w:r w:rsidRPr="00EF5447">
              <w:rPr>
                <w:rFonts w:cs="Arial"/>
                <w:szCs w:val="18"/>
              </w:rPr>
              <w:t>DC_14A-66A-66A_n260J</w:t>
            </w:r>
          </w:p>
          <w:p w14:paraId="14CCD3A2" w14:textId="77777777" w:rsidR="002071AE" w:rsidRPr="00EF5447" w:rsidRDefault="002071AE" w:rsidP="008C1C13">
            <w:pPr>
              <w:pStyle w:val="TAC"/>
              <w:rPr>
                <w:rFonts w:cs="Arial"/>
                <w:szCs w:val="18"/>
              </w:rPr>
            </w:pPr>
            <w:r w:rsidRPr="00EF5447">
              <w:rPr>
                <w:rFonts w:cs="Arial"/>
                <w:szCs w:val="18"/>
              </w:rPr>
              <w:t>DC_14A-66A-66A_n260K</w:t>
            </w:r>
          </w:p>
          <w:p w14:paraId="10DFAB25" w14:textId="77777777" w:rsidR="002071AE" w:rsidRPr="00EF5447" w:rsidRDefault="002071AE" w:rsidP="008C1C13">
            <w:pPr>
              <w:pStyle w:val="TAC"/>
              <w:rPr>
                <w:rFonts w:cs="Arial"/>
                <w:szCs w:val="18"/>
              </w:rPr>
            </w:pPr>
            <w:r w:rsidRPr="00EF5447">
              <w:rPr>
                <w:rFonts w:cs="Arial"/>
                <w:szCs w:val="18"/>
              </w:rPr>
              <w:t>DC_14A-66A-66A_n260L</w:t>
            </w:r>
          </w:p>
          <w:p w14:paraId="6FB5743E" w14:textId="77777777" w:rsidR="002071AE" w:rsidRPr="00EF5447" w:rsidRDefault="002071AE" w:rsidP="008C1C13">
            <w:pPr>
              <w:pStyle w:val="TAC"/>
              <w:rPr>
                <w:noProof/>
                <w:lang w:eastAsia="zh-CN"/>
              </w:rPr>
            </w:pPr>
            <w:r w:rsidRPr="00EF5447">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396B82" w14:textId="77777777" w:rsidR="002071AE" w:rsidRPr="00EF5447" w:rsidRDefault="002071AE" w:rsidP="008C1C13">
            <w:pPr>
              <w:pStyle w:val="TAC"/>
              <w:rPr>
                <w:rFonts w:cs="Arial"/>
                <w:szCs w:val="18"/>
              </w:rPr>
            </w:pPr>
            <w:r w:rsidRPr="00EF5447">
              <w:rPr>
                <w:rFonts w:cs="Arial"/>
                <w:szCs w:val="18"/>
              </w:rPr>
              <w:t>DC_14A_n260A</w:t>
            </w:r>
          </w:p>
          <w:p w14:paraId="78DE0CCD" w14:textId="77777777" w:rsidR="002071AE" w:rsidRPr="00EF5447" w:rsidRDefault="002071AE" w:rsidP="008C1C13">
            <w:pPr>
              <w:pStyle w:val="TAC"/>
              <w:rPr>
                <w:rFonts w:cs="Arial"/>
                <w:szCs w:val="18"/>
                <w:lang w:eastAsia="fr-FR"/>
              </w:rPr>
            </w:pPr>
            <w:r w:rsidRPr="00EF5447">
              <w:rPr>
                <w:rFonts w:cs="Arial"/>
                <w:szCs w:val="18"/>
              </w:rPr>
              <w:t>DC_14A_n260G</w:t>
            </w:r>
          </w:p>
          <w:p w14:paraId="799E059C" w14:textId="77777777" w:rsidR="002071AE" w:rsidRPr="00EF5447" w:rsidRDefault="002071AE" w:rsidP="008C1C13">
            <w:pPr>
              <w:pStyle w:val="TAC"/>
              <w:rPr>
                <w:rFonts w:cs="Arial"/>
                <w:szCs w:val="18"/>
              </w:rPr>
            </w:pPr>
            <w:r w:rsidRPr="00EF5447">
              <w:rPr>
                <w:rFonts w:cs="Arial"/>
                <w:szCs w:val="18"/>
              </w:rPr>
              <w:t>DC_14A_n260H</w:t>
            </w:r>
          </w:p>
          <w:p w14:paraId="3E4A3CAA" w14:textId="77777777" w:rsidR="002071AE" w:rsidRPr="00EF5447" w:rsidRDefault="002071AE" w:rsidP="008C1C13">
            <w:pPr>
              <w:pStyle w:val="TAC"/>
              <w:rPr>
                <w:rFonts w:cs="Arial"/>
                <w:szCs w:val="18"/>
              </w:rPr>
            </w:pPr>
            <w:r w:rsidRPr="00EF5447">
              <w:rPr>
                <w:rFonts w:cs="Arial"/>
                <w:szCs w:val="18"/>
              </w:rPr>
              <w:t>DC_14A_n260I</w:t>
            </w:r>
          </w:p>
          <w:p w14:paraId="41061D80" w14:textId="77777777" w:rsidR="002071AE" w:rsidRPr="00EF5447" w:rsidRDefault="002071AE" w:rsidP="008C1C13">
            <w:pPr>
              <w:pStyle w:val="TAC"/>
              <w:rPr>
                <w:rFonts w:cs="Arial"/>
                <w:szCs w:val="18"/>
              </w:rPr>
            </w:pPr>
            <w:r w:rsidRPr="00EF5447">
              <w:rPr>
                <w:rFonts w:cs="Arial"/>
                <w:szCs w:val="18"/>
              </w:rPr>
              <w:t>DC_14A_n260J</w:t>
            </w:r>
          </w:p>
          <w:p w14:paraId="22A685E1" w14:textId="77777777" w:rsidR="002071AE" w:rsidRPr="00EF5447" w:rsidRDefault="002071AE" w:rsidP="008C1C13">
            <w:pPr>
              <w:pStyle w:val="TAC"/>
              <w:rPr>
                <w:rFonts w:cs="Arial"/>
                <w:szCs w:val="18"/>
              </w:rPr>
            </w:pPr>
            <w:r w:rsidRPr="00EF5447">
              <w:rPr>
                <w:rFonts w:cs="Arial"/>
                <w:szCs w:val="18"/>
              </w:rPr>
              <w:t>DC_14A_n260K</w:t>
            </w:r>
          </w:p>
          <w:p w14:paraId="696ABC10" w14:textId="77777777" w:rsidR="002071AE" w:rsidRPr="00EF5447" w:rsidRDefault="002071AE" w:rsidP="008C1C13">
            <w:pPr>
              <w:pStyle w:val="TAC"/>
              <w:rPr>
                <w:rFonts w:cs="Arial"/>
                <w:szCs w:val="18"/>
              </w:rPr>
            </w:pPr>
            <w:r w:rsidRPr="00EF5447">
              <w:rPr>
                <w:rFonts w:cs="Arial"/>
                <w:szCs w:val="18"/>
              </w:rPr>
              <w:t>DC_14A_n260L</w:t>
            </w:r>
          </w:p>
          <w:p w14:paraId="3EBD9BE9" w14:textId="77777777" w:rsidR="002071AE" w:rsidRPr="00EF5447" w:rsidRDefault="002071AE" w:rsidP="008C1C13">
            <w:pPr>
              <w:pStyle w:val="TAC"/>
              <w:rPr>
                <w:rFonts w:cs="Arial"/>
                <w:szCs w:val="18"/>
              </w:rPr>
            </w:pPr>
            <w:r w:rsidRPr="00EF5447">
              <w:rPr>
                <w:rFonts w:cs="Arial"/>
                <w:szCs w:val="18"/>
              </w:rPr>
              <w:t>DC_14A_n260M</w:t>
            </w:r>
          </w:p>
          <w:p w14:paraId="0B131B48" w14:textId="77777777" w:rsidR="002071AE" w:rsidRPr="00EF5447" w:rsidRDefault="002071AE" w:rsidP="008C1C13">
            <w:pPr>
              <w:pStyle w:val="TAC"/>
              <w:rPr>
                <w:rFonts w:cs="Arial"/>
                <w:szCs w:val="18"/>
              </w:rPr>
            </w:pPr>
            <w:r w:rsidRPr="00EF5447">
              <w:rPr>
                <w:rFonts w:cs="Arial"/>
                <w:szCs w:val="18"/>
              </w:rPr>
              <w:t>DC_66A_n260A</w:t>
            </w:r>
          </w:p>
          <w:p w14:paraId="770A4044" w14:textId="77777777" w:rsidR="002071AE" w:rsidRPr="00EF5447" w:rsidRDefault="002071AE" w:rsidP="008C1C13">
            <w:pPr>
              <w:pStyle w:val="TAC"/>
              <w:rPr>
                <w:rFonts w:cs="Arial"/>
                <w:szCs w:val="18"/>
              </w:rPr>
            </w:pPr>
            <w:r w:rsidRPr="00EF5447">
              <w:rPr>
                <w:rFonts w:cs="Arial"/>
                <w:szCs w:val="18"/>
              </w:rPr>
              <w:t>DC_66A_n260G</w:t>
            </w:r>
          </w:p>
          <w:p w14:paraId="5F5069DC" w14:textId="77777777" w:rsidR="002071AE" w:rsidRPr="00EF5447" w:rsidRDefault="002071AE" w:rsidP="008C1C13">
            <w:pPr>
              <w:pStyle w:val="TAC"/>
              <w:rPr>
                <w:rFonts w:cs="Arial"/>
                <w:szCs w:val="18"/>
              </w:rPr>
            </w:pPr>
            <w:r w:rsidRPr="00EF5447">
              <w:rPr>
                <w:rFonts w:cs="Arial"/>
                <w:szCs w:val="18"/>
              </w:rPr>
              <w:t>DC_66A_n260H</w:t>
            </w:r>
          </w:p>
          <w:p w14:paraId="2AFA1230" w14:textId="77777777" w:rsidR="002071AE" w:rsidRPr="00EF5447" w:rsidRDefault="002071AE" w:rsidP="008C1C13">
            <w:pPr>
              <w:pStyle w:val="TAC"/>
              <w:rPr>
                <w:rFonts w:cs="Arial"/>
                <w:szCs w:val="18"/>
              </w:rPr>
            </w:pPr>
            <w:r w:rsidRPr="00EF5447">
              <w:rPr>
                <w:rFonts w:cs="Arial"/>
                <w:szCs w:val="18"/>
              </w:rPr>
              <w:t>DC_66A_n260I</w:t>
            </w:r>
          </w:p>
          <w:p w14:paraId="5698792D" w14:textId="77777777" w:rsidR="002071AE" w:rsidRPr="00EF5447" w:rsidRDefault="002071AE" w:rsidP="008C1C13">
            <w:pPr>
              <w:pStyle w:val="TAC"/>
              <w:rPr>
                <w:rFonts w:cs="Arial"/>
                <w:szCs w:val="18"/>
              </w:rPr>
            </w:pPr>
            <w:r w:rsidRPr="00EF5447">
              <w:rPr>
                <w:rFonts w:cs="Arial"/>
                <w:szCs w:val="18"/>
              </w:rPr>
              <w:t>DC_66A_n260J</w:t>
            </w:r>
          </w:p>
          <w:p w14:paraId="326DA6F7" w14:textId="77777777" w:rsidR="002071AE" w:rsidRPr="00EF5447" w:rsidRDefault="002071AE" w:rsidP="008C1C13">
            <w:pPr>
              <w:pStyle w:val="TAC"/>
              <w:rPr>
                <w:rFonts w:cs="Arial"/>
                <w:szCs w:val="18"/>
              </w:rPr>
            </w:pPr>
            <w:r w:rsidRPr="00EF5447">
              <w:rPr>
                <w:rFonts w:cs="Arial"/>
                <w:szCs w:val="18"/>
              </w:rPr>
              <w:t>DC_66A_n260K</w:t>
            </w:r>
          </w:p>
          <w:p w14:paraId="33AB0F9F" w14:textId="77777777" w:rsidR="002071AE" w:rsidRPr="00EF5447" w:rsidRDefault="002071AE" w:rsidP="008C1C13">
            <w:pPr>
              <w:pStyle w:val="TAC"/>
              <w:rPr>
                <w:rFonts w:cs="Arial"/>
                <w:szCs w:val="18"/>
              </w:rPr>
            </w:pPr>
            <w:r w:rsidRPr="00EF5447">
              <w:rPr>
                <w:rFonts w:cs="Arial"/>
                <w:szCs w:val="18"/>
              </w:rPr>
              <w:t>DC_66A_n260L</w:t>
            </w:r>
          </w:p>
          <w:p w14:paraId="448321F3" w14:textId="77777777" w:rsidR="002071AE" w:rsidRPr="00EF5447" w:rsidRDefault="002071AE" w:rsidP="008C1C13">
            <w:pPr>
              <w:pStyle w:val="TAC"/>
              <w:rPr>
                <w:noProof/>
                <w:lang w:eastAsia="zh-CN"/>
              </w:rPr>
            </w:pPr>
            <w:r w:rsidRPr="00EF5447">
              <w:rPr>
                <w:rFonts w:cs="Arial"/>
                <w:szCs w:val="18"/>
              </w:rPr>
              <w:t>DC_66A_n260M</w:t>
            </w:r>
          </w:p>
        </w:tc>
      </w:tr>
      <w:tr w:rsidR="002071AE" w:rsidRPr="00EF5447" w14:paraId="5ED559EE"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B449D3" w14:textId="77777777" w:rsidR="002071AE" w:rsidRPr="00EF5447" w:rsidRDefault="002071AE" w:rsidP="008C1C13">
            <w:pPr>
              <w:pStyle w:val="TAC"/>
              <w:rPr>
                <w:noProof/>
                <w:lang w:eastAsia="zh-CN"/>
              </w:rPr>
            </w:pPr>
            <w:r w:rsidRPr="00EF5447">
              <w:rPr>
                <w:noProof/>
                <w:lang w:eastAsia="zh-CN"/>
              </w:rPr>
              <w:t>DC_13A-66A_n257A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80D254" w14:textId="77777777" w:rsidR="002071AE" w:rsidRPr="00EF5447" w:rsidRDefault="002071AE" w:rsidP="008C1C13">
            <w:pPr>
              <w:pStyle w:val="TAC"/>
              <w:rPr>
                <w:noProof/>
                <w:lang w:eastAsia="zh-CN"/>
              </w:rPr>
            </w:pPr>
            <w:r w:rsidRPr="00EF5447">
              <w:rPr>
                <w:noProof/>
                <w:lang w:eastAsia="zh-CN"/>
              </w:rPr>
              <w:t>DC_13A_n257A</w:t>
            </w:r>
          </w:p>
          <w:p w14:paraId="1911E6F1" w14:textId="77777777" w:rsidR="002071AE" w:rsidRPr="00EF5447" w:rsidRDefault="002071AE" w:rsidP="008C1C13">
            <w:pPr>
              <w:pStyle w:val="TAC"/>
              <w:rPr>
                <w:noProof/>
                <w:lang w:eastAsia="zh-CN"/>
              </w:rPr>
            </w:pPr>
            <w:r w:rsidRPr="00EF5447">
              <w:rPr>
                <w:noProof/>
                <w:lang w:eastAsia="zh-CN"/>
              </w:rPr>
              <w:t>DC_66A_n257A</w:t>
            </w:r>
          </w:p>
        </w:tc>
      </w:tr>
      <w:tr w:rsidR="002071AE" w:rsidRPr="00EF5447" w14:paraId="2F697F53"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E7EA02" w14:textId="77777777" w:rsidR="002071AE" w:rsidRPr="00EF5447" w:rsidRDefault="002071AE" w:rsidP="008C1C13">
            <w:pPr>
              <w:pStyle w:val="TAC"/>
              <w:rPr>
                <w:noProof/>
                <w:lang w:eastAsia="zh-CN"/>
              </w:rPr>
            </w:pPr>
            <w:r w:rsidRPr="00EF5447">
              <w:rPr>
                <w:noProof/>
                <w:lang w:eastAsia="zh-CN"/>
              </w:rPr>
              <w:t>DC_13A-66A_n260A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0933CF" w14:textId="77777777" w:rsidR="002071AE" w:rsidRPr="00EF5447" w:rsidRDefault="002071AE" w:rsidP="008C1C13">
            <w:pPr>
              <w:pStyle w:val="TAC"/>
              <w:rPr>
                <w:noProof/>
                <w:lang w:eastAsia="zh-CN"/>
              </w:rPr>
            </w:pPr>
            <w:r w:rsidRPr="00EF5447">
              <w:rPr>
                <w:noProof/>
                <w:lang w:eastAsia="zh-CN"/>
              </w:rPr>
              <w:t>DC_13A_n260A</w:t>
            </w:r>
          </w:p>
          <w:p w14:paraId="291540F3" w14:textId="77777777" w:rsidR="002071AE" w:rsidRPr="00EF5447" w:rsidRDefault="002071AE" w:rsidP="008C1C13">
            <w:pPr>
              <w:pStyle w:val="TAC"/>
              <w:rPr>
                <w:noProof/>
                <w:lang w:eastAsia="zh-CN"/>
              </w:rPr>
            </w:pPr>
            <w:r w:rsidRPr="00EF5447">
              <w:rPr>
                <w:noProof/>
                <w:lang w:eastAsia="zh-CN"/>
              </w:rPr>
              <w:t>DC_66A_n260A</w:t>
            </w:r>
          </w:p>
        </w:tc>
      </w:tr>
      <w:tr w:rsidR="002071AE" w:rsidRPr="00EF5447" w14:paraId="042E4573"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464CD8" w14:textId="77777777" w:rsidR="002071AE" w:rsidRPr="00EF5447" w:rsidRDefault="002071AE" w:rsidP="008C1C13">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FEF56E" w14:textId="77777777" w:rsidR="002071AE" w:rsidRPr="00EF5447" w:rsidRDefault="002071AE" w:rsidP="008C1C13">
            <w:pPr>
              <w:pStyle w:val="TAC"/>
              <w:rPr>
                <w:noProof/>
                <w:lang w:eastAsia="zh-CN"/>
              </w:rPr>
            </w:pPr>
            <w:r w:rsidRPr="00EF5447">
              <w:rPr>
                <w:noProof/>
                <w:lang w:eastAsia="zh-CN"/>
              </w:rPr>
              <w:t>DC_18A_n257A</w:t>
            </w:r>
          </w:p>
          <w:p w14:paraId="2C1A3349" w14:textId="77777777" w:rsidR="002071AE" w:rsidRPr="00EF5447" w:rsidRDefault="002071AE" w:rsidP="008C1C13">
            <w:pPr>
              <w:pStyle w:val="TAC"/>
              <w:rPr>
                <w:noProof/>
                <w:lang w:eastAsia="zh-CN"/>
              </w:rPr>
            </w:pPr>
            <w:r w:rsidRPr="00EF5447">
              <w:rPr>
                <w:noProof/>
                <w:lang w:eastAsia="zh-CN"/>
              </w:rPr>
              <w:t>DC_28A_n257A</w:t>
            </w:r>
          </w:p>
        </w:tc>
      </w:tr>
      <w:tr w:rsidR="002071AE" w:rsidRPr="00F51302" w14:paraId="111EEF32"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2AFCA7" w14:textId="77777777" w:rsidR="002071AE" w:rsidRPr="00EF5447" w:rsidRDefault="002071AE" w:rsidP="008C1C13">
            <w:pPr>
              <w:pStyle w:val="TAC"/>
              <w:rPr>
                <w:rFonts w:cs="Arial"/>
                <w:lang w:eastAsia="ja-JP"/>
              </w:rPr>
            </w:pPr>
            <w:r w:rsidRPr="00EF5447">
              <w:rPr>
                <w:rFonts w:cs="Arial"/>
                <w:lang w:eastAsia="ja-JP"/>
              </w:rPr>
              <w:t>DC_18A-42A_n257A</w:t>
            </w:r>
          </w:p>
          <w:p w14:paraId="522B957E" w14:textId="77777777" w:rsidR="002071AE" w:rsidRPr="00EF5447" w:rsidRDefault="002071AE" w:rsidP="008C1C13">
            <w:pPr>
              <w:pStyle w:val="TAC"/>
              <w:rPr>
                <w:rFonts w:cs="Arial"/>
                <w:lang w:eastAsia="ja-JP"/>
              </w:rPr>
            </w:pPr>
            <w:r w:rsidRPr="00EF5447">
              <w:rPr>
                <w:rFonts w:cs="Arial"/>
                <w:lang w:eastAsia="ja-JP"/>
              </w:rPr>
              <w:t>DC_18A-42A_n257D</w:t>
            </w:r>
          </w:p>
          <w:p w14:paraId="6D12E24E" w14:textId="77777777" w:rsidR="002071AE" w:rsidRPr="00EF5447" w:rsidRDefault="002071AE" w:rsidP="008C1C13">
            <w:pPr>
              <w:pStyle w:val="TAC"/>
              <w:rPr>
                <w:rFonts w:cs="Arial"/>
                <w:lang w:eastAsia="ja-JP"/>
              </w:rPr>
            </w:pPr>
            <w:r w:rsidRPr="00EF5447">
              <w:rPr>
                <w:rFonts w:cs="Arial"/>
                <w:lang w:eastAsia="ja-JP"/>
              </w:rPr>
              <w:t>DC_18A-42A_n257E</w:t>
            </w:r>
          </w:p>
          <w:p w14:paraId="0880BAE2" w14:textId="77777777" w:rsidR="002071AE" w:rsidRPr="00EF5447" w:rsidRDefault="002071AE" w:rsidP="008C1C13">
            <w:pPr>
              <w:pStyle w:val="TAC"/>
              <w:rPr>
                <w:rFonts w:cs="Arial"/>
                <w:lang w:eastAsia="ja-JP"/>
              </w:rPr>
            </w:pPr>
            <w:r w:rsidRPr="00EF5447">
              <w:rPr>
                <w:rFonts w:cs="Arial"/>
                <w:lang w:eastAsia="ja-JP"/>
              </w:rPr>
              <w:t>DC_18A-42A_n257F</w:t>
            </w:r>
          </w:p>
          <w:p w14:paraId="4D8E1CFC" w14:textId="77777777" w:rsidR="002071AE" w:rsidRPr="00EF5447" w:rsidRDefault="002071AE" w:rsidP="008C1C13">
            <w:pPr>
              <w:pStyle w:val="TAC"/>
              <w:rPr>
                <w:rFonts w:cs="Arial"/>
                <w:lang w:eastAsia="ja-JP"/>
              </w:rPr>
            </w:pPr>
            <w:r w:rsidRPr="00EF5447">
              <w:rPr>
                <w:rFonts w:cs="Arial"/>
                <w:lang w:eastAsia="ja-JP"/>
              </w:rPr>
              <w:t>DC_18A-42A_n257G</w:t>
            </w:r>
          </w:p>
          <w:p w14:paraId="5FFAC1D1" w14:textId="77777777" w:rsidR="002071AE" w:rsidRPr="00EF5447" w:rsidRDefault="002071AE" w:rsidP="008C1C13">
            <w:pPr>
              <w:pStyle w:val="TAC"/>
              <w:rPr>
                <w:rFonts w:cs="Arial"/>
                <w:lang w:eastAsia="ja-JP"/>
              </w:rPr>
            </w:pPr>
            <w:r w:rsidRPr="00EF5447">
              <w:rPr>
                <w:rFonts w:cs="Arial"/>
                <w:lang w:eastAsia="ja-JP"/>
              </w:rPr>
              <w:t>DC_18A-42A_n257H</w:t>
            </w:r>
          </w:p>
          <w:p w14:paraId="31EA59B3" w14:textId="77777777" w:rsidR="002071AE" w:rsidRPr="00EF5447" w:rsidRDefault="002071AE" w:rsidP="008C1C13">
            <w:pPr>
              <w:pStyle w:val="TAC"/>
              <w:rPr>
                <w:rFonts w:cs="Arial"/>
                <w:lang w:eastAsia="ja-JP"/>
              </w:rPr>
            </w:pPr>
            <w:r w:rsidRPr="00EF5447">
              <w:rPr>
                <w:rFonts w:cs="Arial"/>
                <w:lang w:eastAsia="ja-JP"/>
              </w:rPr>
              <w:t>DC_18A-42A_n257I</w:t>
            </w:r>
          </w:p>
          <w:p w14:paraId="067FFBA7" w14:textId="77777777" w:rsidR="002071AE" w:rsidRPr="00EF5447" w:rsidRDefault="002071AE" w:rsidP="008C1C13">
            <w:pPr>
              <w:pStyle w:val="TAC"/>
              <w:rPr>
                <w:rFonts w:cs="Arial"/>
                <w:lang w:eastAsia="ja-JP"/>
              </w:rPr>
            </w:pPr>
            <w:r w:rsidRPr="00EF5447">
              <w:rPr>
                <w:rFonts w:cs="Arial"/>
                <w:lang w:eastAsia="ja-JP"/>
              </w:rPr>
              <w:t>DC_18A-42A_n257J</w:t>
            </w:r>
          </w:p>
          <w:p w14:paraId="76E5DE0D" w14:textId="77777777" w:rsidR="002071AE" w:rsidRPr="00EF5447" w:rsidRDefault="002071AE" w:rsidP="008C1C13">
            <w:pPr>
              <w:pStyle w:val="TAC"/>
              <w:rPr>
                <w:rFonts w:cs="Arial"/>
                <w:lang w:eastAsia="ja-JP"/>
              </w:rPr>
            </w:pPr>
            <w:r w:rsidRPr="00EF5447">
              <w:rPr>
                <w:rFonts w:cs="Arial"/>
                <w:lang w:eastAsia="ja-JP"/>
              </w:rPr>
              <w:t>DC_18A-42A_n257K</w:t>
            </w:r>
          </w:p>
          <w:p w14:paraId="6B849540" w14:textId="77777777" w:rsidR="002071AE" w:rsidRPr="00EF5447" w:rsidRDefault="002071AE" w:rsidP="008C1C13">
            <w:pPr>
              <w:pStyle w:val="TAC"/>
              <w:rPr>
                <w:rFonts w:cs="Arial"/>
                <w:lang w:eastAsia="ja-JP"/>
              </w:rPr>
            </w:pPr>
            <w:r w:rsidRPr="00EF5447">
              <w:rPr>
                <w:rFonts w:cs="Arial"/>
                <w:lang w:eastAsia="ja-JP"/>
              </w:rPr>
              <w:t>DC_18A-42A_n257L</w:t>
            </w:r>
          </w:p>
          <w:p w14:paraId="585EB441" w14:textId="77777777" w:rsidR="002071AE" w:rsidRPr="00EF5447" w:rsidRDefault="002071AE" w:rsidP="008C1C13">
            <w:pPr>
              <w:pStyle w:val="TAC"/>
              <w:rPr>
                <w:rFonts w:cs="Arial"/>
                <w:lang w:eastAsia="ja-JP"/>
              </w:rPr>
            </w:pPr>
            <w:r w:rsidRPr="00EF5447">
              <w:rPr>
                <w:rFonts w:cs="Arial"/>
                <w:lang w:eastAsia="ja-JP"/>
              </w:rPr>
              <w:t>DC_18A-42A_n257M</w:t>
            </w:r>
          </w:p>
          <w:p w14:paraId="44361321" w14:textId="77777777" w:rsidR="002071AE" w:rsidRPr="00EF5447" w:rsidRDefault="002071AE" w:rsidP="008C1C13">
            <w:pPr>
              <w:pStyle w:val="TAC"/>
              <w:rPr>
                <w:rFonts w:cs="Arial"/>
                <w:lang w:eastAsia="ja-JP"/>
              </w:rPr>
            </w:pPr>
            <w:r w:rsidRPr="00EF5447">
              <w:rPr>
                <w:rFonts w:cs="Arial"/>
                <w:lang w:eastAsia="ja-JP"/>
              </w:rPr>
              <w:t>DC_18A-42C_n257A</w:t>
            </w:r>
          </w:p>
          <w:p w14:paraId="6988B9F1" w14:textId="77777777" w:rsidR="002071AE" w:rsidRPr="00EF5447" w:rsidRDefault="002071AE" w:rsidP="008C1C13">
            <w:pPr>
              <w:pStyle w:val="TAC"/>
              <w:rPr>
                <w:rFonts w:cs="Arial"/>
                <w:lang w:eastAsia="ja-JP"/>
              </w:rPr>
            </w:pPr>
            <w:r w:rsidRPr="00EF5447">
              <w:rPr>
                <w:rFonts w:cs="Arial"/>
                <w:lang w:eastAsia="ja-JP"/>
              </w:rPr>
              <w:t>DC_18A-42C_n257D</w:t>
            </w:r>
          </w:p>
          <w:p w14:paraId="3D525467" w14:textId="77777777" w:rsidR="002071AE" w:rsidRPr="00EF5447" w:rsidRDefault="002071AE" w:rsidP="008C1C13">
            <w:pPr>
              <w:pStyle w:val="TAC"/>
              <w:rPr>
                <w:rFonts w:cs="Arial"/>
                <w:lang w:eastAsia="ja-JP"/>
              </w:rPr>
            </w:pPr>
            <w:r w:rsidRPr="00EF5447">
              <w:rPr>
                <w:rFonts w:cs="Arial"/>
                <w:lang w:eastAsia="ja-JP"/>
              </w:rPr>
              <w:t>DC_18A-42C_n257E</w:t>
            </w:r>
          </w:p>
          <w:p w14:paraId="1A7CC4F1" w14:textId="77777777" w:rsidR="002071AE" w:rsidRPr="00EF5447" w:rsidRDefault="002071AE" w:rsidP="008C1C13">
            <w:pPr>
              <w:pStyle w:val="TAC"/>
              <w:rPr>
                <w:rFonts w:cs="Arial"/>
                <w:lang w:eastAsia="ja-JP"/>
              </w:rPr>
            </w:pPr>
            <w:r w:rsidRPr="00EF5447">
              <w:rPr>
                <w:rFonts w:cs="Arial"/>
                <w:lang w:eastAsia="ja-JP"/>
              </w:rPr>
              <w:t>DC_18A-42C_n257F</w:t>
            </w:r>
          </w:p>
          <w:p w14:paraId="3F9C1D01" w14:textId="77777777" w:rsidR="002071AE" w:rsidRPr="00EF5447" w:rsidRDefault="002071AE" w:rsidP="008C1C13">
            <w:pPr>
              <w:pStyle w:val="TAC"/>
              <w:rPr>
                <w:rFonts w:cs="Arial"/>
                <w:lang w:eastAsia="ja-JP"/>
              </w:rPr>
            </w:pPr>
            <w:r w:rsidRPr="00EF5447">
              <w:rPr>
                <w:rFonts w:cs="Arial"/>
                <w:lang w:eastAsia="ja-JP"/>
              </w:rPr>
              <w:t>DC_18A-42C_n257G</w:t>
            </w:r>
          </w:p>
          <w:p w14:paraId="631185D4" w14:textId="77777777" w:rsidR="002071AE" w:rsidRPr="00EF5447" w:rsidRDefault="002071AE" w:rsidP="008C1C13">
            <w:pPr>
              <w:pStyle w:val="TAC"/>
              <w:rPr>
                <w:rFonts w:cs="Arial"/>
                <w:lang w:eastAsia="ja-JP"/>
              </w:rPr>
            </w:pPr>
            <w:r w:rsidRPr="00EF5447">
              <w:rPr>
                <w:rFonts w:cs="Arial"/>
                <w:lang w:eastAsia="ja-JP"/>
              </w:rPr>
              <w:t>DC_18A-42C_n257H</w:t>
            </w:r>
          </w:p>
          <w:p w14:paraId="32480762" w14:textId="77777777" w:rsidR="002071AE" w:rsidRPr="00EF5447" w:rsidRDefault="002071AE" w:rsidP="008C1C13">
            <w:pPr>
              <w:pStyle w:val="TAC"/>
              <w:rPr>
                <w:rFonts w:cs="Arial"/>
                <w:lang w:eastAsia="ja-JP"/>
              </w:rPr>
            </w:pPr>
            <w:r w:rsidRPr="00EF5447">
              <w:rPr>
                <w:rFonts w:cs="Arial"/>
                <w:lang w:eastAsia="ja-JP"/>
              </w:rPr>
              <w:t>DC_18A-42C_n257I</w:t>
            </w:r>
          </w:p>
          <w:p w14:paraId="10500DA0" w14:textId="77777777" w:rsidR="002071AE" w:rsidRPr="00EF5447" w:rsidRDefault="002071AE" w:rsidP="008C1C13">
            <w:pPr>
              <w:pStyle w:val="TAC"/>
              <w:rPr>
                <w:rFonts w:cs="Arial"/>
                <w:lang w:eastAsia="ja-JP"/>
              </w:rPr>
            </w:pPr>
            <w:r w:rsidRPr="00EF5447">
              <w:rPr>
                <w:rFonts w:cs="Arial"/>
                <w:lang w:eastAsia="ja-JP"/>
              </w:rPr>
              <w:t>DC_18A-42C_n257J</w:t>
            </w:r>
          </w:p>
          <w:p w14:paraId="6A27707D" w14:textId="77777777" w:rsidR="002071AE" w:rsidRPr="00EF5447" w:rsidRDefault="002071AE" w:rsidP="008C1C13">
            <w:pPr>
              <w:pStyle w:val="TAC"/>
              <w:rPr>
                <w:rFonts w:cs="Arial"/>
                <w:lang w:eastAsia="ja-JP"/>
              </w:rPr>
            </w:pPr>
            <w:r w:rsidRPr="00EF5447">
              <w:rPr>
                <w:rFonts w:cs="Arial"/>
                <w:lang w:eastAsia="ja-JP"/>
              </w:rPr>
              <w:t>DC_18A-42C_n257K</w:t>
            </w:r>
          </w:p>
          <w:p w14:paraId="0613628D" w14:textId="77777777" w:rsidR="002071AE" w:rsidRPr="00EF5447" w:rsidRDefault="002071AE" w:rsidP="008C1C13">
            <w:pPr>
              <w:pStyle w:val="TAC"/>
              <w:rPr>
                <w:rFonts w:cs="Arial"/>
                <w:lang w:eastAsia="ja-JP"/>
              </w:rPr>
            </w:pPr>
            <w:r w:rsidRPr="00EF5447">
              <w:rPr>
                <w:rFonts w:cs="Arial"/>
                <w:lang w:eastAsia="ja-JP"/>
              </w:rPr>
              <w:t>DC_18A-42C_n257L</w:t>
            </w:r>
          </w:p>
          <w:p w14:paraId="30B8675B" w14:textId="77777777" w:rsidR="002071AE" w:rsidRPr="00EF5447" w:rsidRDefault="002071AE" w:rsidP="008C1C13">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61E760" w14:textId="77777777" w:rsidR="002071AE" w:rsidRPr="00EF5447" w:rsidRDefault="002071AE" w:rsidP="008C1C13">
            <w:pPr>
              <w:pStyle w:val="TAC"/>
              <w:rPr>
                <w:lang w:eastAsia="ja-JP"/>
              </w:rPr>
            </w:pPr>
            <w:r w:rsidRPr="00EF5447">
              <w:rPr>
                <w:lang w:eastAsia="ja-JP"/>
              </w:rPr>
              <w:t>DC_18A_n257A</w:t>
            </w:r>
          </w:p>
          <w:p w14:paraId="1FF61522" w14:textId="77777777" w:rsidR="002071AE" w:rsidRPr="00EF5447" w:rsidRDefault="002071AE" w:rsidP="008C1C13">
            <w:pPr>
              <w:pStyle w:val="TAC"/>
              <w:rPr>
                <w:lang w:eastAsia="ja-JP"/>
              </w:rPr>
            </w:pPr>
            <w:r w:rsidRPr="00EF5447">
              <w:rPr>
                <w:lang w:eastAsia="ja-JP"/>
              </w:rPr>
              <w:t>DC_18A_n257G</w:t>
            </w:r>
          </w:p>
          <w:p w14:paraId="3E95893A" w14:textId="77777777" w:rsidR="002071AE" w:rsidRPr="00EF5447" w:rsidRDefault="002071AE" w:rsidP="008C1C13">
            <w:pPr>
              <w:pStyle w:val="TAC"/>
              <w:rPr>
                <w:lang w:eastAsia="ja-JP"/>
              </w:rPr>
            </w:pPr>
            <w:r w:rsidRPr="00EF5447">
              <w:rPr>
                <w:lang w:eastAsia="ja-JP"/>
              </w:rPr>
              <w:t>DC_18A_n257H</w:t>
            </w:r>
          </w:p>
          <w:p w14:paraId="09BE41AD" w14:textId="77777777" w:rsidR="002071AE" w:rsidRPr="00EF5447" w:rsidRDefault="002071AE" w:rsidP="008C1C13">
            <w:pPr>
              <w:pStyle w:val="TAC"/>
              <w:rPr>
                <w:lang w:eastAsia="ja-JP"/>
              </w:rPr>
            </w:pPr>
            <w:r w:rsidRPr="00EF5447">
              <w:rPr>
                <w:lang w:eastAsia="ja-JP"/>
              </w:rPr>
              <w:t>DC_18A_n257I</w:t>
            </w:r>
          </w:p>
          <w:p w14:paraId="62EA47E3" w14:textId="77777777" w:rsidR="002071AE" w:rsidRPr="00EF5447" w:rsidRDefault="002071AE" w:rsidP="008C1C13">
            <w:pPr>
              <w:pStyle w:val="TAC"/>
              <w:rPr>
                <w:lang w:eastAsia="ja-JP"/>
              </w:rPr>
            </w:pPr>
            <w:r w:rsidRPr="00EF5447">
              <w:rPr>
                <w:lang w:eastAsia="ja-JP"/>
              </w:rPr>
              <w:t>DC_42A_n257A</w:t>
            </w:r>
          </w:p>
          <w:p w14:paraId="50D4B897" w14:textId="77777777" w:rsidR="002071AE" w:rsidRPr="00EF5447" w:rsidRDefault="002071AE" w:rsidP="008C1C13">
            <w:pPr>
              <w:pStyle w:val="TAC"/>
              <w:rPr>
                <w:lang w:eastAsia="ja-JP"/>
              </w:rPr>
            </w:pPr>
            <w:r w:rsidRPr="00EF5447">
              <w:rPr>
                <w:lang w:eastAsia="ja-JP"/>
              </w:rPr>
              <w:t>DC_42A_n257G</w:t>
            </w:r>
          </w:p>
          <w:p w14:paraId="0BBA4CA1" w14:textId="77777777" w:rsidR="002071AE" w:rsidRPr="00EF5447" w:rsidRDefault="002071AE" w:rsidP="008C1C13">
            <w:pPr>
              <w:pStyle w:val="TAC"/>
              <w:rPr>
                <w:lang w:eastAsia="ja-JP"/>
              </w:rPr>
            </w:pPr>
            <w:r w:rsidRPr="00EF5447">
              <w:rPr>
                <w:lang w:eastAsia="ja-JP"/>
              </w:rPr>
              <w:t>DC_42A_n257H</w:t>
            </w:r>
          </w:p>
          <w:p w14:paraId="051A72D1" w14:textId="77777777" w:rsidR="002071AE" w:rsidRPr="00EF5447" w:rsidRDefault="002071AE" w:rsidP="008C1C13">
            <w:pPr>
              <w:pStyle w:val="TAC"/>
              <w:rPr>
                <w:lang w:eastAsia="ja-JP"/>
              </w:rPr>
            </w:pPr>
            <w:r w:rsidRPr="00EF5447">
              <w:rPr>
                <w:lang w:eastAsia="ja-JP"/>
              </w:rPr>
              <w:t>DC_42A_n257I</w:t>
            </w:r>
          </w:p>
          <w:p w14:paraId="62B3637C" w14:textId="77777777" w:rsidR="002071AE" w:rsidRPr="00EF5447" w:rsidRDefault="002071AE" w:rsidP="008C1C13">
            <w:pPr>
              <w:pStyle w:val="TAC"/>
              <w:rPr>
                <w:lang w:eastAsia="ja-JP"/>
              </w:rPr>
            </w:pPr>
            <w:r w:rsidRPr="00EF5447">
              <w:rPr>
                <w:lang w:eastAsia="ja-JP"/>
              </w:rPr>
              <w:t>DC_42C_n257A</w:t>
            </w:r>
          </w:p>
          <w:p w14:paraId="16FC88A8" w14:textId="77777777" w:rsidR="002071AE" w:rsidRPr="006E2D1D" w:rsidRDefault="002071AE" w:rsidP="008C1C13">
            <w:pPr>
              <w:pStyle w:val="TAC"/>
              <w:rPr>
                <w:lang w:val="sv-FI" w:eastAsia="ja-JP"/>
              </w:rPr>
            </w:pPr>
            <w:r w:rsidRPr="006E2D1D">
              <w:rPr>
                <w:lang w:val="sv-FI" w:eastAsia="ja-JP"/>
              </w:rPr>
              <w:t>DC_42C_n257G</w:t>
            </w:r>
          </w:p>
          <w:p w14:paraId="71134B20" w14:textId="77777777" w:rsidR="002071AE" w:rsidRPr="006E2D1D" w:rsidRDefault="002071AE" w:rsidP="008C1C13">
            <w:pPr>
              <w:pStyle w:val="TAC"/>
              <w:rPr>
                <w:lang w:val="sv-FI" w:eastAsia="ja-JP"/>
              </w:rPr>
            </w:pPr>
            <w:r w:rsidRPr="006E2D1D">
              <w:rPr>
                <w:lang w:val="sv-FI" w:eastAsia="ja-JP"/>
              </w:rPr>
              <w:t>DC_42C_n257H</w:t>
            </w:r>
          </w:p>
          <w:p w14:paraId="0C361060" w14:textId="77777777" w:rsidR="002071AE" w:rsidRPr="006E2D1D" w:rsidRDefault="002071AE" w:rsidP="008C1C13">
            <w:pPr>
              <w:pStyle w:val="TAC"/>
              <w:rPr>
                <w:noProof/>
                <w:lang w:val="sv-FI" w:eastAsia="zh-CN"/>
              </w:rPr>
            </w:pPr>
            <w:r w:rsidRPr="006E2D1D">
              <w:rPr>
                <w:lang w:val="sv-FI" w:eastAsia="ja-JP"/>
              </w:rPr>
              <w:t>DC_42C_n257I</w:t>
            </w:r>
          </w:p>
        </w:tc>
      </w:tr>
      <w:tr w:rsidR="002071AE" w:rsidRPr="00F51302" w14:paraId="3E202654"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CB0D1B" w14:textId="77777777" w:rsidR="002071AE" w:rsidRPr="00EF5447" w:rsidRDefault="002071AE" w:rsidP="008C1C13">
            <w:pPr>
              <w:pStyle w:val="TAC"/>
              <w:rPr>
                <w:lang w:eastAsia="zh-CN"/>
              </w:rPr>
            </w:pPr>
            <w:r w:rsidRPr="00EF5447">
              <w:rPr>
                <w:rFonts w:cs="Arial"/>
                <w:lang w:eastAsia="ja-JP"/>
              </w:rPr>
              <w:t>DC_18A-41A_n257</w:t>
            </w:r>
            <w:r w:rsidRPr="00EF5447">
              <w:rPr>
                <w:rFonts w:cs="Arial"/>
                <w:lang w:eastAsia="zh-CN"/>
              </w:rPr>
              <w:t>A</w:t>
            </w:r>
          </w:p>
          <w:p w14:paraId="0AC2AAA4" w14:textId="77777777" w:rsidR="002071AE" w:rsidRPr="00EF5447" w:rsidRDefault="002071AE" w:rsidP="008C1C13">
            <w:pPr>
              <w:pStyle w:val="TAC"/>
              <w:rPr>
                <w:rFonts w:cs="Arial"/>
                <w:lang w:eastAsia="zh-CN"/>
              </w:rPr>
            </w:pPr>
            <w:r w:rsidRPr="00EF5447">
              <w:rPr>
                <w:rFonts w:cs="Arial"/>
                <w:lang w:eastAsia="ja-JP"/>
              </w:rPr>
              <w:t>DC_18A-41A_n257</w:t>
            </w:r>
            <w:r w:rsidRPr="00EF5447">
              <w:rPr>
                <w:rFonts w:cs="Arial"/>
                <w:lang w:eastAsia="zh-CN"/>
              </w:rPr>
              <w:t>G</w:t>
            </w:r>
          </w:p>
          <w:p w14:paraId="6919035B" w14:textId="77777777" w:rsidR="002071AE" w:rsidRPr="00EF5447" w:rsidRDefault="002071AE" w:rsidP="008C1C13">
            <w:pPr>
              <w:pStyle w:val="TAC"/>
              <w:rPr>
                <w:rFonts w:cs="Arial"/>
                <w:lang w:eastAsia="zh-CN"/>
              </w:rPr>
            </w:pPr>
            <w:r w:rsidRPr="00EF5447">
              <w:rPr>
                <w:rFonts w:cs="Arial"/>
                <w:lang w:eastAsia="ja-JP"/>
              </w:rPr>
              <w:t>DC_18A-41A_n257</w:t>
            </w:r>
            <w:r w:rsidRPr="00EF5447">
              <w:rPr>
                <w:rFonts w:cs="Arial"/>
                <w:lang w:eastAsia="zh-CN"/>
              </w:rPr>
              <w:t>H</w:t>
            </w:r>
          </w:p>
          <w:p w14:paraId="7FA2B995" w14:textId="77777777" w:rsidR="002071AE" w:rsidRPr="00EF5447" w:rsidRDefault="002071AE" w:rsidP="008C1C13">
            <w:pPr>
              <w:pStyle w:val="TAC"/>
              <w:rPr>
                <w:rFonts w:cs="Arial"/>
                <w:lang w:eastAsia="zh-CN"/>
              </w:rPr>
            </w:pPr>
            <w:r w:rsidRPr="00EF5447">
              <w:rPr>
                <w:rFonts w:cs="Arial"/>
                <w:lang w:eastAsia="ja-JP"/>
              </w:rPr>
              <w:t>DC_18A-41A_n257</w:t>
            </w:r>
            <w:r w:rsidRPr="00EF5447">
              <w:rPr>
                <w:rFonts w:cs="Arial"/>
                <w:lang w:eastAsia="zh-CN"/>
              </w:rPr>
              <w:t>I</w:t>
            </w:r>
          </w:p>
          <w:p w14:paraId="20B68F2E" w14:textId="77777777" w:rsidR="002071AE" w:rsidRPr="00EF5447" w:rsidRDefault="002071AE" w:rsidP="008C1C13">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14:paraId="169F898B" w14:textId="77777777" w:rsidR="002071AE" w:rsidRPr="00EF5447" w:rsidRDefault="002071AE" w:rsidP="008C1C13">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14:paraId="016C44F5" w14:textId="77777777" w:rsidR="002071AE" w:rsidRPr="00EF5447" w:rsidRDefault="002071AE" w:rsidP="008C1C13">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14:paraId="319E2BF8" w14:textId="77777777" w:rsidR="002071AE" w:rsidRPr="00EF5447" w:rsidRDefault="002071AE" w:rsidP="008C1C13">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098F15" w14:textId="77777777" w:rsidR="002071AE" w:rsidRPr="00EF5447" w:rsidRDefault="002071AE" w:rsidP="008C1C13">
            <w:pPr>
              <w:pStyle w:val="TAC"/>
              <w:rPr>
                <w:lang w:eastAsia="zh-CN"/>
              </w:rPr>
            </w:pPr>
            <w:r w:rsidRPr="00EF5447">
              <w:rPr>
                <w:lang w:eastAsia="ja-JP"/>
              </w:rPr>
              <w:t>DC_1</w:t>
            </w:r>
            <w:r w:rsidRPr="00EF5447">
              <w:rPr>
                <w:lang w:eastAsia="zh-CN"/>
              </w:rPr>
              <w:t>8</w:t>
            </w:r>
            <w:r w:rsidRPr="00EF5447">
              <w:rPr>
                <w:lang w:eastAsia="ja-JP"/>
              </w:rPr>
              <w:t>A_n257A</w:t>
            </w:r>
          </w:p>
          <w:p w14:paraId="35C2CA45" w14:textId="77777777" w:rsidR="002071AE" w:rsidRPr="00EF5447" w:rsidRDefault="002071AE" w:rsidP="008C1C13">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0CD68CA7" w14:textId="77777777" w:rsidR="002071AE" w:rsidRPr="00EF5447" w:rsidRDefault="002071AE" w:rsidP="008C1C13">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1DDE9AB7" w14:textId="77777777" w:rsidR="002071AE" w:rsidRPr="00EF5447" w:rsidRDefault="002071AE" w:rsidP="008C1C13">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p w14:paraId="7FE23339" w14:textId="77777777" w:rsidR="002071AE" w:rsidRPr="00EF5447" w:rsidRDefault="002071AE" w:rsidP="008C1C13">
            <w:pPr>
              <w:pStyle w:val="TAC"/>
              <w:rPr>
                <w:lang w:eastAsia="zh-CN"/>
              </w:rPr>
            </w:pPr>
            <w:r w:rsidRPr="00EF5447">
              <w:rPr>
                <w:lang w:eastAsia="ja-JP"/>
              </w:rPr>
              <w:t>DC_</w:t>
            </w:r>
            <w:r w:rsidRPr="00EF5447">
              <w:rPr>
                <w:lang w:eastAsia="zh-CN"/>
              </w:rPr>
              <w:t>41</w:t>
            </w:r>
            <w:r w:rsidRPr="00EF5447">
              <w:rPr>
                <w:lang w:eastAsia="ja-JP"/>
              </w:rPr>
              <w:t>A_n257A</w:t>
            </w:r>
          </w:p>
          <w:p w14:paraId="23D3FC42" w14:textId="77777777" w:rsidR="002071AE" w:rsidRPr="00EF5447" w:rsidRDefault="002071AE" w:rsidP="008C1C13">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16812ED8" w14:textId="77777777" w:rsidR="002071AE" w:rsidRPr="00EF5447" w:rsidRDefault="002071AE" w:rsidP="008C1C13">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74EED727" w14:textId="77777777" w:rsidR="002071AE" w:rsidRPr="00EF5447" w:rsidRDefault="002071AE" w:rsidP="008C1C13">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09C0E656" w14:textId="77777777" w:rsidR="002071AE" w:rsidRPr="00EF5447" w:rsidRDefault="002071AE" w:rsidP="008C1C13">
            <w:pPr>
              <w:pStyle w:val="TAC"/>
              <w:rPr>
                <w:lang w:eastAsia="zh-CN"/>
              </w:rPr>
            </w:pPr>
            <w:r w:rsidRPr="00EF5447">
              <w:rPr>
                <w:lang w:eastAsia="ja-JP"/>
              </w:rPr>
              <w:t>DC_</w:t>
            </w:r>
            <w:r w:rsidRPr="00EF5447">
              <w:rPr>
                <w:lang w:eastAsia="zh-CN"/>
              </w:rPr>
              <w:t>41C</w:t>
            </w:r>
            <w:r w:rsidRPr="00EF5447">
              <w:rPr>
                <w:lang w:eastAsia="ja-JP"/>
              </w:rPr>
              <w:t>_n257A</w:t>
            </w:r>
          </w:p>
          <w:p w14:paraId="48512BC3" w14:textId="77777777" w:rsidR="002071AE" w:rsidRPr="006E2D1D" w:rsidRDefault="002071AE" w:rsidP="008C1C13">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14:paraId="6D08AC5B" w14:textId="77777777" w:rsidR="002071AE" w:rsidRPr="006E2D1D" w:rsidRDefault="002071AE" w:rsidP="008C1C13">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14:paraId="00C91B12" w14:textId="77777777" w:rsidR="002071AE" w:rsidRPr="006E2D1D" w:rsidRDefault="002071AE" w:rsidP="008C1C13">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2071AE" w:rsidRPr="00EF5447" w14:paraId="0EFCC92A"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6B4579" w14:textId="77777777" w:rsidR="002071AE" w:rsidRPr="00EF5447" w:rsidRDefault="002071AE" w:rsidP="008C1C13">
            <w:pPr>
              <w:pStyle w:val="TAC"/>
              <w:rPr>
                <w:noProof/>
                <w:vertAlign w:val="superscript"/>
                <w:lang w:eastAsia="zh-CN"/>
              </w:rPr>
            </w:pPr>
            <w:r w:rsidRPr="00EF5447">
              <w:rPr>
                <w:noProof/>
                <w:lang w:eastAsia="zh-CN"/>
              </w:rPr>
              <w:t>DC_19A-21A_n257A</w:t>
            </w:r>
            <w:r w:rsidRPr="00EF5447">
              <w:rPr>
                <w:noProof/>
                <w:vertAlign w:val="superscript"/>
                <w:lang w:eastAsia="zh-CN"/>
              </w:rPr>
              <w:t>2</w:t>
            </w:r>
          </w:p>
          <w:p w14:paraId="185519E9" w14:textId="77777777" w:rsidR="002071AE" w:rsidRPr="00EF5447" w:rsidRDefault="002071AE" w:rsidP="008C1C13">
            <w:pPr>
              <w:pStyle w:val="TAC"/>
              <w:rPr>
                <w:noProof/>
                <w:lang w:eastAsia="zh-CN"/>
              </w:rPr>
            </w:pPr>
            <w:r w:rsidRPr="00EF5447">
              <w:rPr>
                <w:noProof/>
                <w:lang w:eastAsia="zh-CN"/>
              </w:rPr>
              <w:t>DC_19A-21A_n257D</w:t>
            </w:r>
            <w:r w:rsidRPr="00EF5447">
              <w:rPr>
                <w:noProof/>
                <w:vertAlign w:val="superscript"/>
                <w:lang w:eastAsia="zh-CN"/>
              </w:rPr>
              <w:t>2</w:t>
            </w:r>
          </w:p>
          <w:p w14:paraId="13CFC94D" w14:textId="77777777" w:rsidR="002071AE" w:rsidRPr="00EF5447" w:rsidRDefault="002071AE" w:rsidP="008C1C13">
            <w:pPr>
              <w:pStyle w:val="TAC"/>
              <w:rPr>
                <w:noProof/>
                <w:lang w:eastAsia="zh-CN"/>
              </w:rPr>
            </w:pPr>
            <w:r w:rsidRPr="00EF5447">
              <w:rPr>
                <w:noProof/>
                <w:lang w:eastAsia="zh-CN"/>
              </w:rPr>
              <w:t>DC_19A-21A_n257E</w:t>
            </w:r>
            <w:r w:rsidRPr="00EF5447">
              <w:rPr>
                <w:noProof/>
                <w:vertAlign w:val="superscript"/>
                <w:lang w:eastAsia="zh-CN"/>
              </w:rPr>
              <w:t>2</w:t>
            </w:r>
          </w:p>
          <w:p w14:paraId="256A57A8" w14:textId="77777777" w:rsidR="002071AE" w:rsidRPr="00EF5447" w:rsidRDefault="002071AE" w:rsidP="008C1C13">
            <w:pPr>
              <w:pStyle w:val="TAC"/>
              <w:rPr>
                <w:noProof/>
                <w:vertAlign w:val="superscript"/>
                <w:lang w:eastAsia="zh-CN"/>
              </w:rPr>
            </w:pPr>
            <w:r w:rsidRPr="00EF5447">
              <w:rPr>
                <w:noProof/>
                <w:lang w:eastAsia="zh-CN"/>
              </w:rPr>
              <w:t>DC_19A-21A_n257F</w:t>
            </w:r>
            <w:r w:rsidRPr="00EF5447">
              <w:rPr>
                <w:noProof/>
                <w:vertAlign w:val="superscript"/>
                <w:lang w:eastAsia="zh-CN"/>
              </w:rPr>
              <w:t>2</w:t>
            </w:r>
          </w:p>
          <w:p w14:paraId="7BB182D9" w14:textId="77777777" w:rsidR="002071AE" w:rsidRPr="00EF5447" w:rsidRDefault="002071AE" w:rsidP="008C1C13">
            <w:pPr>
              <w:pStyle w:val="TAC"/>
              <w:rPr>
                <w:lang w:eastAsia="ja-JP"/>
              </w:rPr>
            </w:pPr>
            <w:r w:rsidRPr="00EF5447">
              <w:rPr>
                <w:lang w:eastAsia="ja-JP"/>
              </w:rPr>
              <w:t>DC_19A-21A_n257G</w:t>
            </w:r>
          </w:p>
          <w:p w14:paraId="63F5AF39" w14:textId="77777777" w:rsidR="002071AE" w:rsidRPr="00EF5447" w:rsidRDefault="002071AE" w:rsidP="008C1C13">
            <w:pPr>
              <w:pStyle w:val="TAC"/>
              <w:rPr>
                <w:lang w:eastAsia="ja-JP"/>
              </w:rPr>
            </w:pPr>
            <w:r w:rsidRPr="00EF5447">
              <w:rPr>
                <w:lang w:eastAsia="ja-JP"/>
              </w:rPr>
              <w:t>DC_19A-21A_n257H</w:t>
            </w:r>
          </w:p>
          <w:p w14:paraId="6350093A" w14:textId="77777777" w:rsidR="002071AE" w:rsidRPr="00EF5447" w:rsidRDefault="002071AE" w:rsidP="008C1C13">
            <w:pPr>
              <w:pStyle w:val="TAC"/>
              <w:rPr>
                <w:lang w:eastAsia="ja-JP"/>
              </w:rPr>
            </w:pPr>
            <w:r w:rsidRPr="00EF5447">
              <w:rPr>
                <w:lang w:eastAsia="ja-JP"/>
              </w:rPr>
              <w:t>DC_19A-21A_n257I</w:t>
            </w:r>
          </w:p>
          <w:p w14:paraId="107EE903" w14:textId="77777777" w:rsidR="002071AE" w:rsidRPr="00EF5447" w:rsidRDefault="002071AE" w:rsidP="008C1C13">
            <w:pPr>
              <w:pStyle w:val="TAC"/>
              <w:rPr>
                <w:lang w:eastAsia="ja-JP"/>
              </w:rPr>
            </w:pPr>
            <w:r w:rsidRPr="00EF5447">
              <w:rPr>
                <w:lang w:eastAsia="ja-JP"/>
              </w:rPr>
              <w:t>DC_19A-21A_n257J</w:t>
            </w:r>
          </w:p>
          <w:p w14:paraId="6FBDE3FD" w14:textId="77777777" w:rsidR="002071AE" w:rsidRPr="00EF5447" w:rsidRDefault="002071AE" w:rsidP="008C1C13">
            <w:pPr>
              <w:pStyle w:val="TAC"/>
              <w:rPr>
                <w:lang w:eastAsia="ja-JP"/>
              </w:rPr>
            </w:pPr>
            <w:r w:rsidRPr="00EF5447">
              <w:rPr>
                <w:lang w:eastAsia="ja-JP"/>
              </w:rPr>
              <w:t>DC_19A-21A_n257K</w:t>
            </w:r>
          </w:p>
          <w:p w14:paraId="62E06130" w14:textId="77777777" w:rsidR="002071AE" w:rsidRPr="00EF5447" w:rsidRDefault="002071AE" w:rsidP="008C1C13">
            <w:pPr>
              <w:pStyle w:val="TAC"/>
              <w:rPr>
                <w:lang w:eastAsia="ja-JP"/>
              </w:rPr>
            </w:pPr>
            <w:r w:rsidRPr="00EF5447">
              <w:rPr>
                <w:lang w:eastAsia="ja-JP"/>
              </w:rPr>
              <w:t>DC_19A-21A_n257L</w:t>
            </w:r>
          </w:p>
          <w:p w14:paraId="54FD4714" w14:textId="77777777" w:rsidR="002071AE" w:rsidRPr="00EF5447" w:rsidRDefault="002071AE" w:rsidP="008C1C13">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9C9F89" w14:textId="77777777" w:rsidR="002071AE" w:rsidRPr="00EF5447" w:rsidRDefault="002071AE" w:rsidP="008C1C13">
            <w:pPr>
              <w:pStyle w:val="TAC"/>
              <w:rPr>
                <w:noProof/>
                <w:lang w:eastAsia="zh-CN"/>
              </w:rPr>
            </w:pPr>
            <w:r w:rsidRPr="00EF5447">
              <w:rPr>
                <w:noProof/>
                <w:lang w:eastAsia="zh-CN"/>
              </w:rPr>
              <w:t>DC_19A_n257A</w:t>
            </w:r>
          </w:p>
          <w:p w14:paraId="7AA1195E" w14:textId="77777777" w:rsidR="002071AE" w:rsidRPr="00EF5447" w:rsidRDefault="002071AE" w:rsidP="008C1C13">
            <w:pPr>
              <w:pStyle w:val="TAC"/>
              <w:rPr>
                <w:noProof/>
                <w:lang w:eastAsia="ja-JP"/>
              </w:rPr>
            </w:pPr>
            <w:r w:rsidRPr="00EF5447">
              <w:rPr>
                <w:noProof/>
              </w:rPr>
              <w:t>DC_19A_n257</w:t>
            </w:r>
            <w:r w:rsidRPr="00EF5447">
              <w:rPr>
                <w:noProof/>
                <w:lang w:eastAsia="ja-JP"/>
              </w:rPr>
              <w:t>D</w:t>
            </w:r>
          </w:p>
          <w:p w14:paraId="115719BF" w14:textId="77777777" w:rsidR="002071AE" w:rsidRPr="00EF5447" w:rsidRDefault="002071AE" w:rsidP="008C1C13">
            <w:pPr>
              <w:pStyle w:val="TAC"/>
              <w:rPr>
                <w:lang w:eastAsia="ja-JP"/>
              </w:rPr>
            </w:pPr>
            <w:r w:rsidRPr="00EF5447">
              <w:rPr>
                <w:lang w:eastAsia="ja-JP"/>
              </w:rPr>
              <w:t>DC_19A_n257G</w:t>
            </w:r>
          </w:p>
          <w:p w14:paraId="55836BC2" w14:textId="77777777" w:rsidR="002071AE" w:rsidRPr="00EF5447" w:rsidRDefault="002071AE" w:rsidP="008C1C13">
            <w:pPr>
              <w:pStyle w:val="TAC"/>
              <w:rPr>
                <w:lang w:eastAsia="ja-JP"/>
              </w:rPr>
            </w:pPr>
            <w:r w:rsidRPr="00EF5447">
              <w:rPr>
                <w:lang w:eastAsia="ja-JP"/>
              </w:rPr>
              <w:t>DC_19A_n257H</w:t>
            </w:r>
          </w:p>
          <w:p w14:paraId="2DC9D43C" w14:textId="77777777" w:rsidR="002071AE" w:rsidRPr="00EF5447" w:rsidRDefault="002071AE" w:rsidP="008C1C13">
            <w:pPr>
              <w:pStyle w:val="TAC"/>
              <w:rPr>
                <w:noProof/>
                <w:lang w:eastAsia="zh-CN"/>
              </w:rPr>
            </w:pPr>
            <w:r w:rsidRPr="00EF5447">
              <w:rPr>
                <w:lang w:eastAsia="ja-JP"/>
              </w:rPr>
              <w:t>DC_19A_n257I</w:t>
            </w:r>
          </w:p>
          <w:p w14:paraId="32DFC4B5" w14:textId="77777777" w:rsidR="002071AE" w:rsidRPr="00EF5447" w:rsidRDefault="002071AE" w:rsidP="008C1C13">
            <w:pPr>
              <w:pStyle w:val="TAC"/>
              <w:rPr>
                <w:noProof/>
                <w:lang w:eastAsia="zh-CN"/>
              </w:rPr>
            </w:pPr>
            <w:r w:rsidRPr="00EF5447">
              <w:rPr>
                <w:noProof/>
                <w:lang w:eastAsia="zh-CN"/>
              </w:rPr>
              <w:t>DC_21A_n257A</w:t>
            </w:r>
          </w:p>
          <w:p w14:paraId="4D8A3576" w14:textId="77777777" w:rsidR="002071AE" w:rsidRPr="00EF5447" w:rsidRDefault="002071AE" w:rsidP="008C1C13">
            <w:pPr>
              <w:pStyle w:val="TAC"/>
              <w:rPr>
                <w:noProof/>
                <w:lang w:eastAsia="ja-JP"/>
              </w:rPr>
            </w:pPr>
            <w:r w:rsidRPr="00EF5447">
              <w:rPr>
                <w:noProof/>
              </w:rPr>
              <w:t>DC_21A_n257</w:t>
            </w:r>
            <w:r w:rsidRPr="00EF5447">
              <w:rPr>
                <w:noProof/>
                <w:lang w:eastAsia="ja-JP"/>
              </w:rPr>
              <w:t>D</w:t>
            </w:r>
          </w:p>
          <w:p w14:paraId="4A31C450" w14:textId="77777777" w:rsidR="002071AE" w:rsidRPr="00EF5447" w:rsidRDefault="002071AE" w:rsidP="008C1C13">
            <w:pPr>
              <w:pStyle w:val="TAC"/>
              <w:rPr>
                <w:lang w:eastAsia="ja-JP"/>
              </w:rPr>
            </w:pPr>
            <w:r w:rsidRPr="00EF5447">
              <w:rPr>
                <w:lang w:eastAsia="ja-JP"/>
              </w:rPr>
              <w:t>DC_21A_n257G</w:t>
            </w:r>
          </w:p>
          <w:p w14:paraId="7244FFBC" w14:textId="77777777" w:rsidR="002071AE" w:rsidRPr="00EF5447" w:rsidRDefault="002071AE" w:rsidP="008C1C13">
            <w:pPr>
              <w:pStyle w:val="TAC"/>
              <w:rPr>
                <w:lang w:eastAsia="ja-JP"/>
              </w:rPr>
            </w:pPr>
            <w:r w:rsidRPr="00EF5447">
              <w:rPr>
                <w:lang w:eastAsia="ja-JP"/>
              </w:rPr>
              <w:t>DC_21A_n257H</w:t>
            </w:r>
          </w:p>
          <w:p w14:paraId="5C13C4DC" w14:textId="77777777" w:rsidR="002071AE" w:rsidRPr="00EF5447" w:rsidRDefault="002071AE" w:rsidP="008C1C13">
            <w:pPr>
              <w:pStyle w:val="TAC"/>
              <w:rPr>
                <w:lang w:eastAsia="ja-JP"/>
              </w:rPr>
            </w:pPr>
            <w:r w:rsidRPr="00EF5447">
              <w:rPr>
                <w:lang w:eastAsia="ja-JP"/>
              </w:rPr>
              <w:t>DC_21A_n257I</w:t>
            </w:r>
          </w:p>
          <w:p w14:paraId="7D74059C" w14:textId="77777777" w:rsidR="002071AE" w:rsidRPr="00EF5447" w:rsidRDefault="002071AE" w:rsidP="008C1C13">
            <w:pPr>
              <w:pStyle w:val="TAC"/>
              <w:rPr>
                <w:lang w:eastAsia="ja-JP"/>
              </w:rPr>
            </w:pPr>
            <w:r w:rsidRPr="00EF5447">
              <w:rPr>
                <w:lang w:eastAsia="ja-JP"/>
              </w:rPr>
              <w:t>DC_21A_n257J</w:t>
            </w:r>
          </w:p>
          <w:p w14:paraId="67081BC5" w14:textId="77777777" w:rsidR="002071AE" w:rsidRPr="00EF5447" w:rsidRDefault="002071AE" w:rsidP="008C1C13">
            <w:pPr>
              <w:pStyle w:val="TAC"/>
              <w:rPr>
                <w:lang w:eastAsia="ja-JP"/>
              </w:rPr>
            </w:pPr>
            <w:r w:rsidRPr="00EF5447">
              <w:rPr>
                <w:lang w:eastAsia="ja-JP"/>
              </w:rPr>
              <w:t>DC_21A_n257K</w:t>
            </w:r>
          </w:p>
          <w:p w14:paraId="3D1E3633" w14:textId="77777777" w:rsidR="002071AE" w:rsidRPr="00EF5447" w:rsidRDefault="002071AE" w:rsidP="008C1C13">
            <w:pPr>
              <w:pStyle w:val="TAC"/>
              <w:rPr>
                <w:lang w:eastAsia="ja-JP"/>
              </w:rPr>
            </w:pPr>
            <w:r w:rsidRPr="00EF5447">
              <w:rPr>
                <w:lang w:eastAsia="ja-JP"/>
              </w:rPr>
              <w:t>DC_21A_n257L</w:t>
            </w:r>
          </w:p>
          <w:p w14:paraId="4B121001" w14:textId="77777777" w:rsidR="002071AE" w:rsidRPr="00EF5447" w:rsidRDefault="002071AE" w:rsidP="008C1C13">
            <w:pPr>
              <w:pStyle w:val="TAC"/>
              <w:rPr>
                <w:noProof/>
                <w:lang w:eastAsia="zh-CN"/>
              </w:rPr>
            </w:pPr>
            <w:r w:rsidRPr="00EF5447">
              <w:rPr>
                <w:lang w:eastAsia="ja-JP"/>
              </w:rPr>
              <w:t>DC_21A_n257M</w:t>
            </w:r>
          </w:p>
        </w:tc>
      </w:tr>
      <w:tr w:rsidR="002071AE" w:rsidRPr="00EF5447" w14:paraId="34990AA0"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BDF8B9" w14:textId="77777777" w:rsidR="002071AE" w:rsidRPr="00EF5447" w:rsidRDefault="002071AE" w:rsidP="008C1C13">
            <w:pPr>
              <w:pStyle w:val="TAC"/>
              <w:rPr>
                <w:noProof/>
                <w:vertAlign w:val="superscript"/>
                <w:lang w:eastAsia="zh-CN"/>
              </w:rPr>
            </w:pPr>
            <w:r w:rsidRPr="00EF5447">
              <w:rPr>
                <w:noProof/>
                <w:lang w:eastAsia="zh-CN"/>
              </w:rPr>
              <w:t>DC_19A-42A_n257A</w:t>
            </w:r>
            <w:r w:rsidRPr="00EF5447">
              <w:rPr>
                <w:noProof/>
                <w:vertAlign w:val="superscript"/>
                <w:lang w:eastAsia="zh-CN"/>
              </w:rPr>
              <w:t>2</w:t>
            </w:r>
          </w:p>
          <w:p w14:paraId="1CFB87FB" w14:textId="77777777" w:rsidR="002071AE" w:rsidRPr="00EF5447" w:rsidRDefault="002071AE" w:rsidP="008C1C13">
            <w:pPr>
              <w:pStyle w:val="TAC"/>
              <w:rPr>
                <w:noProof/>
                <w:lang w:eastAsia="zh-CN"/>
              </w:rPr>
            </w:pPr>
            <w:r w:rsidRPr="00EF5447">
              <w:rPr>
                <w:noProof/>
                <w:lang w:eastAsia="zh-CN"/>
              </w:rPr>
              <w:t>DC_19A-42A_n257D</w:t>
            </w:r>
            <w:r w:rsidRPr="00EF5447">
              <w:rPr>
                <w:noProof/>
                <w:vertAlign w:val="superscript"/>
                <w:lang w:eastAsia="zh-CN"/>
              </w:rPr>
              <w:t>2</w:t>
            </w:r>
          </w:p>
          <w:p w14:paraId="789C798D" w14:textId="77777777" w:rsidR="002071AE" w:rsidRPr="00EF5447" w:rsidRDefault="002071AE" w:rsidP="008C1C13">
            <w:pPr>
              <w:pStyle w:val="TAC"/>
              <w:rPr>
                <w:noProof/>
                <w:lang w:eastAsia="zh-CN"/>
              </w:rPr>
            </w:pPr>
            <w:r w:rsidRPr="00EF5447">
              <w:rPr>
                <w:noProof/>
                <w:lang w:eastAsia="zh-CN"/>
              </w:rPr>
              <w:t>DC_19A-42A_n257E</w:t>
            </w:r>
            <w:r w:rsidRPr="00EF5447">
              <w:rPr>
                <w:noProof/>
                <w:vertAlign w:val="superscript"/>
                <w:lang w:eastAsia="zh-CN"/>
              </w:rPr>
              <w:t>2</w:t>
            </w:r>
          </w:p>
          <w:p w14:paraId="25F02078" w14:textId="77777777" w:rsidR="002071AE" w:rsidRPr="00EF5447" w:rsidRDefault="002071AE" w:rsidP="008C1C13">
            <w:pPr>
              <w:pStyle w:val="TAC"/>
              <w:rPr>
                <w:noProof/>
                <w:vertAlign w:val="superscript"/>
                <w:lang w:eastAsia="zh-CN"/>
              </w:rPr>
            </w:pPr>
            <w:r w:rsidRPr="00EF5447">
              <w:rPr>
                <w:noProof/>
                <w:lang w:eastAsia="zh-CN"/>
              </w:rPr>
              <w:t>DC_19A-42A_n257F</w:t>
            </w:r>
            <w:r w:rsidRPr="00EF5447">
              <w:rPr>
                <w:noProof/>
                <w:vertAlign w:val="superscript"/>
                <w:lang w:eastAsia="zh-CN"/>
              </w:rPr>
              <w:t>2</w:t>
            </w:r>
          </w:p>
          <w:p w14:paraId="081A5405" w14:textId="77777777" w:rsidR="002071AE" w:rsidRPr="00EF5447" w:rsidRDefault="002071AE" w:rsidP="008C1C13">
            <w:pPr>
              <w:pStyle w:val="TAC"/>
              <w:rPr>
                <w:noProof/>
                <w:lang w:eastAsia="zh-CN"/>
              </w:rPr>
            </w:pPr>
            <w:r w:rsidRPr="00EF5447">
              <w:rPr>
                <w:noProof/>
                <w:lang w:eastAsia="zh-CN"/>
              </w:rPr>
              <w:t>DC_19A-42A_n257G</w:t>
            </w:r>
            <w:r w:rsidRPr="00EF5447">
              <w:rPr>
                <w:noProof/>
                <w:vertAlign w:val="superscript"/>
                <w:lang w:eastAsia="zh-CN"/>
              </w:rPr>
              <w:t>2</w:t>
            </w:r>
          </w:p>
          <w:p w14:paraId="7515EEAC" w14:textId="77777777" w:rsidR="002071AE" w:rsidRPr="00EF5447" w:rsidRDefault="002071AE" w:rsidP="008C1C13">
            <w:pPr>
              <w:pStyle w:val="TAC"/>
              <w:rPr>
                <w:noProof/>
                <w:lang w:eastAsia="zh-CN"/>
              </w:rPr>
            </w:pPr>
            <w:r w:rsidRPr="00EF5447">
              <w:rPr>
                <w:noProof/>
                <w:lang w:eastAsia="zh-CN"/>
              </w:rPr>
              <w:t>DC_19A-42A_n257H</w:t>
            </w:r>
            <w:r w:rsidRPr="00EF5447">
              <w:rPr>
                <w:noProof/>
                <w:vertAlign w:val="superscript"/>
                <w:lang w:eastAsia="zh-CN"/>
              </w:rPr>
              <w:t>2</w:t>
            </w:r>
          </w:p>
          <w:p w14:paraId="657238CA" w14:textId="77777777" w:rsidR="002071AE" w:rsidRPr="00EF5447" w:rsidRDefault="002071AE" w:rsidP="008C1C13">
            <w:pPr>
              <w:pStyle w:val="TAC"/>
              <w:rPr>
                <w:noProof/>
                <w:lang w:eastAsia="zh-CN"/>
              </w:rPr>
            </w:pPr>
            <w:r w:rsidRPr="00EF5447">
              <w:rPr>
                <w:noProof/>
                <w:lang w:eastAsia="zh-CN"/>
              </w:rPr>
              <w:t>DC_19A-42A_n257I</w:t>
            </w:r>
            <w:r w:rsidRPr="00EF5447">
              <w:rPr>
                <w:noProof/>
                <w:vertAlign w:val="superscript"/>
                <w:lang w:eastAsia="zh-CN"/>
              </w:rPr>
              <w:t>2</w:t>
            </w:r>
          </w:p>
          <w:p w14:paraId="69F98468" w14:textId="77777777" w:rsidR="002071AE" w:rsidRPr="00EF5447" w:rsidRDefault="002071AE" w:rsidP="008C1C13">
            <w:pPr>
              <w:pStyle w:val="TAC"/>
              <w:rPr>
                <w:noProof/>
                <w:vertAlign w:val="superscript"/>
                <w:lang w:eastAsia="zh-CN"/>
              </w:rPr>
            </w:pPr>
            <w:r w:rsidRPr="00EF5447">
              <w:t>DC_19A-42C_n257A</w:t>
            </w:r>
            <w:r w:rsidRPr="00EF5447">
              <w:rPr>
                <w:noProof/>
                <w:vertAlign w:val="superscript"/>
                <w:lang w:eastAsia="zh-CN"/>
              </w:rPr>
              <w:t>2</w:t>
            </w:r>
          </w:p>
          <w:p w14:paraId="2459809F" w14:textId="77777777" w:rsidR="002071AE" w:rsidRPr="00EF5447" w:rsidRDefault="002071AE" w:rsidP="008C1C13">
            <w:pPr>
              <w:pStyle w:val="TAC"/>
              <w:rPr>
                <w:noProof/>
                <w:lang w:eastAsia="zh-CN"/>
              </w:rPr>
            </w:pPr>
            <w:r w:rsidRPr="00EF5447">
              <w:rPr>
                <w:noProof/>
                <w:lang w:eastAsia="zh-CN"/>
              </w:rPr>
              <w:t>DC_19A-42C_n257G</w:t>
            </w:r>
            <w:r w:rsidRPr="00EF5447">
              <w:rPr>
                <w:noProof/>
                <w:vertAlign w:val="superscript"/>
                <w:lang w:eastAsia="zh-CN"/>
              </w:rPr>
              <w:t>2</w:t>
            </w:r>
          </w:p>
          <w:p w14:paraId="18A80A63" w14:textId="77777777" w:rsidR="002071AE" w:rsidRPr="00EF5447" w:rsidRDefault="002071AE" w:rsidP="008C1C13">
            <w:pPr>
              <w:pStyle w:val="TAC"/>
              <w:rPr>
                <w:noProof/>
                <w:lang w:eastAsia="zh-CN"/>
              </w:rPr>
            </w:pPr>
            <w:r w:rsidRPr="00EF5447">
              <w:rPr>
                <w:noProof/>
                <w:lang w:eastAsia="zh-CN"/>
              </w:rPr>
              <w:t>DC_19A-42C_n257H</w:t>
            </w:r>
            <w:r w:rsidRPr="00EF5447">
              <w:rPr>
                <w:noProof/>
                <w:vertAlign w:val="superscript"/>
                <w:lang w:eastAsia="zh-CN"/>
              </w:rPr>
              <w:t>2</w:t>
            </w:r>
          </w:p>
          <w:p w14:paraId="01A33B68" w14:textId="77777777" w:rsidR="002071AE" w:rsidRPr="00EF5447" w:rsidRDefault="002071AE" w:rsidP="008C1C13">
            <w:pPr>
              <w:pStyle w:val="TAC"/>
              <w:rPr>
                <w:noProof/>
                <w:vertAlign w:val="superscript"/>
                <w:lang w:eastAsia="zh-CN"/>
              </w:rPr>
            </w:pPr>
            <w:r w:rsidRPr="00EF5447">
              <w:rPr>
                <w:noProof/>
                <w:lang w:eastAsia="zh-CN"/>
              </w:rPr>
              <w:t>DC_19A-42C_n257I</w:t>
            </w:r>
            <w:r w:rsidRPr="00EF5447">
              <w:rPr>
                <w:noProof/>
                <w:vertAlign w:val="superscript"/>
                <w:lang w:eastAsia="zh-CN"/>
              </w:rPr>
              <w:t>2</w:t>
            </w:r>
          </w:p>
          <w:p w14:paraId="6E2AA42C" w14:textId="77777777" w:rsidR="002071AE" w:rsidRPr="00EF5447" w:rsidRDefault="002071AE" w:rsidP="008C1C13">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14:paraId="74E9304E" w14:textId="77777777" w:rsidR="002071AE" w:rsidRPr="00EF5447" w:rsidRDefault="002071AE" w:rsidP="008C1C13">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14:paraId="30EF2389" w14:textId="77777777" w:rsidR="002071AE" w:rsidRPr="00EF5447" w:rsidRDefault="002071AE" w:rsidP="008C1C13">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331AB4" w14:textId="77777777" w:rsidR="002071AE" w:rsidRPr="00EF5447" w:rsidRDefault="002071AE" w:rsidP="008C1C13">
            <w:pPr>
              <w:pStyle w:val="TAC"/>
              <w:rPr>
                <w:noProof/>
                <w:lang w:eastAsia="zh-CN"/>
              </w:rPr>
            </w:pPr>
            <w:r w:rsidRPr="00EF5447">
              <w:rPr>
                <w:noProof/>
                <w:lang w:eastAsia="zh-CN"/>
              </w:rPr>
              <w:t>DC_19A_n257A</w:t>
            </w:r>
          </w:p>
          <w:p w14:paraId="009466BA" w14:textId="77777777" w:rsidR="002071AE" w:rsidRPr="00EF5447" w:rsidRDefault="002071AE" w:rsidP="008C1C13">
            <w:pPr>
              <w:pStyle w:val="TAC"/>
              <w:rPr>
                <w:noProof/>
                <w:lang w:eastAsia="ja-JP"/>
              </w:rPr>
            </w:pPr>
            <w:r w:rsidRPr="00EF5447">
              <w:rPr>
                <w:noProof/>
              </w:rPr>
              <w:t>DC_19A_n257</w:t>
            </w:r>
            <w:r w:rsidRPr="00EF5447">
              <w:rPr>
                <w:noProof/>
                <w:lang w:eastAsia="ja-JP"/>
              </w:rPr>
              <w:t>D</w:t>
            </w:r>
          </w:p>
          <w:p w14:paraId="5835A04C" w14:textId="77777777" w:rsidR="002071AE" w:rsidRPr="00EF5447" w:rsidRDefault="002071AE" w:rsidP="008C1C13">
            <w:pPr>
              <w:pStyle w:val="TAC"/>
              <w:rPr>
                <w:noProof/>
                <w:lang w:eastAsia="ja-JP"/>
              </w:rPr>
            </w:pPr>
            <w:r w:rsidRPr="00EF5447">
              <w:rPr>
                <w:noProof/>
              </w:rPr>
              <w:t>DC_19A_n257G</w:t>
            </w:r>
          </w:p>
          <w:p w14:paraId="1C535C54" w14:textId="77777777" w:rsidR="002071AE" w:rsidRPr="00EF5447" w:rsidRDefault="002071AE" w:rsidP="008C1C13">
            <w:pPr>
              <w:pStyle w:val="TAC"/>
              <w:rPr>
                <w:noProof/>
                <w:lang w:eastAsia="ja-JP"/>
              </w:rPr>
            </w:pPr>
            <w:r w:rsidRPr="00EF5447">
              <w:rPr>
                <w:noProof/>
              </w:rPr>
              <w:t>DC_19A_n257</w:t>
            </w:r>
            <w:r w:rsidRPr="00EF5447">
              <w:rPr>
                <w:noProof/>
                <w:lang w:eastAsia="ja-JP"/>
              </w:rPr>
              <w:t>H</w:t>
            </w:r>
          </w:p>
          <w:p w14:paraId="4509C3DA" w14:textId="77777777" w:rsidR="002071AE" w:rsidRPr="00EF5447" w:rsidRDefault="002071AE" w:rsidP="008C1C13">
            <w:pPr>
              <w:pStyle w:val="TAC"/>
              <w:rPr>
                <w:noProof/>
                <w:lang w:eastAsia="zh-CN"/>
              </w:rPr>
            </w:pPr>
            <w:r w:rsidRPr="00EF5447">
              <w:rPr>
                <w:noProof/>
              </w:rPr>
              <w:t>DC_19A_n257</w:t>
            </w:r>
            <w:r w:rsidRPr="00EF5447">
              <w:rPr>
                <w:noProof/>
                <w:lang w:eastAsia="ja-JP"/>
              </w:rPr>
              <w:t>I</w:t>
            </w:r>
          </w:p>
          <w:p w14:paraId="22AB6B06" w14:textId="77777777" w:rsidR="002071AE" w:rsidRPr="00EF5447" w:rsidRDefault="002071AE" w:rsidP="008C1C13">
            <w:pPr>
              <w:pStyle w:val="TAC"/>
              <w:rPr>
                <w:noProof/>
                <w:lang w:eastAsia="zh-CN"/>
              </w:rPr>
            </w:pPr>
            <w:r w:rsidRPr="00EF5447">
              <w:rPr>
                <w:noProof/>
                <w:lang w:eastAsia="zh-CN"/>
              </w:rPr>
              <w:t>DC_42A_n257A</w:t>
            </w:r>
          </w:p>
          <w:p w14:paraId="25357D14" w14:textId="77777777" w:rsidR="002071AE" w:rsidRPr="00EF5447" w:rsidRDefault="002071AE" w:rsidP="008C1C13">
            <w:pPr>
              <w:pStyle w:val="TAC"/>
              <w:rPr>
                <w:noProof/>
              </w:rPr>
            </w:pPr>
            <w:r w:rsidRPr="00EF5447">
              <w:rPr>
                <w:noProof/>
              </w:rPr>
              <w:t>DC_42A_n257</w:t>
            </w:r>
            <w:r w:rsidRPr="00EF5447">
              <w:rPr>
                <w:noProof/>
                <w:lang w:eastAsia="ja-JP"/>
              </w:rPr>
              <w:t>D</w:t>
            </w:r>
          </w:p>
          <w:p w14:paraId="100C2F13" w14:textId="77777777" w:rsidR="002071AE" w:rsidRPr="00EF5447" w:rsidRDefault="002071AE" w:rsidP="008C1C13">
            <w:pPr>
              <w:pStyle w:val="TAC"/>
              <w:rPr>
                <w:noProof/>
                <w:lang w:eastAsia="ja-JP"/>
              </w:rPr>
            </w:pPr>
            <w:r w:rsidRPr="00EF5447">
              <w:rPr>
                <w:noProof/>
              </w:rPr>
              <w:t>DC_42A_n257G</w:t>
            </w:r>
          </w:p>
          <w:p w14:paraId="3E76B854" w14:textId="77777777" w:rsidR="002071AE" w:rsidRPr="00EF5447" w:rsidRDefault="002071AE" w:rsidP="008C1C13">
            <w:pPr>
              <w:pStyle w:val="TAC"/>
              <w:rPr>
                <w:noProof/>
                <w:lang w:eastAsia="ja-JP"/>
              </w:rPr>
            </w:pPr>
            <w:r w:rsidRPr="00EF5447">
              <w:rPr>
                <w:noProof/>
              </w:rPr>
              <w:t>DC_42A_n257</w:t>
            </w:r>
            <w:r w:rsidRPr="00EF5447">
              <w:rPr>
                <w:noProof/>
                <w:lang w:eastAsia="ja-JP"/>
              </w:rPr>
              <w:t>H</w:t>
            </w:r>
          </w:p>
          <w:p w14:paraId="6B8A52D8" w14:textId="77777777" w:rsidR="002071AE" w:rsidRPr="00EF5447" w:rsidRDefault="002071AE" w:rsidP="008C1C13">
            <w:pPr>
              <w:pStyle w:val="TAC"/>
              <w:rPr>
                <w:noProof/>
                <w:lang w:eastAsia="zh-CN"/>
              </w:rPr>
            </w:pPr>
            <w:r w:rsidRPr="00EF5447">
              <w:rPr>
                <w:noProof/>
              </w:rPr>
              <w:t>DC_42A_n257</w:t>
            </w:r>
            <w:r w:rsidRPr="00EF5447">
              <w:rPr>
                <w:noProof/>
                <w:lang w:eastAsia="ja-JP"/>
              </w:rPr>
              <w:t>I</w:t>
            </w:r>
          </w:p>
        </w:tc>
      </w:tr>
      <w:tr w:rsidR="002071AE" w:rsidRPr="00EF5447" w14:paraId="550951ED"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39742A" w14:textId="77777777" w:rsidR="002071AE" w:rsidRPr="00EF5447" w:rsidRDefault="002071AE" w:rsidP="008C1C13">
            <w:pPr>
              <w:pStyle w:val="TAC"/>
              <w:rPr>
                <w:noProof/>
                <w:vertAlign w:val="superscript"/>
                <w:lang w:eastAsia="zh-CN"/>
              </w:rPr>
            </w:pPr>
            <w:r w:rsidRPr="00EF5447">
              <w:rPr>
                <w:noProof/>
                <w:lang w:eastAsia="zh-CN"/>
              </w:rPr>
              <w:t>DC_21A-28A_n257A</w:t>
            </w:r>
            <w:r w:rsidRPr="00EF5447">
              <w:rPr>
                <w:noProof/>
                <w:vertAlign w:val="superscript"/>
                <w:lang w:eastAsia="zh-CN"/>
              </w:rPr>
              <w:t>2</w:t>
            </w:r>
          </w:p>
          <w:p w14:paraId="2D2A5982" w14:textId="77777777" w:rsidR="002071AE" w:rsidRPr="00EF5447" w:rsidRDefault="002071AE" w:rsidP="008C1C13">
            <w:pPr>
              <w:pStyle w:val="TAC"/>
              <w:rPr>
                <w:noProof/>
                <w:lang w:eastAsia="zh-CN"/>
              </w:rPr>
            </w:pPr>
            <w:r w:rsidRPr="00EF5447">
              <w:rPr>
                <w:noProof/>
                <w:lang w:eastAsia="zh-CN"/>
              </w:rPr>
              <w:t>DC_21A-28A_n257D</w:t>
            </w:r>
            <w:r w:rsidRPr="00EF5447">
              <w:rPr>
                <w:noProof/>
                <w:vertAlign w:val="superscript"/>
                <w:lang w:eastAsia="zh-CN"/>
              </w:rPr>
              <w:t>2</w:t>
            </w:r>
          </w:p>
          <w:p w14:paraId="4CB89995" w14:textId="77777777" w:rsidR="002071AE" w:rsidRPr="00EF5447" w:rsidRDefault="002071AE" w:rsidP="008C1C13">
            <w:pPr>
              <w:pStyle w:val="TAC"/>
              <w:rPr>
                <w:noProof/>
                <w:lang w:eastAsia="zh-CN"/>
              </w:rPr>
            </w:pPr>
            <w:r w:rsidRPr="00EF5447">
              <w:rPr>
                <w:noProof/>
                <w:lang w:eastAsia="zh-CN"/>
              </w:rPr>
              <w:t>DC_21A-28A_n257E</w:t>
            </w:r>
            <w:r w:rsidRPr="00EF5447">
              <w:rPr>
                <w:noProof/>
                <w:vertAlign w:val="superscript"/>
                <w:lang w:eastAsia="zh-CN"/>
              </w:rPr>
              <w:t>2</w:t>
            </w:r>
          </w:p>
          <w:p w14:paraId="60E8BC4C" w14:textId="77777777" w:rsidR="002071AE" w:rsidRPr="00EF5447" w:rsidRDefault="002071AE" w:rsidP="008C1C13">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8CA146" w14:textId="77777777" w:rsidR="002071AE" w:rsidRPr="00EF5447" w:rsidRDefault="002071AE" w:rsidP="008C1C13">
            <w:pPr>
              <w:pStyle w:val="TAC"/>
              <w:rPr>
                <w:noProof/>
                <w:lang w:eastAsia="zh-CN"/>
              </w:rPr>
            </w:pPr>
            <w:r w:rsidRPr="00EF5447">
              <w:rPr>
                <w:noProof/>
                <w:lang w:eastAsia="zh-CN"/>
              </w:rPr>
              <w:t>DC_21A_n257A</w:t>
            </w:r>
          </w:p>
          <w:p w14:paraId="3D13E953" w14:textId="77777777" w:rsidR="002071AE" w:rsidRPr="00EF5447" w:rsidRDefault="002071AE" w:rsidP="008C1C13">
            <w:pPr>
              <w:pStyle w:val="TAC"/>
              <w:rPr>
                <w:noProof/>
                <w:lang w:eastAsia="zh-CN"/>
              </w:rPr>
            </w:pPr>
            <w:r w:rsidRPr="00EF5447">
              <w:rPr>
                <w:noProof/>
              </w:rPr>
              <w:t>DC_21A_n257</w:t>
            </w:r>
            <w:r w:rsidRPr="00EF5447">
              <w:rPr>
                <w:noProof/>
                <w:lang w:eastAsia="ja-JP"/>
              </w:rPr>
              <w:t>D</w:t>
            </w:r>
          </w:p>
          <w:p w14:paraId="3FEAE866" w14:textId="77777777" w:rsidR="002071AE" w:rsidRPr="00EF5447" w:rsidRDefault="002071AE" w:rsidP="008C1C13">
            <w:pPr>
              <w:pStyle w:val="TAC"/>
              <w:rPr>
                <w:noProof/>
                <w:lang w:eastAsia="zh-CN"/>
              </w:rPr>
            </w:pPr>
            <w:r w:rsidRPr="00EF5447">
              <w:rPr>
                <w:noProof/>
                <w:lang w:eastAsia="zh-CN"/>
              </w:rPr>
              <w:t>DC_28A_n257A</w:t>
            </w:r>
          </w:p>
          <w:p w14:paraId="31E26354" w14:textId="77777777" w:rsidR="002071AE" w:rsidRPr="00EF5447" w:rsidRDefault="002071AE" w:rsidP="008C1C13">
            <w:pPr>
              <w:pStyle w:val="TAC"/>
              <w:rPr>
                <w:noProof/>
                <w:lang w:eastAsia="zh-CN"/>
              </w:rPr>
            </w:pPr>
            <w:r w:rsidRPr="00EF5447">
              <w:rPr>
                <w:noProof/>
              </w:rPr>
              <w:t>DC_28A_n257</w:t>
            </w:r>
            <w:r w:rsidRPr="00EF5447">
              <w:rPr>
                <w:noProof/>
                <w:lang w:eastAsia="ja-JP"/>
              </w:rPr>
              <w:t>D</w:t>
            </w:r>
          </w:p>
        </w:tc>
      </w:tr>
      <w:tr w:rsidR="002071AE" w:rsidRPr="00EF5447" w14:paraId="55E037AB"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98C4B7" w14:textId="77777777" w:rsidR="002071AE" w:rsidRPr="00EF5447" w:rsidRDefault="002071AE" w:rsidP="008C1C13">
            <w:pPr>
              <w:pStyle w:val="TAC"/>
              <w:rPr>
                <w:noProof/>
                <w:vertAlign w:val="superscript"/>
                <w:lang w:eastAsia="zh-CN"/>
              </w:rPr>
            </w:pPr>
            <w:r w:rsidRPr="00EF5447">
              <w:rPr>
                <w:noProof/>
                <w:lang w:eastAsia="zh-CN"/>
              </w:rPr>
              <w:t>DC_21A-42A_n257A</w:t>
            </w:r>
            <w:r w:rsidRPr="00EF5447">
              <w:rPr>
                <w:noProof/>
                <w:vertAlign w:val="superscript"/>
                <w:lang w:eastAsia="zh-CN"/>
              </w:rPr>
              <w:t>2</w:t>
            </w:r>
          </w:p>
          <w:p w14:paraId="3CBF9598" w14:textId="77777777" w:rsidR="002071AE" w:rsidRPr="00EF5447" w:rsidRDefault="002071AE" w:rsidP="008C1C13">
            <w:pPr>
              <w:pStyle w:val="TAC"/>
              <w:rPr>
                <w:noProof/>
                <w:lang w:eastAsia="zh-CN"/>
              </w:rPr>
            </w:pPr>
            <w:r w:rsidRPr="00EF5447">
              <w:rPr>
                <w:noProof/>
                <w:lang w:eastAsia="zh-CN"/>
              </w:rPr>
              <w:t>DC_21A-42A_n257D</w:t>
            </w:r>
            <w:r w:rsidRPr="00EF5447">
              <w:rPr>
                <w:noProof/>
                <w:vertAlign w:val="superscript"/>
                <w:lang w:eastAsia="zh-CN"/>
              </w:rPr>
              <w:t>2</w:t>
            </w:r>
          </w:p>
          <w:p w14:paraId="1CDABE64" w14:textId="77777777" w:rsidR="002071AE" w:rsidRPr="00EF5447" w:rsidRDefault="002071AE" w:rsidP="008C1C13">
            <w:pPr>
              <w:pStyle w:val="TAC"/>
              <w:rPr>
                <w:noProof/>
                <w:lang w:eastAsia="zh-CN"/>
              </w:rPr>
            </w:pPr>
            <w:r w:rsidRPr="00EF5447">
              <w:rPr>
                <w:noProof/>
                <w:lang w:eastAsia="zh-CN"/>
              </w:rPr>
              <w:t>DC_21A-42A_n257E</w:t>
            </w:r>
            <w:r w:rsidRPr="00EF5447">
              <w:rPr>
                <w:noProof/>
                <w:vertAlign w:val="superscript"/>
                <w:lang w:eastAsia="zh-CN"/>
              </w:rPr>
              <w:t>2</w:t>
            </w:r>
          </w:p>
          <w:p w14:paraId="0EC6B176" w14:textId="77777777" w:rsidR="002071AE" w:rsidRPr="00EF5447" w:rsidRDefault="002071AE" w:rsidP="008C1C13">
            <w:pPr>
              <w:pStyle w:val="TAC"/>
              <w:rPr>
                <w:noProof/>
                <w:vertAlign w:val="superscript"/>
                <w:lang w:eastAsia="zh-CN"/>
              </w:rPr>
            </w:pPr>
            <w:r w:rsidRPr="00EF5447">
              <w:rPr>
                <w:noProof/>
                <w:lang w:eastAsia="zh-CN"/>
              </w:rPr>
              <w:t>DC_21A-42A_n257F</w:t>
            </w:r>
            <w:r w:rsidRPr="00EF5447">
              <w:rPr>
                <w:noProof/>
                <w:vertAlign w:val="superscript"/>
                <w:lang w:eastAsia="zh-CN"/>
              </w:rPr>
              <w:t>2</w:t>
            </w:r>
          </w:p>
          <w:p w14:paraId="7792B901" w14:textId="77777777" w:rsidR="002071AE" w:rsidRPr="00EF5447" w:rsidRDefault="002071AE" w:rsidP="008C1C13">
            <w:pPr>
              <w:pStyle w:val="TAC"/>
              <w:rPr>
                <w:lang w:eastAsia="ja-JP"/>
              </w:rPr>
            </w:pPr>
            <w:r w:rsidRPr="00EF5447">
              <w:rPr>
                <w:lang w:eastAsia="ja-JP"/>
              </w:rPr>
              <w:t>DC_21A-42A_n257G</w:t>
            </w:r>
          </w:p>
          <w:p w14:paraId="52D063F5" w14:textId="77777777" w:rsidR="002071AE" w:rsidRPr="00EF5447" w:rsidRDefault="002071AE" w:rsidP="008C1C13">
            <w:pPr>
              <w:pStyle w:val="TAC"/>
              <w:rPr>
                <w:lang w:eastAsia="ja-JP"/>
              </w:rPr>
            </w:pPr>
            <w:r w:rsidRPr="00EF5447">
              <w:rPr>
                <w:lang w:eastAsia="ja-JP"/>
              </w:rPr>
              <w:t>DC_21A-42A_n257H</w:t>
            </w:r>
          </w:p>
          <w:p w14:paraId="1F978CF1" w14:textId="77777777" w:rsidR="002071AE" w:rsidRPr="00EF5447" w:rsidRDefault="002071AE" w:rsidP="008C1C13">
            <w:pPr>
              <w:pStyle w:val="TAC"/>
              <w:rPr>
                <w:lang w:eastAsia="ja-JP"/>
              </w:rPr>
            </w:pPr>
            <w:r w:rsidRPr="00EF5447">
              <w:rPr>
                <w:lang w:eastAsia="ja-JP"/>
              </w:rPr>
              <w:t>DC_21A-42A_n257I</w:t>
            </w:r>
          </w:p>
          <w:p w14:paraId="1406B259" w14:textId="77777777" w:rsidR="002071AE" w:rsidRPr="00EF5447" w:rsidRDefault="002071AE" w:rsidP="008C1C13">
            <w:pPr>
              <w:pStyle w:val="TAC"/>
              <w:rPr>
                <w:lang w:eastAsia="ja-JP"/>
              </w:rPr>
            </w:pPr>
            <w:r w:rsidRPr="00EF5447">
              <w:rPr>
                <w:lang w:eastAsia="ja-JP"/>
              </w:rPr>
              <w:t>DC_21A-42A_n257J</w:t>
            </w:r>
          </w:p>
          <w:p w14:paraId="5FF4CE08" w14:textId="77777777" w:rsidR="002071AE" w:rsidRPr="00EF5447" w:rsidRDefault="002071AE" w:rsidP="008C1C13">
            <w:pPr>
              <w:pStyle w:val="TAC"/>
              <w:rPr>
                <w:lang w:eastAsia="ja-JP"/>
              </w:rPr>
            </w:pPr>
            <w:r w:rsidRPr="00EF5447">
              <w:rPr>
                <w:lang w:eastAsia="ja-JP"/>
              </w:rPr>
              <w:t>DC_21A-42A_n257K</w:t>
            </w:r>
          </w:p>
          <w:p w14:paraId="4D90F09B" w14:textId="77777777" w:rsidR="002071AE" w:rsidRPr="00EF5447" w:rsidRDefault="002071AE" w:rsidP="008C1C13">
            <w:pPr>
              <w:pStyle w:val="TAC"/>
              <w:rPr>
                <w:lang w:eastAsia="ja-JP"/>
              </w:rPr>
            </w:pPr>
            <w:r w:rsidRPr="00EF5447">
              <w:rPr>
                <w:lang w:eastAsia="ja-JP"/>
              </w:rPr>
              <w:t>DC_21A-42A_n257L</w:t>
            </w:r>
          </w:p>
          <w:p w14:paraId="4C6B5322" w14:textId="77777777" w:rsidR="002071AE" w:rsidRPr="00EF5447" w:rsidRDefault="002071AE" w:rsidP="008C1C13">
            <w:pPr>
              <w:pStyle w:val="TAC"/>
              <w:rPr>
                <w:noProof/>
                <w:vertAlign w:val="superscript"/>
                <w:lang w:eastAsia="zh-CN"/>
              </w:rPr>
            </w:pPr>
            <w:r w:rsidRPr="00EF5447">
              <w:rPr>
                <w:lang w:eastAsia="ja-JP"/>
              </w:rPr>
              <w:t>DC_21A-42A_n257M</w:t>
            </w:r>
          </w:p>
          <w:p w14:paraId="4C611D9C" w14:textId="77777777" w:rsidR="002071AE" w:rsidRPr="00EF5447" w:rsidRDefault="002071AE" w:rsidP="008C1C13">
            <w:pPr>
              <w:pStyle w:val="TAC"/>
              <w:rPr>
                <w:noProof/>
                <w:vertAlign w:val="superscript"/>
                <w:lang w:eastAsia="zh-CN"/>
              </w:rPr>
            </w:pPr>
            <w:r w:rsidRPr="00EF5447">
              <w:t>DC_21A-42C_n257A</w:t>
            </w:r>
            <w:r w:rsidRPr="00EF5447">
              <w:rPr>
                <w:noProof/>
                <w:vertAlign w:val="superscript"/>
                <w:lang w:eastAsia="zh-CN"/>
              </w:rPr>
              <w:t>2</w:t>
            </w:r>
          </w:p>
          <w:p w14:paraId="44B9D6D8" w14:textId="77777777" w:rsidR="002071AE" w:rsidRPr="00EF5447" w:rsidRDefault="002071AE" w:rsidP="008C1C13">
            <w:pPr>
              <w:pStyle w:val="TAC"/>
              <w:rPr>
                <w:lang w:eastAsia="ja-JP"/>
              </w:rPr>
            </w:pPr>
            <w:r w:rsidRPr="00EF5447">
              <w:rPr>
                <w:lang w:eastAsia="ja-JP"/>
              </w:rPr>
              <w:t>DC_21A-42C_n257G</w:t>
            </w:r>
          </w:p>
          <w:p w14:paraId="2873E8E6" w14:textId="77777777" w:rsidR="002071AE" w:rsidRPr="00EF5447" w:rsidRDefault="002071AE" w:rsidP="008C1C13">
            <w:pPr>
              <w:pStyle w:val="TAC"/>
              <w:rPr>
                <w:lang w:eastAsia="ja-JP"/>
              </w:rPr>
            </w:pPr>
            <w:r w:rsidRPr="00EF5447">
              <w:rPr>
                <w:lang w:eastAsia="ja-JP"/>
              </w:rPr>
              <w:t>DC_21A-42C_n257H</w:t>
            </w:r>
          </w:p>
          <w:p w14:paraId="01BA7D86" w14:textId="77777777" w:rsidR="002071AE" w:rsidRPr="00EF5447" w:rsidRDefault="002071AE" w:rsidP="008C1C13">
            <w:pPr>
              <w:pStyle w:val="TAC"/>
              <w:rPr>
                <w:lang w:eastAsia="ja-JP"/>
              </w:rPr>
            </w:pPr>
            <w:r w:rsidRPr="00EF5447">
              <w:rPr>
                <w:lang w:eastAsia="ja-JP"/>
              </w:rPr>
              <w:t>DC_21A-42C_n257I</w:t>
            </w:r>
          </w:p>
          <w:p w14:paraId="6A6E3978" w14:textId="77777777" w:rsidR="002071AE" w:rsidRPr="00EF5447" w:rsidRDefault="002071AE" w:rsidP="008C1C13">
            <w:pPr>
              <w:pStyle w:val="TAC"/>
              <w:rPr>
                <w:lang w:eastAsia="ja-JP"/>
              </w:rPr>
            </w:pPr>
            <w:r w:rsidRPr="00EF5447">
              <w:rPr>
                <w:lang w:eastAsia="ja-JP"/>
              </w:rPr>
              <w:t>DC_21A-42C_n257J</w:t>
            </w:r>
          </w:p>
          <w:p w14:paraId="219FAEDA" w14:textId="77777777" w:rsidR="002071AE" w:rsidRPr="00EF5447" w:rsidRDefault="002071AE" w:rsidP="008C1C13">
            <w:pPr>
              <w:pStyle w:val="TAC"/>
              <w:rPr>
                <w:lang w:eastAsia="ja-JP"/>
              </w:rPr>
            </w:pPr>
            <w:r w:rsidRPr="00EF5447">
              <w:rPr>
                <w:lang w:eastAsia="ja-JP"/>
              </w:rPr>
              <w:t>DC_21A-42C_n257K</w:t>
            </w:r>
          </w:p>
          <w:p w14:paraId="0603AE27" w14:textId="77777777" w:rsidR="002071AE" w:rsidRPr="00EF5447" w:rsidRDefault="002071AE" w:rsidP="008C1C13">
            <w:pPr>
              <w:pStyle w:val="TAC"/>
              <w:rPr>
                <w:lang w:eastAsia="ja-JP"/>
              </w:rPr>
            </w:pPr>
            <w:r w:rsidRPr="00EF5447">
              <w:rPr>
                <w:lang w:eastAsia="ja-JP"/>
              </w:rPr>
              <w:t>DC_21A-42C_n257L</w:t>
            </w:r>
          </w:p>
          <w:p w14:paraId="563CB02F" w14:textId="77777777" w:rsidR="002071AE" w:rsidRPr="00EF5447" w:rsidRDefault="002071AE" w:rsidP="008C1C13">
            <w:pPr>
              <w:pStyle w:val="TAC"/>
              <w:rPr>
                <w:lang w:eastAsia="ja-JP"/>
              </w:rPr>
            </w:pPr>
            <w:r w:rsidRPr="00EF5447">
              <w:rPr>
                <w:lang w:eastAsia="ja-JP"/>
              </w:rPr>
              <w:t>DC_21A-42C_n257M</w:t>
            </w:r>
          </w:p>
          <w:p w14:paraId="713FE6BE" w14:textId="77777777" w:rsidR="002071AE" w:rsidRPr="00EF5447" w:rsidRDefault="002071AE" w:rsidP="008C1C13">
            <w:pPr>
              <w:pStyle w:val="TAC"/>
              <w:rPr>
                <w:noProof/>
              </w:rPr>
            </w:pPr>
            <w:r w:rsidRPr="00EF5447">
              <w:rPr>
                <w:noProof/>
              </w:rPr>
              <w:t>DC_21A-42</w:t>
            </w:r>
            <w:r w:rsidRPr="00EF5447">
              <w:rPr>
                <w:noProof/>
                <w:lang w:eastAsia="ja-JP"/>
              </w:rPr>
              <w:t>D</w:t>
            </w:r>
            <w:r w:rsidRPr="00EF5447">
              <w:rPr>
                <w:noProof/>
              </w:rPr>
              <w:t>_n257A</w:t>
            </w:r>
          </w:p>
          <w:p w14:paraId="3B8407E7" w14:textId="77777777" w:rsidR="002071AE" w:rsidRPr="00EF5447" w:rsidRDefault="002071AE" w:rsidP="008C1C13">
            <w:pPr>
              <w:pStyle w:val="TAC"/>
              <w:rPr>
                <w:noProof/>
                <w:lang w:eastAsia="fr-FR"/>
              </w:rPr>
            </w:pPr>
            <w:r w:rsidRPr="00EF5447">
              <w:rPr>
                <w:noProof/>
              </w:rPr>
              <w:t>DC_21A-42</w:t>
            </w:r>
            <w:r w:rsidRPr="00EF5447">
              <w:rPr>
                <w:noProof/>
                <w:lang w:eastAsia="ja-JP"/>
              </w:rPr>
              <w:t>D</w:t>
            </w:r>
            <w:r w:rsidRPr="00EF5447">
              <w:rPr>
                <w:noProof/>
              </w:rPr>
              <w:t>_n257D</w:t>
            </w:r>
          </w:p>
          <w:p w14:paraId="532FEC94" w14:textId="77777777" w:rsidR="002071AE" w:rsidRPr="00EF5447" w:rsidRDefault="002071AE" w:rsidP="008C1C13">
            <w:pPr>
              <w:pStyle w:val="TAC"/>
              <w:rPr>
                <w:noProof/>
              </w:rPr>
            </w:pPr>
            <w:r w:rsidRPr="00EF5447">
              <w:rPr>
                <w:noProof/>
              </w:rPr>
              <w:t>DC_21A-42</w:t>
            </w:r>
            <w:r w:rsidRPr="00EF5447">
              <w:rPr>
                <w:noProof/>
                <w:lang w:eastAsia="ja-JP"/>
              </w:rPr>
              <w:t>D</w:t>
            </w:r>
            <w:r w:rsidRPr="00EF5447">
              <w:rPr>
                <w:noProof/>
              </w:rPr>
              <w:t>_n257E</w:t>
            </w:r>
          </w:p>
          <w:p w14:paraId="7093C46D" w14:textId="77777777" w:rsidR="002071AE" w:rsidRPr="00EF5447" w:rsidRDefault="002071AE" w:rsidP="008C1C13">
            <w:pPr>
              <w:pStyle w:val="TAC"/>
              <w:rPr>
                <w:noProof/>
              </w:rPr>
            </w:pPr>
            <w:r w:rsidRPr="00EF5447">
              <w:rPr>
                <w:noProof/>
              </w:rPr>
              <w:t>DC_21A-42</w:t>
            </w:r>
            <w:r w:rsidRPr="00EF5447">
              <w:rPr>
                <w:noProof/>
                <w:lang w:eastAsia="ja-JP"/>
              </w:rPr>
              <w:t>D</w:t>
            </w:r>
            <w:r w:rsidRPr="00EF5447">
              <w:rPr>
                <w:noProof/>
              </w:rPr>
              <w:t>_n257F</w:t>
            </w:r>
          </w:p>
          <w:p w14:paraId="6FE3818E" w14:textId="77777777" w:rsidR="002071AE" w:rsidRPr="00EF5447" w:rsidRDefault="002071AE" w:rsidP="008C1C13">
            <w:pPr>
              <w:pStyle w:val="TAC"/>
              <w:rPr>
                <w:lang w:eastAsia="ja-JP"/>
              </w:rPr>
            </w:pPr>
            <w:r w:rsidRPr="00EF5447">
              <w:rPr>
                <w:lang w:eastAsia="ja-JP"/>
              </w:rPr>
              <w:t>DC_21A-42D_n257G</w:t>
            </w:r>
          </w:p>
          <w:p w14:paraId="05EE1D73" w14:textId="77777777" w:rsidR="002071AE" w:rsidRPr="00EF5447" w:rsidRDefault="002071AE" w:rsidP="008C1C13">
            <w:pPr>
              <w:pStyle w:val="TAC"/>
              <w:rPr>
                <w:lang w:eastAsia="ja-JP"/>
              </w:rPr>
            </w:pPr>
            <w:r w:rsidRPr="00EF5447">
              <w:rPr>
                <w:lang w:eastAsia="ja-JP"/>
              </w:rPr>
              <w:t>DC_21A-42D_n257H</w:t>
            </w:r>
          </w:p>
          <w:p w14:paraId="1AEC77CE" w14:textId="77777777" w:rsidR="002071AE" w:rsidRPr="00EF5447" w:rsidRDefault="002071AE" w:rsidP="008C1C13">
            <w:pPr>
              <w:pStyle w:val="TAC"/>
              <w:rPr>
                <w:lang w:eastAsia="ja-JP"/>
              </w:rPr>
            </w:pPr>
            <w:r w:rsidRPr="00EF5447">
              <w:rPr>
                <w:lang w:eastAsia="ja-JP"/>
              </w:rPr>
              <w:t>DC_21A-42D_n257I</w:t>
            </w:r>
          </w:p>
          <w:p w14:paraId="7CBCE80F" w14:textId="77777777" w:rsidR="002071AE" w:rsidRPr="00EF5447" w:rsidRDefault="002071AE" w:rsidP="008C1C13">
            <w:pPr>
              <w:pStyle w:val="TAC"/>
              <w:rPr>
                <w:lang w:eastAsia="ja-JP"/>
              </w:rPr>
            </w:pPr>
            <w:r w:rsidRPr="00EF5447">
              <w:rPr>
                <w:lang w:eastAsia="ja-JP"/>
              </w:rPr>
              <w:t>DC_21A-42D_n257J</w:t>
            </w:r>
          </w:p>
          <w:p w14:paraId="761F7990" w14:textId="77777777" w:rsidR="002071AE" w:rsidRPr="00EF5447" w:rsidRDefault="002071AE" w:rsidP="008C1C13">
            <w:pPr>
              <w:pStyle w:val="TAC"/>
              <w:rPr>
                <w:lang w:eastAsia="ja-JP"/>
              </w:rPr>
            </w:pPr>
            <w:r w:rsidRPr="00EF5447">
              <w:rPr>
                <w:lang w:eastAsia="ja-JP"/>
              </w:rPr>
              <w:t>DC_21A-42D_n257K</w:t>
            </w:r>
          </w:p>
          <w:p w14:paraId="30877BBB" w14:textId="77777777" w:rsidR="002071AE" w:rsidRPr="00EF5447" w:rsidRDefault="002071AE" w:rsidP="008C1C13">
            <w:pPr>
              <w:pStyle w:val="TAC"/>
              <w:rPr>
                <w:lang w:eastAsia="ja-JP"/>
              </w:rPr>
            </w:pPr>
            <w:r w:rsidRPr="00EF5447">
              <w:rPr>
                <w:lang w:eastAsia="ja-JP"/>
              </w:rPr>
              <w:t>DC_21A-42D_n257L</w:t>
            </w:r>
          </w:p>
          <w:p w14:paraId="58A2767F" w14:textId="77777777" w:rsidR="002071AE" w:rsidRPr="00EF5447" w:rsidRDefault="002071AE" w:rsidP="008C1C13">
            <w:pPr>
              <w:pStyle w:val="TAC"/>
              <w:rPr>
                <w:lang w:eastAsia="ja-JP"/>
              </w:rPr>
            </w:pPr>
            <w:r w:rsidRPr="00EF5447">
              <w:rPr>
                <w:lang w:eastAsia="ja-JP"/>
              </w:rPr>
              <w:t>DC_21A-42D_n257M</w:t>
            </w:r>
          </w:p>
          <w:p w14:paraId="6BA8BD80" w14:textId="77777777" w:rsidR="002071AE" w:rsidRPr="00EF5447" w:rsidRDefault="002071AE" w:rsidP="008C1C13">
            <w:pPr>
              <w:pStyle w:val="TAC"/>
              <w:rPr>
                <w:noProof/>
              </w:rPr>
            </w:pPr>
            <w:r w:rsidRPr="00EF5447">
              <w:rPr>
                <w:noProof/>
              </w:rPr>
              <w:t>DC_21A-42</w:t>
            </w:r>
            <w:r w:rsidRPr="00EF5447">
              <w:rPr>
                <w:noProof/>
                <w:lang w:eastAsia="ja-JP"/>
              </w:rPr>
              <w:t>E</w:t>
            </w:r>
            <w:r w:rsidRPr="00EF5447">
              <w:rPr>
                <w:noProof/>
              </w:rPr>
              <w:t>_n257A</w:t>
            </w:r>
          </w:p>
          <w:p w14:paraId="437ACFC3" w14:textId="77777777" w:rsidR="002071AE" w:rsidRPr="00EF5447" w:rsidRDefault="002071AE" w:rsidP="008C1C13">
            <w:pPr>
              <w:pStyle w:val="TAC"/>
              <w:rPr>
                <w:noProof/>
                <w:lang w:eastAsia="fr-FR"/>
              </w:rPr>
            </w:pPr>
            <w:r w:rsidRPr="00EF5447">
              <w:rPr>
                <w:noProof/>
              </w:rPr>
              <w:t>DC_21A-42</w:t>
            </w:r>
            <w:r w:rsidRPr="00EF5447">
              <w:rPr>
                <w:noProof/>
                <w:lang w:eastAsia="ja-JP"/>
              </w:rPr>
              <w:t>E</w:t>
            </w:r>
            <w:r w:rsidRPr="00EF5447">
              <w:rPr>
                <w:noProof/>
              </w:rPr>
              <w:t>_n257D</w:t>
            </w:r>
          </w:p>
          <w:p w14:paraId="598133D8" w14:textId="77777777" w:rsidR="002071AE" w:rsidRPr="00EF5447" w:rsidRDefault="002071AE" w:rsidP="008C1C13">
            <w:pPr>
              <w:pStyle w:val="TAC"/>
              <w:rPr>
                <w:noProof/>
              </w:rPr>
            </w:pPr>
            <w:r w:rsidRPr="00EF5447">
              <w:rPr>
                <w:noProof/>
              </w:rPr>
              <w:t>DC_21A-42</w:t>
            </w:r>
            <w:r w:rsidRPr="00EF5447">
              <w:rPr>
                <w:noProof/>
                <w:lang w:eastAsia="ja-JP"/>
              </w:rPr>
              <w:t>E</w:t>
            </w:r>
            <w:r w:rsidRPr="00EF5447">
              <w:rPr>
                <w:noProof/>
              </w:rPr>
              <w:t>_n257E</w:t>
            </w:r>
          </w:p>
          <w:p w14:paraId="4CAED4A9" w14:textId="77777777" w:rsidR="002071AE" w:rsidRPr="00EF5447" w:rsidRDefault="002071AE" w:rsidP="008C1C13">
            <w:pPr>
              <w:pStyle w:val="TAC"/>
              <w:rPr>
                <w:noProof/>
              </w:rPr>
            </w:pPr>
            <w:r w:rsidRPr="00EF5447">
              <w:rPr>
                <w:noProof/>
              </w:rPr>
              <w:t>DC_21A-42</w:t>
            </w:r>
            <w:r w:rsidRPr="00EF5447">
              <w:rPr>
                <w:noProof/>
                <w:lang w:eastAsia="ja-JP"/>
              </w:rPr>
              <w:t>E</w:t>
            </w:r>
            <w:r w:rsidRPr="00EF5447">
              <w:rPr>
                <w:noProof/>
              </w:rPr>
              <w:t>_n257F</w:t>
            </w:r>
          </w:p>
          <w:p w14:paraId="6A214683" w14:textId="77777777" w:rsidR="002071AE" w:rsidRPr="00EF5447" w:rsidRDefault="002071AE" w:rsidP="008C1C13">
            <w:pPr>
              <w:pStyle w:val="TAC"/>
              <w:rPr>
                <w:lang w:eastAsia="ja-JP"/>
              </w:rPr>
            </w:pPr>
            <w:r w:rsidRPr="00EF5447">
              <w:rPr>
                <w:lang w:eastAsia="ja-JP"/>
              </w:rPr>
              <w:t>DC_21A-42E_n257G</w:t>
            </w:r>
          </w:p>
          <w:p w14:paraId="199AF7BE" w14:textId="77777777" w:rsidR="002071AE" w:rsidRPr="00EF5447" w:rsidRDefault="002071AE" w:rsidP="008C1C13">
            <w:pPr>
              <w:pStyle w:val="TAC"/>
              <w:rPr>
                <w:lang w:eastAsia="ja-JP"/>
              </w:rPr>
            </w:pPr>
            <w:r w:rsidRPr="00EF5447">
              <w:rPr>
                <w:lang w:eastAsia="ja-JP"/>
              </w:rPr>
              <w:t>DC_21A-42E_n257H</w:t>
            </w:r>
          </w:p>
          <w:p w14:paraId="691EF9EE" w14:textId="77777777" w:rsidR="002071AE" w:rsidRPr="00EF5447" w:rsidRDefault="002071AE" w:rsidP="008C1C13">
            <w:pPr>
              <w:pStyle w:val="TAC"/>
              <w:rPr>
                <w:lang w:eastAsia="ja-JP"/>
              </w:rPr>
            </w:pPr>
            <w:r w:rsidRPr="00EF5447">
              <w:rPr>
                <w:lang w:eastAsia="ja-JP"/>
              </w:rPr>
              <w:t>DC_21A-42E_n257I</w:t>
            </w:r>
          </w:p>
          <w:p w14:paraId="64670B5B" w14:textId="77777777" w:rsidR="002071AE" w:rsidRPr="00EF5447" w:rsidRDefault="002071AE" w:rsidP="008C1C13">
            <w:pPr>
              <w:pStyle w:val="TAC"/>
              <w:rPr>
                <w:lang w:eastAsia="ja-JP"/>
              </w:rPr>
            </w:pPr>
            <w:r w:rsidRPr="00EF5447">
              <w:rPr>
                <w:lang w:eastAsia="ja-JP"/>
              </w:rPr>
              <w:t>DC_21A-42E_n257J</w:t>
            </w:r>
          </w:p>
          <w:p w14:paraId="602B917A" w14:textId="77777777" w:rsidR="002071AE" w:rsidRPr="00EF5447" w:rsidRDefault="002071AE" w:rsidP="008C1C13">
            <w:pPr>
              <w:pStyle w:val="TAC"/>
              <w:rPr>
                <w:lang w:eastAsia="ja-JP"/>
              </w:rPr>
            </w:pPr>
            <w:r w:rsidRPr="00EF5447">
              <w:rPr>
                <w:lang w:eastAsia="ja-JP"/>
              </w:rPr>
              <w:t>DC_21A-42E_n257K</w:t>
            </w:r>
          </w:p>
          <w:p w14:paraId="0278D2FC" w14:textId="77777777" w:rsidR="002071AE" w:rsidRPr="00EF5447" w:rsidRDefault="002071AE" w:rsidP="008C1C13">
            <w:pPr>
              <w:pStyle w:val="TAC"/>
              <w:rPr>
                <w:lang w:eastAsia="ja-JP"/>
              </w:rPr>
            </w:pPr>
            <w:r w:rsidRPr="00EF5447">
              <w:rPr>
                <w:lang w:eastAsia="ja-JP"/>
              </w:rPr>
              <w:t>DC_21A-42E_n257L</w:t>
            </w:r>
          </w:p>
          <w:p w14:paraId="7042C2F8" w14:textId="77777777" w:rsidR="002071AE" w:rsidRPr="00EF5447" w:rsidRDefault="002071AE" w:rsidP="008C1C13">
            <w:pPr>
              <w:pStyle w:val="TAC"/>
              <w:rPr>
                <w:noProof/>
                <w:lang w:eastAsia="zh-CN"/>
              </w:rPr>
            </w:pPr>
            <w:r w:rsidRPr="00EF5447">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C3E917E" w14:textId="77777777" w:rsidR="002071AE" w:rsidRPr="00EF5447" w:rsidRDefault="002071AE" w:rsidP="008C1C13">
            <w:pPr>
              <w:pStyle w:val="TAC"/>
              <w:rPr>
                <w:noProof/>
                <w:lang w:eastAsia="zh-CN"/>
              </w:rPr>
            </w:pPr>
            <w:r w:rsidRPr="00EF5447">
              <w:rPr>
                <w:noProof/>
                <w:lang w:eastAsia="zh-CN"/>
              </w:rPr>
              <w:t>DC_21A_n257A</w:t>
            </w:r>
          </w:p>
          <w:p w14:paraId="176060D3" w14:textId="77777777" w:rsidR="002071AE" w:rsidRPr="00EF5447" w:rsidRDefault="002071AE" w:rsidP="008C1C13">
            <w:pPr>
              <w:pStyle w:val="TAC"/>
              <w:rPr>
                <w:noProof/>
                <w:lang w:eastAsia="zh-CN"/>
              </w:rPr>
            </w:pPr>
            <w:r w:rsidRPr="00EF5447">
              <w:rPr>
                <w:noProof/>
              </w:rPr>
              <w:t>DC_21A_n257</w:t>
            </w:r>
            <w:r w:rsidRPr="00EF5447">
              <w:rPr>
                <w:noProof/>
                <w:lang w:eastAsia="ja-JP"/>
              </w:rPr>
              <w:t>D</w:t>
            </w:r>
          </w:p>
          <w:p w14:paraId="676F2E28" w14:textId="77777777" w:rsidR="002071AE" w:rsidRPr="00EF5447" w:rsidRDefault="002071AE" w:rsidP="008C1C13">
            <w:pPr>
              <w:pStyle w:val="TAC"/>
              <w:rPr>
                <w:lang w:eastAsia="ja-JP"/>
              </w:rPr>
            </w:pPr>
            <w:r w:rsidRPr="00EF5447">
              <w:rPr>
                <w:lang w:eastAsia="ja-JP"/>
              </w:rPr>
              <w:t>DC_21A_n257G</w:t>
            </w:r>
          </w:p>
          <w:p w14:paraId="2F4A9484" w14:textId="77777777" w:rsidR="002071AE" w:rsidRPr="00EF5447" w:rsidRDefault="002071AE" w:rsidP="008C1C13">
            <w:pPr>
              <w:pStyle w:val="TAC"/>
              <w:rPr>
                <w:lang w:eastAsia="ja-JP"/>
              </w:rPr>
            </w:pPr>
            <w:r w:rsidRPr="00EF5447">
              <w:rPr>
                <w:lang w:eastAsia="ja-JP"/>
              </w:rPr>
              <w:t>DC_21A_n257H</w:t>
            </w:r>
          </w:p>
          <w:p w14:paraId="5B305994" w14:textId="77777777" w:rsidR="002071AE" w:rsidRPr="00EF5447" w:rsidRDefault="002071AE" w:rsidP="008C1C13">
            <w:pPr>
              <w:pStyle w:val="TAC"/>
              <w:rPr>
                <w:lang w:eastAsia="ja-JP"/>
              </w:rPr>
            </w:pPr>
            <w:r w:rsidRPr="00EF5447">
              <w:rPr>
                <w:lang w:eastAsia="ja-JP"/>
              </w:rPr>
              <w:t>DC_21A_n257I</w:t>
            </w:r>
          </w:p>
          <w:p w14:paraId="68E9637F" w14:textId="77777777" w:rsidR="002071AE" w:rsidRPr="00EF5447" w:rsidRDefault="002071AE" w:rsidP="008C1C13">
            <w:pPr>
              <w:pStyle w:val="TAC"/>
              <w:rPr>
                <w:lang w:eastAsia="ja-JP"/>
              </w:rPr>
            </w:pPr>
            <w:r w:rsidRPr="00EF5447">
              <w:rPr>
                <w:lang w:eastAsia="ja-JP"/>
              </w:rPr>
              <w:t>DC_21A_n257J</w:t>
            </w:r>
          </w:p>
          <w:p w14:paraId="5C9AEC15" w14:textId="77777777" w:rsidR="002071AE" w:rsidRPr="00EF5447" w:rsidRDefault="002071AE" w:rsidP="008C1C13">
            <w:pPr>
              <w:pStyle w:val="TAC"/>
              <w:rPr>
                <w:lang w:eastAsia="ja-JP"/>
              </w:rPr>
            </w:pPr>
            <w:r w:rsidRPr="00EF5447">
              <w:rPr>
                <w:lang w:eastAsia="ja-JP"/>
              </w:rPr>
              <w:t>DC_21A_n257K</w:t>
            </w:r>
          </w:p>
          <w:p w14:paraId="3E5FBF84" w14:textId="77777777" w:rsidR="002071AE" w:rsidRPr="00EF5447" w:rsidRDefault="002071AE" w:rsidP="008C1C13">
            <w:pPr>
              <w:pStyle w:val="TAC"/>
              <w:rPr>
                <w:lang w:eastAsia="ja-JP"/>
              </w:rPr>
            </w:pPr>
            <w:r w:rsidRPr="00EF5447">
              <w:rPr>
                <w:lang w:eastAsia="ja-JP"/>
              </w:rPr>
              <w:t>DC_21A_n257L</w:t>
            </w:r>
          </w:p>
          <w:p w14:paraId="7A42F547" w14:textId="77777777" w:rsidR="002071AE" w:rsidRPr="00EF5447" w:rsidRDefault="002071AE" w:rsidP="008C1C13">
            <w:pPr>
              <w:pStyle w:val="TAC"/>
              <w:rPr>
                <w:lang w:eastAsia="ja-JP"/>
              </w:rPr>
            </w:pPr>
            <w:r w:rsidRPr="00EF5447">
              <w:rPr>
                <w:lang w:eastAsia="ja-JP"/>
              </w:rPr>
              <w:t>DC_21A_n257M</w:t>
            </w:r>
          </w:p>
          <w:p w14:paraId="75C8AC2F" w14:textId="77777777" w:rsidR="002071AE" w:rsidRPr="00EF5447" w:rsidRDefault="002071AE" w:rsidP="008C1C13">
            <w:pPr>
              <w:pStyle w:val="TAC"/>
              <w:rPr>
                <w:noProof/>
                <w:lang w:eastAsia="zh-CN"/>
              </w:rPr>
            </w:pPr>
            <w:r w:rsidRPr="00EF5447">
              <w:rPr>
                <w:noProof/>
                <w:lang w:eastAsia="zh-CN"/>
              </w:rPr>
              <w:t>DC_42A_n257A</w:t>
            </w:r>
          </w:p>
          <w:p w14:paraId="2E828FF8" w14:textId="77777777" w:rsidR="002071AE" w:rsidRPr="00EF5447" w:rsidRDefault="002071AE" w:rsidP="008C1C13">
            <w:pPr>
              <w:pStyle w:val="TAC"/>
              <w:rPr>
                <w:noProof/>
                <w:lang w:eastAsia="ja-JP"/>
              </w:rPr>
            </w:pPr>
            <w:r w:rsidRPr="00EF5447">
              <w:rPr>
                <w:noProof/>
              </w:rPr>
              <w:t>DC_42A_n257</w:t>
            </w:r>
            <w:r w:rsidRPr="00EF5447">
              <w:rPr>
                <w:noProof/>
                <w:lang w:eastAsia="ja-JP"/>
              </w:rPr>
              <w:t>D</w:t>
            </w:r>
          </w:p>
          <w:p w14:paraId="61D9F189" w14:textId="77777777" w:rsidR="002071AE" w:rsidRPr="00EF5447" w:rsidRDefault="002071AE" w:rsidP="008C1C13">
            <w:pPr>
              <w:pStyle w:val="TAC"/>
              <w:rPr>
                <w:lang w:eastAsia="ja-JP"/>
              </w:rPr>
            </w:pPr>
            <w:r w:rsidRPr="00EF5447">
              <w:rPr>
                <w:lang w:eastAsia="ja-JP"/>
              </w:rPr>
              <w:t>DC_42A_n257G</w:t>
            </w:r>
          </w:p>
          <w:p w14:paraId="011409D0" w14:textId="77777777" w:rsidR="002071AE" w:rsidRPr="00EF5447" w:rsidRDefault="002071AE" w:rsidP="008C1C13">
            <w:pPr>
              <w:pStyle w:val="TAC"/>
              <w:rPr>
                <w:lang w:eastAsia="ja-JP"/>
              </w:rPr>
            </w:pPr>
            <w:r w:rsidRPr="00EF5447">
              <w:rPr>
                <w:lang w:eastAsia="ja-JP"/>
              </w:rPr>
              <w:t>DC_42A_n257H</w:t>
            </w:r>
          </w:p>
          <w:p w14:paraId="78C91965" w14:textId="77777777" w:rsidR="002071AE" w:rsidRPr="00EF5447" w:rsidRDefault="002071AE" w:rsidP="008C1C13">
            <w:pPr>
              <w:pStyle w:val="TAC"/>
              <w:rPr>
                <w:noProof/>
                <w:lang w:eastAsia="zh-CN"/>
              </w:rPr>
            </w:pPr>
            <w:r w:rsidRPr="00EF5447">
              <w:rPr>
                <w:lang w:eastAsia="ja-JP"/>
              </w:rPr>
              <w:t>DC_42A_n257I</w:t>
            </w:r>
          </w:p>
        </w:tc>
      </w:tr>
      <w:tr w:rsidR="002071AE" w:rsidRPr="00F51302" w14:paraId="1DA5DD48"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C489CB" w14:textId="77777777" w:rsidR="002071AE" w:rsidRPr="00EF5447" w:rsidRDefault="002071AE" w:rsidP="008C1C13">
            <w:pPr>
              <w:pStyle w:val="TAC"/>
              <w:rPr>
                <w:noProof/>
              </w:rPr>
            </w:pPr>
            <w:r w:rsidRPr="00EF5447">
              <w:rPr>
                <w:noProof/>
              </w:rPr>
              <w:t>DC_28A-41A_n257A</w:t>
            </w:r>
          </w:p>
          <w:p w14:paraId="2FE6EF16" w14:textId="77777777" w:rsidR="002071AE" w:rsidRPr="00EF5447" w:rsidRDefault="002071AE" w:rsidP="008C1C13">
            <w:pPr>
              <w:pStyle w:val="TAC"/>
              <w:rPr>
                <w:noProof/>
                <w:lang w:eastAsia="fr-FR"/>
              </w:rPr>
            </w:pPr>
            <w:r w:rsidRPr="00EF5447">
              <w:rPr>
                <w:noProof/>
              </w:rPr>
              <w:t>DC_28A-41A_n257G</w:t>
            </w:r>
          </w:p>
          <w:p w14:paraId="496EFDA0" w14:textId="77777777" w:rsidR="002071AE" w:rsidRPr="00EF5447" w:rsidRDefault="002071AE" w:rsidP="008C1C13">
            <w:pPr>
              <w:pStyle w:val="TAC"/>
              <w:rPr>
                <w:noProof/>
              </w:rPr>
            </w:pPr>
            <w:r w:rsidRPr="00EF5447">
              <w:rPr>
                <w:noProof/>
              </w:rPr>
              <w:t>DC_28A-41A_n257H</w:t>
            </w:r>
          </w:p>
          <w:p w14:paraId="4204CCC6" w14:textId="77777777" w:rsidR="002071AE" w:rsidRPr="00EF5447" w:rsidRDefault="002071AE" w:rsidP="008C1C13">
            <w:pPr>
              <w:pStyle w:val="TAC"/>
              <w:rPr>
                <w:noProof/>
              </w:rPr>
            </w:pPr>
            <w:r w:rsidRPr="00EF5447">
              <w:rPr>
                <w:noProof/>
              </w:rPr>
              <w:t>DC_28A-41A_n257I</w:t>
            </w:r>
          </w:p>
          <w:p w14:paraId="4D30A61D" w14:textId="77777777" w:rsidR="002071AE" w:rsidRPr="00EF5447" w:rsidRDefault="002071AE" w:rsidP="008C1C13">
            <w:pPr>
              <w:pStyle w:val="TAC"/>
              <w:rPr>
                <w:noProof/>
                <w:lang w:eastAsia="ja-JP"/>
              </w:rPr>
            </w:pPr>
            <w:r w:rsidRPr="00EF5447">
              <w:rPr>
                <w:noProof/>
                <w:lang w:eastAsia="ja-JP"/>
              </w:rPr>
              <w:t>DC_28A-41C_n257A</w:t>
            </w:r>
          </w:p>
          <w:p w14:paraId="5E618CBC" w14:textId="77777777" w:rsidR="002071AE" w:rsidRPr="00EF5447" w:rsidRDefault="002071AE" w:rsidP="008C1C13">
            <w:pPr>
              <w:pStyle w:val="TAC"/>
              <w:rPr>
                <w:noProof/>
              </w:rPr>
            </w:pPr>
            <w:r w:rsidRPr="00EF5447">
              <w:rPr>
                <w:noProof/>
              </w:rPr>
              <w:t>DC_28A-41C_n257G</w:t>
            </w:r>
          </w:p>
          <w:p w14:paraId="5F60FF35" w14:textId="77777777" w:rsidR="002071AE" w:rsidRPr="00EF5447" w:rsidRDefault="002071AE" w:rsidP="008C1C13">
            <w:pPr>
              <w:pStyle w:val="TAC"/>
              <w:rPr>
                <w:noProof/>
                <w:lang w:eastAsia="fr-FR"/>
              </w:rPr>
            </w:pPr>
            <w:r w:rsidRPr="00EF5447">
              <w:rPr>
                <w:noProof/>
              </w:rPr>
              <w:t>DC_28A-41C_n257H</w:t>
            </w:r>
          </w:p>
          <w:p w14:paraId="272B7836" w14:textId="77777777" w:rsidR="002071AE" w:rsidRPr="00EF5447" w:rsidRDefault="002071AE" w:rsidP="008C1C13">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AF6EEE" w14:textId="77777777" w:rsidR="002071AE" w:rsidRPr="00EF5447" w:rsidRDefault="002071AE" w:rsidP="008C1C13">
            <w:pPr>
              <w:pStyle w:val="TAC"/>
              <w:rPr>
                <w:noProof/>
              </w:rPr>
            </w:pPr>
            <w:r w:rsidRPr="00EF5447">
              <w:rPr>
                <w:noProof/>
              </w:rPr>
              <w:t>DC_28A_n257A</w:t>
            </w:r>
          </w:p>
          <w:p w14:paraId="6A3F8CF4" w14:textId="77777777" w:rsidR="002071AE" w:rsidRPr="00EF5447" w:rsidRDefault="002071AE" w:rsidP="008C1C13">
            <w:pPr>
              <w:pStyle w:val="TAC"/>
              <w:rPr>
                <w:noProof/>
                <w:lang w:eastAsia="fr-FR"/>
              </w:rPr>
            </w:pPr>
            <w:r w:rsidRPr="00EF5447">
              <w:rPr>
                <w:noProof/>
              </w:rPr>
              <w:t>DC_28A_n257G</w:t>
            </w:r>
          </w:p>
          <w:p w14:paraId="230F6D72" w14:textId="77777777" w:rsidR="002071AE" w:rsidRPr="00EF5447" w:rsidRDefault="002071AE" w:rsidP="008C1C13">
            <w:pPr>
              <w:pStyle w:val="TAC"/>
              <w:rPr>
                <w:noProof/>
              </w:rPr>
            </w:pPr>
            <w:r w:rsidRPr="00EF5447">
              <w:rPr>
                <w:noProof/>
              </w:rPr>
              <w:t>DC_28A_n257H</w:t>
            </w:r>
          </w:p>
          <w:p w14:paraId="21E66B1C" w14:textId="77777777" w:rsidR="002071AE" w:rsidRPr="00EF5447" w:rsidRDefault="002071AE" w:rsidP="008C1C13">
            <w:pPr>
              <w:pStyle w:val="TAC"/>
              <w:rPr>
                <w:noProof/>
              </w:rPr>
            </w:pPr>
            <w:r w:rsidRPr="00EF5447">
              <w:rPr>
                <w:noProof/>
              </w:rPr>
              <w:t>DC_28A_n257I</w:t>
            </w:r>
          </w:p>
          <w:p w14:paraId="1FA7C998" w14:textId="77777777" w:rsidR="002071AE" w:rsidRPr="00EF5447" w:rsidRDefault="002071AE" w:rsidP="008C1C13">
            <w:pPr>
              <w:pStyle w:val="TAC"/>
              <w:rPr>
                <w:noProof/>
              </w:rPr>
            </w:pPr>
            <w:r w:rsidRPr="00EF5447">
              <w:rPr>
                <w:noProof/>
              </w:rPr>
              <w:t>DC_41A_n257A</w:t>
            </w:r>
          </w:p>
          <w:p w14:paraId="02ED9D72" w14:textId="77777777" w:rsidR="002071AE" w:rsidRPr="00EF5447" w:rsidRDefault="002071AE" w:rsidP="008C1C13">
            <w:pPr>
              <w:pStyle w:val="TAC"/>
              <w:rPr>
                <w:noProof/>
              </w:rPr>
            </w:pPr>
            <w:r w:rsidRPr="00EF5447">
              <w:rPr>
                <w:noProof/>
              </w:rPr>
              <w:t>DC_41A_n257G</w:t>
            </w:r>
          </w:p>
          <w:p w14:paraId="70BDCDFE" w14:textId="77777777" w:rsidR="002071AE" w:rsidRPr="00EF5447" w:rsidRDefault="002071AE" w:rsidP="008C1C13">
            <w:pPr>
              <w:pStyle w:val="TAC"/>
              <w:rPr>
                <w:noProof/>
              </w:rPr>
            </w:pPr>
            <w:r w:rsidRPr="00EF5447">
              <w:rPr>
                <w:noProof/>
              </w:rPr>
              <w:t>DC_41A_n257H</w:t>
            </w:r>
          </w:p>
          <w:p w14:paraId="3C94703A" w14:textId="77777777" w:rsidR="002071AE" w:rsidRPr="00EF5447" w:rsidRDefault="002071AE" w:rsidP="008C1C13">
            <w:pPr>
              <w:pStyle w:val="TAC"/>
              <w:rPr>
                <w:noProof/>
              </w:rPr>
            </w:pPr>
            <w:r w:rsidRPr="00EF5447">
              <w:rPr>
                <w:noProof/>
              </w:rPr>
              <w:t>DC_41A_n257I</w:t>
            </w:r>
          </w:p>
          <w:p w14:paraId="25A241A8" w14:textId="77777777" w:rsidR="002071AE" w:rsidRPr="00EF5447" w:rsidRDefault="002071AE" w:rsidP="008C1C13">
            <w:pPr>
              <w:pStyle w:val="TAC"/>
              <w:rPr>
                <w:noProof/>
              </w:rPr>
            </w:pPr>
            <w:r w:rsidRPr="00EF5447">
              <w:rPr>
                <w:noProof/>
              </w:rPr>
              <w:t>DC_41C_n257A</w:t>
            </w:r>
          </w:p>
          <w:p w14:paraId="5CBD82AD" w14:textId="77777777" w:rsidR="002071AE" w:rsidRPr="006E2D1D" w:rsidRDefault="002071AE" w:rsidP="008C1C13">
            <w:pPr>
              <w:pStyle w:val="TAC"/>
              <w:rPr>
                <w:noProof/>
                <w:lang w:val="sv-FI"/>
              </w:rPr>
            </w:pPr>
            <w:r w:rsidRPr="006E2D1D">
              <w:rPr>
                <w:noProof/>
                <w:lang w:val="sv-FI"/>
              </w:rPr>
              <w:t>DC_41C_n257G</w:t>
            </w:r>
          </w:p>
          <w:p w14:paraId="6D4B0CF9" w14:textId="77777777" w:rsidR="002071AE" w:rsidRPr="006E2D1D" w:rsidRDefault="002071AE" w:rsidP="008C1C13">
            <w:pPr>
              <w:pStyle w:val="TAC"/>
              <w:rPr>
                <w:noProof/>
                <w:lang w:val="sv-FI"/>
              </w:rPr>
            </w:pPr>
            <w:r w:rsidRPr="006E2D1D">
              <w:rPr>
                <w:noProof/>
                <w:lang w:val="sv-FI"/>
              </w:rPr>
              <w:t>DC_41C_n257H</w:t>
            </w:r>
          </w:p>
          <w:p w14:paraId="733D9C66" w14:textId="77777777" w:rsidR="002071AE" w:rsidRPr="006E2D1D" w:rsidRDefault="002071AE" w:rsidP="008C1C13">
            <w:pPr>
              <w:pStyle w:val="TAC"/>
              <w:rPr>
                <w:lang w:val="sv-FI" w:eastAsia="ja-JP"/>
              </w:rPr>
            </w:pPr>
            <w:r w:rsidRPr="006E2D1D">
              <w:rPr>
                <w:noProof/>
                <w:lang w:val="sv-FI"/>
              </w:rPr>
              <w:t>DC_41C_n257I</w:t>
            </w:r>
          </w:p>
        </w:tc>
      </w:tr>
      <w:tr w:rsidR="002071AE" w:rsidRPr="00F51302" w14:paraId="395786AE"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26E01B" w14:textId="77777777" w:rsidR="002071AE" w:rsidRPr="00EF5447" w:rsidRDefault="002071AE" w:rsidP="008C1C13">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14:paraId="11705A8E" w14:textId="77777777" w:rsidR="002071AE" w:rsidRPr="00EF5447" w:rsidRDefault="002071AE" w:rsidP="008C1C13">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14:paraId="1E4EBF0C" w14:textId="77777777" w:rsidR="002071AE" w:rsidRPr="00EF5447" w:rsidRDefault="002071AE" w:rsidP="008C1C13">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14:paraId="4E03F172" w14:textId="77777777" w:rsidR="002071AE" w:rsidRPr="00EF5447" w:rsidRDefault="002071AE" w:rsidP="008C1C13">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14:paraId="08528433" w14:textId="77777777" w:rsidR="002071AE" w:rsidRPr="00EF5447" w:rsidRDefault="002071AE" w:rsidP="008C1C13">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14:paraId="60A64D93" w14:textId="77777777" w:rsidR="002071AE" w:rsidRPr="00EF5447" w:rsidRDefault="002071AE" w:rsidP="008C1C13">
            <w:pPr>
              <w:pStyle w:val="TAC"/>
              <w:rPr>
                <w:noProof/>
                <w:vertAlign w:val="superscript"/>
                <w:lang w:eastAsia="zh-CN"/>
              </w:rPr>
            </w:pPr>
            <w:r w:rsidRPr="00EF5447">
              <w:t>DC_28A-42C_n257A</w:t>
            </w:r>
            <w:r w:rsidRPr="00EF5447">
              <w:rPr>
                <w:noProof/>
                <w:vertAlign w:val="superscript"/>
                <w:lang w:eastAsia="zh-CN"/>
              </w:rPr>
              <w:t>2</w:t>
            </w:r>
          </w:p>
          <w:p w14:paraId="66FAF151" w14:textId="77777777" w:rsidR="002071AE" w:rsidRPr="00EF5447" w:rsidRDefault="002071AE" w:rsidP="008C1C13">
            <w:pPr>
              <w:pStyle w:val="TAC"/>
              <w:rPr>
                <w:noProof/>
                <w:vertAlign w:val="superscript"/>
                <w:lang w:eastAsia="zh-CN"/>
              </w:rPr>
            </w:pPr>
            <w:r w:rsidRPr="00EF5447">
              <w:t>DC_28A-42C_n257D</w:t>
            </w:r>
            <w:r w:rsidRPr="00EF5447">
              <w:rPr>
                <w:noProof/>
                <w:vertAlign w:val="superscript"/>
                <w:lang w:eastAsia="zh-CN"/>
              </w:rPr>
              <w:t>2</w:t>
            </w:r>
          </w:p>
          <w:p w14:paraId="4408A65D" w14:textId="77777777" w:rsidR="002071AE" w:rsidRPr="00EF5447" w:rsidRDefault="002071AE" w:rsidP="008C1C13">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14:paraId="1AE313E1" w14:textId="77777777" w:rsidR="002071AE" w:rsidRPr="00EF5447" w:rsidRDefault="002071AE" w:rsidP="008C1C13">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14:paraId="147E6D44" w14:textId="77777777" w:rsidR="002071AE" w:rsidRPr="00EF5447" w:rsidRDefault="002071AE" w:rsidP="008C1C13">
            <w:pPr>
              <w:pStyle w:val="TAC"/>
              <w:rPr>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328AF7" w14:textId="77777777" w:rsidR="002071AE" w:rsidRPr="00EF5447" w:rsidRDefault="002071AE" w:rsidP="008C1C13">
            <w:pPr>
              <w:pStyle w:val="TAC"/>
            </w:pPr>
            <w:r w:rsidRPr="00EF5447">
              <w:t>DC_28A_n257A</w:t>
            </w:r>
          </w:p>
          <w:p w14:paraId="1B0A0797" w14:textId="77777777" w:rsidR="002071AE" w:rsidRPr="00EF5447" w:rsidRDefault="002071AE" w:rsidP="008C1C13">
            <w:pPr>
              <w:pStyle w:val="TAC"/>
              <w:rPr>
                <w:lang w:eastAsia="fr-FR"/>
              </w:rPr>
            </w:pPr>
            <w:r w:rsidRPr="00EF5447">
              <w:t>DC_28A_n257G</w:t>
            </w:r>
          </w:p>
          <w:p w14:paraId="6AD1E7DF" w14:textId="77777777" w:rsidR="002071AE" w:rsidRPr="00EF5447" w:rsidRDefault="002071AE" w:rsidP="008C1C13">
            <w:pPr>
              <w:pStyle w:val="TAC"/>
            </w:pPr>
            <w:r w:rsidRPr="00EF5447">
              <w:t>DC_28A_n257H</w:t>
            </w:r>
          </w:p>
          <w:p w14:paraId="11B942D0" w14:textId="77777777" w:rsidR="002071AE" w:rsidRPr="00EF5447" w:rsidRDefault="002071AE" w:rsidP="008C1C13">
            <w:pPr>
              <w:pStyle w:val="TAC"/>
            </w:pPr>
            <w:r w:rsidRPr="00EF5447">
              <w:t>DC_28A_n257I</w:t>
            </w:r>
          </w:p>
          <w:p w14:paraId="0B44CF27" w14:textId="77777777" w:rsidR="002071AE" w:rsidRPr="00EF5447" w:rsidRDefault="002071AE" w:rsidP="008C1C13">
            <w:pPr>
              <w:pStyle w:val="TAC"/>
            </w:pPr>
            <w:r w:rsidRPr="00EF5447">
              <w:t>DC_42A_n257A</w:t>
            </w:r>
          </w:p>
          <w:p w14:paraId="69CBB760" w14:textId="77777777" w:rsidR="002071AE" w:rsidRPr="00EF5447" w:rsidRDefault="002071AE" w:rsidP="008C1C13">
            <w:pPr>
              <w:pStyle w:val="TAC"/>
            </w:pPr>
            <w:r w:rsidRPr="00EF5447">
              <w:t>DC_42A_n257G</w:t>
            </w:r>
          </w:p>
          <w:p w14:paraId="4746BE28" w14:textId="77777777" w:rsidR="002071AE" w:rsidRPr="00EF5447" w:rsidRDefault="002071AE" w:rsidP="008C1C13">
            <w:pPr>
              <w:pStyle w:val="TAC"/>
            </w:pPr>
            <w:r w:rsidRPr="00EF5447">
              <w:t>DC_42A_n257H</w:t>
            </w:r>
          </w:p>
          <w:p w14:paraId="7FF9EE07" w14:textId="77777777" w:rsidR="002071AE" w:rsidRPr="00EF5447" w:rsidRDefault="002071AE" w:rsidP="008C1C13">
            <w:pPr>
              <w:pStyle w:val="TAC"/>
            </w:pPr>
            <w:r w:rsidRPr="00EF5447">
              <w:t>DC_42A_n257I</w:t>
            </w:r>
          </w:p>
          <w:p w14:paraId="322D7928" w14:textId="77777777" w:rsidR="002071AE" w:rsidRPr="00EF5447" w:rsidRDefault="002071AE" w:rsidP="008C1C13">
            <w:pPr>
              <w:pStyle w:val="TAC"/>
            </w:pPr>
            <w:r w:rsidRPr="00EF5447">
              <w:t>DC_42C_n257A</w:t>
            </w:r>
          </w:p>
          <w:p w14:paraId="158DBBB1" w14:textId="77777777" w:rsidR="002071AE" w:rsidRPr="006E2D1D" w:rsidRDefault="002071AE" w:rsidP="008C1C13">
            <w:pPr>
              <w:pStyle w:val="TAC"/>
              <w:rPr>
                <w:lang w:val="sv-FI"/>
              </w:rPr>
            </w:pPr>
            <w:r w:rsidRPr="006E2D1D">
              <w:rPr>
                <w:lang w:val="sv-FI"/>
              </w:rPr>
              <w:t>DC_42C_n257G</w:t>
            </w:r>
          </w:p>
          <w:p w14:paraId="796625B4" w14:textId="77777777" w:rsidR="002071AE" w:rsidRPr="006E2D1D" w:rsidRDefault="002071AE" w:rsidP="008C1C13">
            <w:pPr>
              <w:pStyle w:val="TAC"/>
              <w:rPr>
                <w:lang w:val="sv-FI"/>
              </w:rPr>
            </w:pPr>
            <w:r w:rsidRPr="006E2D1D">
              <w:rPr>
                <w:lang w:val="sv-FI"/>
              </w:rPr>
              <w:t>DC_42C_n257H</w:t>
            </w:r>
          </w:p>
          <w:p w14:paraId="5EC15144" w14:textId="77777777" w:rsidR="002071AE" w:rsidRPr="006E2D1D" w:rsidRDefault="002071AE" w:rsidP="008C1C13">
            <w:pPr>
              <w:pStyle w:val="TAC"/>
              <w:rPr>
                <w:lang w:val="sv-FI"/>
              </w:rPr>
            </w:pPr>
            <w:r w:rsidRPr="006E2D1D">
              <w:rPr>
                <w:lang w:val="sv-FI"/>
              </w:rPr>
              <w:t>DC_42C_n257I</w:t>
            </w:r>
          </w:p>
        </w:tc>
      </w:tr>
      <w:tr w:rsidR="002071AE" w:rsidRPr="00EF5447" w14:paraId="09E4B1D4"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D6870B" w14:textId="77777777" w:rsidR="002071AE" w:rsidRPr="00EF5447" w:rsidRDefault="002071AE" w:rsidP="008C1C13">
            <w:pPr>
              <w:pStyle w:val="TAC"/>
            </w:pPr>
            <w:r w:rsidRPr="00EF5447">
              <w:t>DC_29A-30A_n260A</w:t>
            </w:r>
          </w:p>
          <w:p w14:paraId="5A0795EC" w14:textId="77777777" w:rsidR="002071AE" w:rsidRPr="00EF5447" w:rsidRDefault="002071AE" w:rsidP="008C1C13">
            <w:pPr>
              <w:pStyle w:val="TAC"/>
              <w:rPr>
                <w:rFonts w:cs="Arial"/>
                <w:lang w:eastAsia="ja-JP"/>
              </w:rPr>
            </w:pPr>
            <w:r w:rsidRPr="00EF5447">
              <w:rPr>
                <w:rFonts w:cs="Arial"/>
                <w:lang w:eastAsia="ja-JP"/>
              </w:rPr>
              <w:t>DC_29A-30A_n260G</w:t>
            </w:r>
          </w:p>
          <w:p w14:paraId="700F7259" w14:textId="77777777" w:rsidR="002071AE" w:rsidRPr="00EF5447" w:rsidRDefault="002071AE" w:rsidP="008C1C13">
            <w:pPr>
              <w:pStyle w:val="TAC"/>
              <w:rPr>
                <w:rFonts w:cs="Arial"/>
                <w:lang w:eastAsia="ja-JP"/>
              </w:rPr>
            </w:pPr>
            <w:r w:rsidRPr="00EF5447">
              <w:rPr>
                <w:rFonts w:cs="Arial"/>
                <w:lang w:eastAsia="ja-JP"/>
              </w:rPr>
              <w:t>DC_29A-30A_n260H</w:t>
            </w:r>
          </w:p>
          <w:p w14:paraId="1BA2A497" w14:textId="77777777" w:rsidR="002071AE" w:rsidRPr="00EF5447" w:rsidRDefault="002071AE" w:rsidP="008C1C13">
            <w:pPr>
              <w:pStyle w:val="TAC"/>
              <w:rPr>
                <w:rFonts w:cs="Arial"/>
                <w:lang w:eastAsia="ja-JP"/>
              </w:rPr>
            </w:pPr>
            <w:r w:rsidRPr="00EF5447">
              <w:rPr>
                <w:rFonts w:cs="Arial"/>
                <w:lang w:eastAsia="ja-JP"/>
              </w:rPr>
              <w:t>DC_29A-30A_n260I</w:t>
            </w:r>
          </w:p>
          <w:p w14:paraId="4990E9D4" w14:textId="77777777" w:rsidR="002071AE" w:rsidRPr="00EF5447" w:rsidRDefault="002071AE" w:rsidP="008C1C13">
            <w:pPr>
              <w:pStyle w:val="TAC"/>
              <w:rPr>
                <w:rFonts w:cs="Arial"/>
                <w:lang w:eastAsia="ja-JP"/>
              </w:rPr>
            </w:pPr>
            <w:r w:rsidRPr="00EF5447">
              <w:rPr>
                <w:rFonts w:cs="Arial"/>
                <w:lang w:eastAsia="ja-JP"/>
              </w:rPr>
              <w:t>DC_29A-30A_n260J</w:t>
            </w:r>
          </w:p>
          <w:p w14:paraId="576753F7" w14:textId="77777777" w:rsidR="002071AE" w:rsidRPr="00EF5447" w:rsidRDefault="002071AE" w:rsidP="008C1C13">
            <w:pPr>
              <w:pStyle w:val="TAC"/>
              <w:rPr>
                <w:rFonts w:cs="Arial"/>
                <w:lang w:eastAsia="ja-JP"/>
              </w:rPr>
            </w:pPr>
            <w:r w:rsidRPr="00EF5447">
              <w:rPr>
                <w:rFonts w:cs="Arial"/>
                <w:lang w:eastAsia="ja-JP"/>
              </w:rPr>
              <w:t>DC_29A-30A_n260K</w:t>
            </w:r>
          </w:p>
          <w:p w14:paraId="320CFE6D" w14:textId="77777777" w:rsidR="002071AE" w:rsidRPr="00EF5447" w:rsidRDefault="002071AE" w:rsidP="008C1C13">
            <w:pPr>
              <w:pStyle w:val="TAC"/>
              <w:rPr>
                <w:rFonts w:cs="Arial"/>
                <w:lang w:eastAsia="ja-JP"/>
              </w:rPr>
            </w:pPr>
            <w:r w:rsidRPr="00EF5447">
              <w:rPr>
                <w:rFonts w:cs="Arial"/>
                <w:lang w:eastAsia="ja-JP"/>
              </w:rPr>
              <w:t>DC_29A-30A_n260L</w:t>
            </w:r>
          </w:p>
          <w:p w14:paraId="37897151" w14:textId="77777777" w:rsidR="002071AE" w:rsidRPr="00EF5447" w:rsidRDefault="002071AE" w:rsidP="008C1C13">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CD0279" w14:textId="77777777" w:rsidR="002071AE" w:rsidRPr="00EF5447" w:rsidRDefault="002071AE" w:rsidP="008C1C13">
            <w:pPr>
              <w:pStyle w:val="TAC"/>
              <w:rPr>
                <w:lang w:eastAsia="fr-FR"/>
              </w:rPr>
            </w:pPr>
            <w:r w:rsidRPr="00EF5447">
              <w:t>DC_30A_n260A</w:t>
            </w:r>
          </w:p>
        </w:tc>
      </w:tr>
      <w:tr w:rsidR="002071AE" w:rsidRPr="00EF5447" w14:paraId="0B193889"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86CBA3" w14:textId="77777777" w:rsidR="002071AE" w:rsidRPr="00EF5447" w:rsidRDefault="002071AE" w:rsidP="008C1C13">
            <w:pPr>
              <w:pStyle w:val="TAC"/>
              <w:rPr>
                <w:noProof/>
                <w:lang w:eastAsia="zh-CN"/>
              </w:rPr>
            </w:pPr>
            <w:r w:rsidRPr="00EF5447">
              <w:rPr>
                <w:noProof/>
                <w:lang w:eastAsia="zh-CN"/>
              </w:rPr>
              <w:t>DC_30A-66A_n260A</w:t>
            </w:r>
          </w:p>
          <w:p w14:paraId="3F3EF9D7" w14:textId="77777777" w:rsidR="002071AE" w:rsidRPr="00EF5447" w:rsidRDefault="002071AE" w:rsidP="008C1C13">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6E038DD6" w14:textId="77777777" w:rsidR="002071AE" w:rsidRPr="00EF5447" w:rsidRDefault="002071AE" w:rsidP="008C1C13">
            <w:pPr>
              <w:pStyle w:val="TAC"/>
              <w:rPr>
                <w:lang w:eastAsia="fi-FI"/>
              </w:rPr>
            </w:pPr>
            <w:r w:rsidRPr="00EF5447">
              <w:rPr>
                <w:lang w:eastAsia="fi-FI"/>
              </w:rPr>
              <w:t>DC_30A</w:t>
            </w:r>
            <w:r w:rsidRPr="00EF5447">
              <w:rPr>
                <w:rFonts w:cs="Arial"/>
                <w:noProof/>
                <w:szCs w:val="18"/>
              </w:rPr>
              <w:t>-66A</w:t>
            </w:r>
            <w:r w:rsidRPr="00EF5447">
              <w:rPr>
                <w:lang w:eastAsia="fi-FI"/>
              </w:rPr>
              <w:t>_n260H</w:t>
            </w:r>
          </w:p>
          <w:p w14:paraId="196537B1" w14:textId="77777777" w:rsidR="002071AE" w:rsidRPr="00EF5447" w:rsidRDefault="002071AE" w:rsidP="008C1C13">
            <w:pPr>
              <w:pStyle w:val="TAC"/>
              <w:rPr>
                <w:lang w:eastAsia="fi-FI"/>
              </w:rPr>
            </w:pPr>
            <w:r w:rsidRPr="00EF5447">
              <w:rPr>
                <w:lang w:eastAsia="fi-FI"/>
              </w:rPr>
              <w:t>DC_30A</w:t>
            </w:r>
            <w:r w:rsidRPr="00EF5447">
              <w:rPr>
                <w:rFonts w:cs="Arial"/>
                <w:noProof/>
                <w:szCs w:val="18"/>
              </w:rPr>
              <w:t>-66A</w:t>
            </w:r>
            <w:r w:rsidRPr="00EF5447">
              <w:rPr>
                <w:lang w:eastAsia="fi-FI"/>
              </w:rPr>
              <w:t>_n260I</w:t>
            </w:r>
          </w:p>
          <w:p w14:paraId="5B1638F9" w14:textId="77777777" w:rsidR="002071AE" w:rsidRPr="00EF5447" w:rsidRDefault="002071AE" w:rsidP="008C1C13">
            <w:pPr>
              <w:pStyle w:val="TAC"/>
              <w:rPr>
                <w:lang w:eastAsia="fi-FI"/>
              </w:rPr>
            </w:pPr>
            <w:r w:rsidRPr="00EF5447">
              <w:rPr>
                <w:lang w:eastAsia="fi-FI"/>
              </w:rPr>
              <w:t>DC_30A</w:t>
            </w:r>
            <w:r w:rsidRPr="00EF5447">
              <w:rPr>
                <w:rFonts w:cs="Arial"/>
                <w:noProof/>
                <w:szCs w:val="18"/>
              </w:rPr>
              <w:t>-66A</w:t>
            </w:r>
            <w:r w:rsidRPr="00EF5447">
              <w:rPr>
                <w:lang w:eastAsia="fi-FI"/>
              </w:rPr>
              <w:t>_n260J</w:t>
            </w:r>
          </w:p>
          <w:p w14:paraId="7E9480B8" w14:textId="77777777" w:rsidR="002071AE" w:rsidRPr="00EF5447" w:rsidRDefault="002071AE" w:rsidP="008C1C13">
            <w:pPr>
              <w:pStyle w:val="TAC"/>
              <w:rPr>
                <w:lang w:eastAsia="fi-FI"/>
              </w:rPr>
            </w:pPr>
            <w:r w:rsidRPr="00EF5447">
              <w:rPr>
                <w:lang w:eastAsia="fi-FI"/>
              </w:rPr>
              <w:t>DC_30A</w:t>
            </w:r>
            <w:r w:rsidRPr="00EF5447">
              <w:rPr>
                <w:rFonts w:cs="Arial"/>
                <w:noProof/>
                <w:szCs w:val="18"/>
              </w:rPr>
              <w:t>-66A</w:t>
            </w:r>
            <w:r w:rsidRPr="00EF5447">
              <w:rPr>
                <w:lang w:eastAsia="fi-FI"/>
              </w:rPr>
              <w:t>_n260K</w:t>
            </w:r>
          </w:p>
          <w:p w14:paraId="221B1200" w14:textId="77777777" w:rsidR="002071AE" w:rsidRPr="00EF5447" w:rsidRDefault="002071AE" w:rsidP="008C1C13">
            <w:pPr>
              <w:pStyle w:val="TAC"/>
              <w:rPr>
                <w:lang w:eastAsia="fi-FI"/>
              </w:rPr>
            </w:pPr>
            <w:r w:rsidRPr="00EF5447">
              <w:rPr>
                <w:lang w:eastAsia="fi-FI"/>
              </w:rPr>
              <w:t>DC_30A</w:t>
            </w:r>
            <w:r w:rsidRPr="00EF5447">
              <w:rPr>
                <w:rFonts w:cs="Arial"/>
                <w:noProof/>
                <w:szCs w:val="18"/>
              </w:rPr>
              <w:t>-66A</w:t>
            </w:r>
            <w:r w:rsidRPr="00EF5447">
              <w:rPr>
                <w:lang w:eastAsia="fi-FI"/>
              </w:rPr>
              <w:t>_n260L</w:t>
            </w:r>
          </w:p>
          <w:p w14:paraId="038E46EC" w14:textId="77777777" w:rsidR="002071AE" w:rsidRPr="00EF5447" w:rsidRDefault="002071AE" w:rsidP="008C1C13">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4372B3" w14:textId="77777777" w:rsidR="002071AE" w:rsidRPr="00EF5447" w:rsidRDefault="002071AE" w:rsidP="008C1C13">
            <w:pPr>
              <w:pStyle w:val="TAC"/>
              <w:rPr>
                <w:noProof/>
                <w:lang w:eastAsia="zh-CN"/>
              </w:rPr>
            </w:pPr>
            <w:r w:rsidRPr="00EF5447">
              <w:rPr>
                <w:noProof/>
                <w:lang w:eastAsia="zh-CN"/>
              </w:rPr>
              <w:t>DC_30A_n260A</w:t>
            </w:r>
          </w:p>
          <w:p w14:paraId="2A9401E3" w14:textId="77777777" w:rsidR="002071AE" w:rsidRPr="00EF5447" w:rsidRDefault="002071AE" w:rsidP="008C1C13">
            <w:pPr>
              <w:pStyle w:val="TAC"/>
            </w:pPr>
            <w:r w:rsidRPr="00EF5447">
              <w:rPr>
                <w:noProof/>
                <w:lang w:eastAsia="zh-CN"/>
              </w:rPr>
              <w:t>DC_66A_n260A</w:t>
            </w:r>
          </w:p>
        </w:tc>
      </w:tr>
      <w:tr w:rsidR="002071AE" w:rsidRPr="00EF5447" w14:paraId="6A835EB5"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9A95CB" w14:textId="77777777" w:rsidR="002071AE" w:rsidRPr="00EF5447" w:rsidRDefault="002071AE" w:rsidP="008C1C13">
            <w:pPr>
              <w:pStyle w:val="TAC"/>
              <w:rPr>
                <w:noProof/>
                <w:lang w:eastAsia="zh-CN"/>
              </w:rPr>
            </w:pPr>
            <w:r w:rsidRPr="00EF5447">
              <w:rPr>
                <w:noProof/>
                <w:lang w:eastAsia="zh-CN"/>
              </w:rPr>
              <w:t>DC_30A-66A-66A_n260A</w:t>
            </w:r>
          </w:p>
          <w:p w14:paraId="0271652A" w14:textId="77777777" w:rsidR="002071AE" w:rsidRPr="00EF5447" w:rsidRDefault="002071AE" w:rsidP="008C1C13">
            <w:pPr>
              <w:pStyle w:val="TAC"/>
            </w:pPr>
            <w:r w:rsidRPr="00EF5447">
              <w:t>DC_30A-66A-66A_n260G</w:t>
            </w:r>
          </w:p>
          <w:p w14:paraId="5342BC9F" w14:textId="77777777" w:rsidR="002071AE" w:rsidRPr="00EF5447" w:rsidRDefault="002071AE" w:rsidP="008C1C13">
            <w:pPr>
              <w:pStyle w:val="TAC"/>
              <w:rPr>
                <w:lang w:eastAsia="fr-FR"/>
              </w:rPr>
            </w:pPr>
            <w:r w:rsidRPr="00EF5447">
              <w:t>DC_30A-66A-66A_n260H</w:t>
            </w:r>
          </w:p>
          <w:p w14:paraId="424AFABA" w14:textId="77777777" w:rsidR="002071AE" w:rsidRPr="00EF5447" w:rsidRDefault="002071AE" w:rsidP="008C1C13">
            <w:pPr>
              <w:pStyle w:val="TAC"/>
              <w:rPr>
                <w:noProof/>
                <w:lang w:eastAsia="zh-CN"/>
              </w:rPr>
            </w:pPr>
            <w:r w:rsidRPr="00EF5447">
              <w:t>DC_30A-66A-66A_n260I</w:t>
            </w:r>
          </w:p>
          <w:p w14:paraId="51818FAE" w14:textId="77777777" w:rsidR="002071AE" w:rsidRPr="00EF5447" w:rsidRDefault="002071AE" w:rsidP="008C1C13">
            <w:pPr>
              <w:pStyle w:val="TAC"/>
              <w:rPr>
                <w:noProof/>
                <w:lang w:eastAsia="zh-CN"/>
              </w:rPr>
            </w:pPr>
            <w:r w:rsidRPr="00EF5447">
              <w:t>DC_30A-66A-66A_n260J</w:t>
            </w:r>
          </w:p>
          <w:p w14:paraId="7271E571" w14:textId="77777777" w:rsidR="002071AE" w:rsidRPr="00EF5447" w:rsidRDefault="002071AE" w:rsidP="008C1C13">
            <w:pPr>
              <w:pStyle w:val="TAC"/>
              <w:rPr>
                <w:noProof/>
                <w:lang w:eastAsia="zh-CN"/>
              </w:rPr>
            </w:pPr>
            <w:r w:rsidRPr="00EF5447">
              <w:t>DC_30A-66A-66A_n260K</w:t>
            </w:r>
          </w:p>
          <w:p w14:paraId="167C1B16" w14:textId="77777777" w:rsidR="002071AE" w:rsidRPr="00EF5447" w:rsidRDefault="002071AE" w:rsidP="008C1C13">
            <w:pPr>
              <w:pStyle w:val="TAC"/>
              <w:rPr>
                <w:noProof/>
                <w:lang w:eastAsia="zh-CN"/>
              </w:rPr>
            </w:pPr>
            <w:r w:rsidRPr="00EF5447">
              <w:t>DC_30A-66A-66A_n260L</w:t>
            </w:r>
          </w:p>
          <w:p w14:paraId="3227D85C" w14:textId="77777777" w:rsidR="002071AE" w:rsidRPr="00EF5447" w:rsidRDefault="002071AE" w:rsidP="008C1C13">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A41232" w14:textId="77777777" w:rsidR="002071AE" w:rsidRPr="00EF5447" w:rsidRDefault="002071AE" w:rsidP="008C1C13">
            <w:pPr>
              <w:pStyle w:val="TAC"/>
              <w:rPr>
                <w:noProof/>
                <w:lang w:eastAsia="zh-CN"/>
              </w:rPr>
            </w:pPr>
            <w:r w:rsidRPr="00EF5447">
              <w:rPr>
                <w:noProof/>
                <w:lang w:eastAsia="zh-CN"/>
              </w:rPr>
              <w:t>DC_30A_n260A</w:t>
            </w:r>
          </w:p>
          <w:p w14:paraId="5A5ADAA9" w14:textId="77777777" w:rsidR="002071AE" w:rsidRPr="00EF5447" w:rsidRDefault="002071AE" w:rsidP="008C1C13">
            <w:pPr>
              <w:pStyle w:val="TAC"/>
              <w:rPr>
                <w:noProof/>
                <w:lang w:eastAsia="zh-CN"/>
              </w:rPr>
            </w:pPr>
            <w:r w:rsidRPr="00EF5447">
              <w:rPr>
                <w:noProof/>
                <w:lang w:eastAsia="zh-CN"/>
              </w:rPr>
              <w:t>DC_66A_n260A</w:t>
            </w:r>
          </w:p>
        </w:tc>
      </w:tr>
      <w:tr w:rsidR="002071AE" w:rsidRPr="00EF5447" w14:paraId="3DCAC713"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D53360" w14:textId="77777777" w:rsidR="002071AE" w:rsidRPr="00EF5447" w:rsidRDefault="002071AE" w:rsidP="008C1C13">
            <w:pPr>
              <w:pStyle w:val="TAC"/>
              <w:rPr>
                <w:noProof/>
                <w:lang w:eastAsia="zh-CN"/>
              </w:rPr>
            </w:pPr>
            <w:r w:rsidRPr="00EF5447">
              <w:rPr>
                <w:noProof/>
                <w:lang w:eastAsia="zh-CN"/>
              </w:rPr>
              <w:t>DC_41A-42A_n257A</w:t>
            </w:r>
          </w:p>
          <w:p w14:paraId="2A20B9C0" w14:textId="77777777" w:rsidR="002071AE" w:rsidRPr="00EF5447" w:rsidRDefault="002071AE" w:rsidP="008C1C13">
            <w:pPr>
              <w:pStyle w:val="TAC"/>
              <w:rPr>
                <w:rFonts w:cs="Arial"/>
                <w:lang w:eastAsia="ja-JP"/>
              </w:rPr>
            </w:pPr>
            <w:r w:rsidRPr="00EF5447">
              <w:rPr>
                <w:rFonts w:cs="Arial"/>
                <w:lang w:eastAsia="ja-JP"/>
              </w:rPr>
              <w:t>DC_41A-42A_n257D</w:t>
            </w:r>
          </w:p>
          <w:p w14:paraId="4482C65A" w14:textId="77777777" w:rsidR="002071AE" w:rsidRPr="00EF5447" w:rsidRDefault="002071AE" w:rsidP="008C1C13">
            <w:pPr>
              <w:pStyle w:val="TAC"/>
              <w:rPr>
                <w:rFonts w:cs="Arial"/>
                <w:lang w:eastAsia="ja-JP"/>
              </w:rPr>
            </w:pPr>
            <w:r w:rsidRPr="00EF5447">
              <w:rPr>
                <w:rFonts w:cs="Arial"/>
                <w:lang w:eastAsia="ja-JP"/>
              </w:rPr>
              <w:t>DC_41A-42A_n257E</w:t>
            </w:r>
          </w:p>
          <w:p w14:paraId="68004F19" w14:textId="77777777" w:rsidR="002071AE" w:rsidRPr="00EF5447" w:rsidRDefault="002071AE" w:rsidP="008C1C13">
            <w:pPr>
              <w:pStyle w:val="TAC"/>
              <w:rPr>
                <w:rFonts w:cs="Arial"/>
                <w:lang w:eastAsia="ja-JP"/>
              </w:rPr>
            </w:pPr>
            <w:r w:rsidRPr="00EF5447">
              <w:rPr>
                <w:rFonts w:cs="Arial"/>
                <w:lang w:eastAsia="ja-JP"/>
              </w:rPr>
              <w:t>DC_41A-42A_n257F</w:t>
            </w:r>
          </w:p>
          <w:p w14:paraId="6EE75B34" w14:textId="77777777" w:rsidR="002071AE" w:rsidRPr="00EF5447" w:rsidRDefault="002071AE" w:rsidP="008C1C13">
            <w:pPr>
              <w:pStyle w:val="TAC"/>
              <w:rPr>
                <w:rFonts w:cs="Arial"/>
                <w:lang w:eastAsia="ja-JP"/>
              </w:rPr>
            </w:pPr>
            <w:r w:rsidRPr="00EF5447">
              <w:rPr>
                <w:rFonts w:cs="Arial"/>
                <w:lang w:eastAsia="ja-JP"/>
              </w:rPr>
              <w:t>DC_41A-42A_n257G</w:t>
            </w:r>
          </w:p>
          <w:p w14:paraId="3CA2D406" w14:textId="77777777" w:rsidR="002071AE" w:rsidRPr="00EF5447" w:rsidRDefault="002071AE" w:rsidP="008C1C13">
            <w:pPr>
              <w:pStyle w:val="TAC"/>
              <w:rPr>
                <w:rFonts w:cs="Arial"/>
                <w:lang w:eastAsia="ja-JP"/>
              </w:rPr>
            </w:pPr>
            <w:r w:rsidRPr="00EF5447">
              <w:rPr>
                <w:rFonts w:cs="Arial"/>
                <w:lang w:eastAsia="ja-JP"/>
              </w:rPr>
              <w:t>DC_41A-42A_n257H</w:t>
            </w:r>
          </w:p>
          <w:p w14:paraId="4DACC704" w14:textId="77777777" w:rsidR="002071AE" w:rsidRPr="00EF5447" w:rsidRDefault="002071AE" w:rsidP="008C1C13">
            <w:pPr>
              <w:pStyle w:val="TAC"/>
              <w:rPr>
                <w:rFonts w:cs="Arial"/>
                <w:lang w:eastAsia="ja-JP"/>
              </w:rPr>
            </w:pPr>
            <w:r w:rsidRPr="00EF5447">
              <w:rPr>
                <w:rFonts w:cs="Arial"/>
                <w:lang w:eastAsia="ja-JP"/>
              </w:rPr>
              <w:t>DC_41A-42A_n257I</w:t>
            </w:r>
          </w:p>
          <w:p w14:paraId="785BC050" w14:textId="77777777" w:rsidR="002071AE" w:rsidRPr="00EF5447" w:rsidRDefault="002071AE" w:rsidP="008C1C13">
            <w:pPr>
              <w:pStyle w:val="TAC"/>
              <w:rPr>
                <w:rFonts w:cs="Arial"/>
                <w:lang w:eastAsia="ja-JP"/>
              </w:rPr>
            </w:pPr>
            <w:r w:rsidRPr="00EF5447">
              <w:rPr>
                <w:rFonts w:cs="Arial"/>
                <w:lang w:eastAsia="ja-JP"/>
              </w:rPr>
              <w:t>DC_41A-42A_n257J</w:t>
            </w:r>
          </w:p>
          <w:p w14:paraId="72EDB16C" w14:textId="77777777" w:rsidR="002071AE" w:rsidRPr="00EF5447" w:rsidRDefault="002071AE" w:rsidP="008C1C13">
            <w:pPr>
              <w:pStyle w:val="TAC"/>
              <w:rPr>
                <w:rFonts w:cs="Arial"/>
                <w:lang w:eastAsia="ja-JP"/>
              </w:rPr>
            </w:pPr>
            <w:r w:rsidRPr="00EF5447">
              <w:rPr>
                <w:rFonts w:cs="Arial"/>
                <w:lang w:eastAsia="ja-JP"/>
              </w:rPr>
              <w:t>DC_41A-42A_n257K</w:t>
            </w:r>
          </w:p>
          <w:p w14:paraId="23BC7FE3" w14:textId="77777777" w:rsidR="002071AE" w:rsidRPr="00EF5447" w:rsidRDefault="002071AE" w:rsidP="008C1C13">
            <w:pPr>
              <w:pStyle w:val="TAC"/>
              <w:rPr>
                <w:rFonts w:cs="Arial"/>
                <w:lang w:eastAsia="ja-JP"/>
              </w:rPr>
            </w:pPr>
            <w:r w:rsidRPr="00EF5447">
              <w:rPr>
                <w:rFonts w:cs="Arial"/>
                <w:lang w:eastAsia="ja-JP"/>
              </w:rPr>
              <w:t>DC_41A-42A_n257L</w:t>
            </w:r>
          </w:p>
          <w:p w14:paraId="1182E07D" w14:textId="77777777" w:rsidR="002071AE" w:rsidRPr="00EF5447" w:rsidRDefault="002071AE" w:rsidP="008C1C13">
            <w:pPr>
              <w:pStyle w:val="TAC"/>
              <w:rPr>
                <w:noProof/>
                <w:lang w:eastAsia="zh-CN"/>
              </w:rPr>
            </w:pPr>
            <w:r w:rsidRPr="00EF5447">
              <w:rPr>
                <w:rFonts w:cs="Arial"/>
                <w:lang w:eastAsia="ja-JP"/>
              </w:rPr>
              <w:t>DC_41A-42A_n257M</w:t>
            </w:r>
          </w:p>
          <w:p w14:paraId="64EAD7A7" w14:textId="77777777" w:rsidR="002071AE" w:rsidRPr="00EF5447" w:rsidRDefault="002071AE" w:rsidP="008C1C13">
            <w:pPr>
              <w:pStyle w:val="TAC"/>
              <w:rPr>
                <w:noProof/>
                <w:lang w:eastAsia="zh-CN"/>
              </w:rPr>
            </w:pPr>
            <w:r w:rsidRPr="00EF5447">
              <w:rPr>
                <w:noProof/>
                <w:lang w:eastAsia="zh-CN"/>
              </w:rPr>
              <w:t>DC_41A-42C_n257A</w:t>
            </w:r>
          </w:p>
          <w:p w14:paraId="205FFD02" w14:textId="77777777" w:rsidR="002071AE" w:rsidRPr="00EF5447" w:rsidRDefault="002071AE" w:rsidP="008C1C13">
            <w:pPr>
              <w:pStyle w:val="TAC"/>
              <w:rPr>
                <w:lang w:eastAsia="ja-JP"/>
              </w:rPr>
            </w:pPr>
            <w:r w:rsidRPr="00EF5447">
              <w:rPr>
                <w:lang w:eastAsia="ja-JP"/>
              </w:rPr>
              <w:t>DC_41A-42C_n257D</w:t>
            </w:r>
          </w:p>
          <w:p w14:paraId="1D79F950" w14:textId="77777777" w:rsidR="002071AE" w:rsidRPr="00EF5447" w:rsidRDefault="002071AE" w:rsidP="008C1C13">
            <w:pPr>
              <w:pStyle w:val="TAC"/>
              <w:rPr>
                <w:lang w:eastAsia="ja-JP"/>
              </w:rPr>
            </w:pPr>
            <w:r w:rsidRPr="00EF5447">
              <w:rPr>
                <w:lang w:eastAsia="ja-JP"/>
              </w:rPr>
              <w:t>DC_41A-42C_n257E</w:t>
            </w:r>
          </w:p>
          <w:p w14:paraId="6B5E45C1" w14:textId="77777777" w:rsidR="002071AE" w:rsidRPr="00EF5447" w:rsidRDefault="002071AE" w:rsidP="008C1C13">
            <w:pPr>
              <w:pStyle w:val="TAC"/>
              <w:rPr>
                <w:lang w:eastAsia="ja-JP"/>
              </w:rPr>
            </w:pPr>
            <w:r w:rsidRPr="00EF5447">
              <w:rPr>
                <w:lang w:eastAsia="ja-JP"/>
              </w:rPr>
              <w:t>DC_41A-42C_n257F</w:t>
            </w:r>
          </w:p>
          <w:p w14:paraId="1AA6F932" w14:textId="77777777" w:rsidR="002071AE" w:rsidRPr="00EF5447" w:rsidRDefault="002071AE" w:rsidP="008C1C13">
            <w:pPr>
              <w:pStyle w:val="TAC"/>
              <w:rPr>
                <w:lang w:eastAsia="ja-JP"/>
              </w:rPr>
            </w:pPr>
            <w:r w:rsidRPr="00EF5447">
              <w:rPr>
                <w:lang w:eastAsia="ja-JP"/>
              </w:rPr>
              <w:t>DC_41A-42C_n257G</w:t>
            </w:r>
          </w:p>
          <w:p w14:paraId="12B2C537" w14:textId="77777777" w:rsidR="002071AE" w:rsidRPr="00EF5447" w:rsidRDefault="002071AE" w:rsidP="008C1C13">
            <w:pPr>
              <w:pStyle w:val="TAC"/>
              <w:rPr>
                <w:lang w:eastAsia="ja-JP"/>
              </w:rPr>
            </w:pPr>
            <w:r w:rsidRPr="00EF5447">
              <w:rPr>
                <w:lang w:eastAsia="ja-JP"/>
              </w:rPr>
              <w:t>DC_41A-42C_n257H</w:t>
            </w:r>
          </w:p>
          <w:p w14:paraId="6F447E7C" w14:textId="77777777" w:rsidR="002071AE" w:rsidRPr="00EF5447" w:rsidRDefault="002071AE" w:rsidP="008C1C13">
            <w:pPr>
              <w:pStyle w:val="TAC"/>
              <w:rPr>
                <w:lang w:eastAsia="ja-JP"/>
              </w:rPr>
            </w:pPr>
            <w:r w:rsidRPr="00EF5447">
              <w:rPr>
                <w:lang w:eastAsia="ja-JP"/>
              </w:rPr>
              <w:t>DC_41A-42C_n257I</w:t>
            </w:r>
          </w:p>
          <w:p w14:paraId="31B53B08" w14:textId="77777777" w:rsidR="002071AE" w:rsidRPr="00EF5447" w:rsidRDefault="002071AE" w:rsidP="008C1C13">
            <w:pPr>
              <w:pStyle w:val="TAC"/>
              <w:rPr>
                <w:lang w:eastAsia="ja-JP"/>
              </w:rPr>
            </w:pPr>
            <w:r w:rsidRPr="00EF5447">
              <w:rPr>
                <w:lang w:eastAsia="ja-JP"/>
              </w:rPr>
              <w:t>DC_41A-42C_n257J</w:t>
            </w:r>
          </w:p>
          <w:p w14:paraId="10A66F9C" w14:textId="77777777" w:rsidR="002071AE" w:rsidRPr="00EF5447" w:rsidRDefault="002071AE" w:rsidP="008C1C13">
            <w:pPr>
              <w:pStyle w:val="TAC"/>
              <w:rPr>
                <w:lang w:eastAsia="ja-JP"/>
              </w:rPr>
            </w:pPr>
            <w:r w:rsidRPr="00EF5447">
              <w:rPr>
                <w:lang w:eastAsia="ja-JP"/>
              </w:rPr>
              <w:t>DC_41A-42C_n257K</w:t>
            </w:r>
          </w:p>
          <w:p w14:paraId="5C147502" w14:textId="77777777" w:rsidR="002071AE" w:rsidRPr="00EF5447" w:rsidRDefault="002071AE" w:rsidP="008C1C13">
            <w:pPr>
              <w:pStyle w:val="TAC"/>
              <w:rPr>
                <w:lang w:eastAsia="ja-JP"/>
              </w:rPr>
            </w:pPr>
            <w:r w:rsidRPr="00EF5447">
              <w:rPr>
                <w:lang w:eastAsia="ja-JP"/>
              </w:rPr>
              <w:t>DC_41A-42C_n257L</w:t>
            </w:r>
          </w:p>
          <w:p w14:paraId="17D9B68E" w14:textId="77777777" w:rsidR="002071AE" w:rsidRPr="00EF5447" w:rsidRDefault="002071AE" w:rsidP="008C1C13">
            <w:pPr>
              <w:pStyle w:val="TAC"/>
              <w:rPr>
                <w:noProof/>
                <w:lang w:eastAsia="zh-CN"/>
              </w:rPr>
            </w:pPr>
            <w:r w:rsidRPr="00EF5447">
              <w:rPr>
                <w:lang w:eastAsia="ja-JP"/>
              </w:rPr>
              <w:t>DC_41A-42C_n257M</w:t>
            </w:r>
          </w:p>
          <w:p w14:paraId="163D1D7C" w14:textId="77777777" w:rsidR="002071AE" w:rsidRPr="00EF5447" w:rsidRDefault="002071AE" w:rsidP="008C1C13">
            <w:pPr>
              <w:pStyle w:val="TAC"/>
              <w:rPr>
                <w:noProof/>
                <w:lang w:eastAsia="zh-CN"/>
              </w:rPr>
            </w:pPr>
            <w:r w:rsidRPr="00EF5447">
              <w:rPr>
                <w:noProof/>
                <w:lang w:eastAsia="zh-CN"/>
              </w:rPr>
              <w:t>DC_41C-42A_n257A</w:t>
            </w:r>
          </w:p>
          <w:p w14:paraId="41A0E4DB" w14:textId="77777777" w:rsidR="002071AE" w:rsidRPr="00EF5447" w:rsidRDefault="002071AE" w:rsidP="008C1C13">
            <w:pPr>
              <w:pStyle w:val="TAC"/>
              <w:rPr>
                <w:lang w:eastAsia="ja-JP"/>
              </w:rPr>
            </w:pPr>
            <w:r w:rsidRPr="00EF5447">
              <w:rPr>
                <w:lang w:eastAsia="ja-JP"/>
              </w:rPr>
              <w:t>DC_41C-42A_n257D</w:t>
            </w:r>
          </w:p>
          <w:p w14:paraId="547871FC" w14:textId="77777777" w:rsidR="002071AE" w:rsidRPr="00EF5447" w:rsidRDefault="002071AE" w:rsidP="008C1C13">
            <w:pPr>
              <w:pStyle w:val="TAC"/>
              <w:rPr>
                <w:lang w:eastAsia="ja-JP"/>
              </w:rPr>
            </w:pPr>
            <w:r w:rsidRPr="00EF5447">
              <w:rPr>
                <w:lang w:eastAsia="ja-JP"/>
              </w:rPr>
              <w:t>DC_41C-42A_n257E</w:t>
            </w:r>
          </w:p>
          <w:p w14:paraId="2BB9B4E1" w14:textId="77777777" w:rsidR="002071AE" w:rsidRPr="00EF5447" w:rsidRDefault="002071AE" w:rsidP="008C1C13">
            <w:pPr>
              <w:pStyle w:val="TAC"/>
              <w:rPr>
                <w:lang w:eastAsia="ja-JP"/>
              </w:rPr>
            </w:pPr>
            <w:r w:rsidRPr="00EF5447">
              <w:rPr>
                <w:lang w:eastAsia="ja-JP"/>
              </w:rPr>
              <w:t>DC_41C-42A_n257F</w:t>
            </w:r>
          </w:p>
          <w:p w14:paraId="0E5CD789" w14:textId="77777777" w:rsidR="002071AE" w:rsidRPr="00EF5447" w:rsidRDefault="002071AE" w:rsidP="008C1C13">
            <w:pPr>
              <w:pStyle w:val="TAC"/>
              <w:rPr>
                <w:lang w:eastAsia="ja-JP"/>
              </w:rPr>
            </w:pPr>
            <w:r w:rsidRPr="00EF5447">
              <w:rPr>
                <w:lang w:eastAsia="ja-JP"/>
              </w:rPr>
              <w:t>DC_41C-42A_n257G</w:t>
            </w:r>
          </w:p>
          <w:p w14:paraId="1AC5544D" w14:textId="77777777" w:rsidR="002071AE" w:rsidRPr="00EF5447" w:rsidRDefault="002071AE" w:rsidP="008C1C13">
            <w:pPr>
              <w:pStyle w:val="TAC"/>
              <w:rPr>
                <w:lang w:eastAsia="ja-JP"/>
              </w:rPr>
            </w:pPr>
            <w:r w:rsidRPr="00EF5447">
              <w:rPr>
                <w:lang w:eastAsia="ja-JP"/>
              </w:rPr>
              <w:t>DC_41C-42A_n257H</w:t>
            </w:r>
          </w:p>
          <w:p w14:paraId="1F3FC3EC" w14:textId="77777777" w:rsidR="002071AE" w:rsidRPr="00EF5447" w:rsidRDefault="002071AE" w:rsidP="008C1C13">
            <w:pPr>
              <w:pStyle w:val="TAC"/>
              <w:rPr>
                <w:lang w:eastAsia="ja-JP"/>
              </w:rPr>
            </w:pPr>
            <w:r w:rsidRPr="00EF5447">
              <w:rPr>
                <w:lang w:eastAsia="ja-JP"/>
              </w:rPr>
              <w:t>DC_41C-42A_n257I</w:t>
            </w:r>
          </w:p>
          <w:p w14:paraId="6C4C062E" w14:textId="77777777" w:rsidR="002071AE" w:rsidRPr="00EF5447" w:rsidRDefault="002071AE" w:rsidP="008C1C13">
            <w:pPr>
              <w:pStyle w:val="TAC"/>
              <w:rPr>
                <w:lang w:eastAsia="ja-JP"/>
              </w:rPr>
            </w:pPr>
            <w:r w:rsidRPr="00EF5447">
              <w:rPr>
                <w:lang w:eastAsia="ja-JP"/>
              </w:rPr>
              <w:t>DC_41C-42A_n257J</w:t>
            </w:r>
          </w:p>
          <w:p w14:paraId="3B95FD8F" w14:textId="77777777" w:rsidR="002071AE" w:rsidRPr="00EF5447" w:rsidRDefault="002071AE" w:rsidP="008C1C13">
            <w:pPr>
              <w:pStyle w:val="TAC"/>
              <w:rPr>
                <w:lang w:eastAsia="ja-JP"/>
              </w:rPr>
            </w:pPr>
            <w:r w:rsidRPr="00EF5447">
              <w:rPr>
                <w:lang w:eastAsia="ja-JP"/>
              </w:rPr>
              <w:t>DC_41C-42A_n257K</w:t>
            </w:r>
          </w:p>
          <w:p w14:paraId="042D31B1" w14:textId="77777777" w:rsidR="002071AE" w:rsidRPr="00EF5447" w:rsidRDefault="002071AE" w:rsidP="008C1C13">
            <w:pPr>
              <w:pStyle w:val="TAC"/>
              <w:rPr>
                <w:lang w:eastAsia="ja-JP"/>
              </w:rPr>
            </w:pPr>
            <w:r w:rsidRPr="00EF5447">
              <w:rPr>
                <w:lang w:eastAsia="ja-JP"/>
              </w:rPr>
              <w:t>DC_41C-42A_n257L</w:t>
            </w:r>
          </w:p>
          <w:p w14:paraId="54D80580" w14:textId="77777777" w:rsidR="002071AE" w:rsidRPr="00EF5447" w:rsidRDefault="002071AE" w:rsidP="008C1C13">
            <w:pPr>
              <w:pStyle w:val="TAC"/>
              <w:rPr>
                <w:noProof/>
                <w:lang w:eastAsia="zh-CN"/>
              </w:rPr>
            </w:pPr>
            <w:r w:rsidRPr="00EF5447">
              <w:rPr>
                <w:lang w:eastAsia="ja-JP"/>
              </w:rPr>
              <w:t>DC_41C-42A_n257M</w:t>
            </w:r>
          </w:p>
          <w:p w14:paraId="7E57F429" w14:textId="77777777" w:rsidR="002071AE" w:rsidRPr="00EF5447" w:rsidRDefault="002071AE" w:rsidP="008C1C13">
            <w:pPr>
              <w:pStyle w:val="TAC"/>
              <w:rPr>
                <w:rFonts w:cs="Arial"/>
              </w:rPr>
            </w:pPr>
            <w:r w:rsidRPr="00EF5447">
              <w:rPr>
                <w:rFonts w:cs="Arial"/>
              </w:rPr>
              <w:t>DC_41C-42C_n257A</w:t>
            </w:r>
          </w:p>
          <w:p w14:paraId="0F3EC1FB" w14:textId="77777777" w:rsidR="002071AE" w:rsidRPr="006E2D1D" w:rsidRDefault="002071AE" w:rsidP="008C1C13">
            <w:pPr>
              <w:pStyle w:val="TAC"/>
              <w:rPr>
                <w:lang w:val="sv-FI" w:eastAsia="ja-JP"/>
              </w:rPr>
            </w:pPr>
            <w:r w:rsidRPr="006E2D1D">
              <w:rPr>
                <w:lang w:val="sv-FI" w:eastAsia="ja-JP"/>
              </w:rPr>
              <w:t>DC_41C-42C_n257D</w:t>
            </w:r>
          </w:p>
          <w:p w14:paraId="75A48209" w14:textId="77777777" w:rsidR="002071AE" w:rsidRPr="006E2D1D" w:rsidRDefault="002071AE" w:rsidP="008C1C13">
            <w:pPr>
              <w:pStyle w:val="TAC"/>
              <w:rPr>
                <w:lang w:val="sv-FI" w:eastAsia="ja-JP"/>
              </w:rPr>
            </w:pPr>
            <w:r w:rsidRPr="006E2D1D">
              <w:rPr>
                <w:lang w:val="sv-FI" w:eastAsia="ja-JP"/>
              </w:rPr>
              <w:t>DC_41C-42C_n257E</w:t>
            </w:r>
          </w:p>
          <w:p w14:paraId="431D9AE4" w14:textId="77777777" w:rsidR="002071AE" w:rsidRPr="006E2D1D" w:rsidRDefault="002071AE" w:rsidP="008C1C13">
            <w:pPr>
              <w:pStyle w:val="TAC"/>
              <w:rPr>
                <w:lang w:val="sv-FI" w:eastAsia="ja-JP"/>
              </w:rPr>
            </w:pPr>
            <w:r w:rsidRPr="006E2D1D">
              <w:rPr>
                <w:lang w:val="sv-FI" w:eastAsia="ja-JP"/>
              </w:rPr>
              <w:t>DC_41C-42C_n257F</w:t>
            </w:r>
          </w:p>
          <w:p w14:paraId="61CBEDF9" w14:textId="77777777" w:rsidR="002071AE" w:rsidRPr="006E2D1D" w:rsidRDefault="002071AE" w:rsidP="008C1C13">
            <w:pPr>
              <w:pStyle w:val="TAC"/>
              <w:rPr>
                <w:lang w:val="sv-FI" w:eastAsia="ja-JP"/>
              </w:rPr>
            </w:pPr>
            <w:r w:rsidRPr="006E2D1D">
              <w:rPr>
                <w:lang w:val="sv-FI" w:eastAsia="ja-JP"/>
              </w:rPr>
              <w:t>DC_41C-42C_n257G</w:t>
            </w:r>
          </w:p>
          <w:p w14:paraId="67755ECB" w14:textId="77777777" w:rsidR="002071AE" w:rsidRPr="006E2D1D" w:rsidRDefault="002071AE" w:rsidP="008C1C13">
            <w:pPr>
              <w:pStyle w:val="TAC"/>
              <w:rPr>
                <w:lang w:val="sv-FI" w:eastAsia="ja-JP"/>
              </w:rPr>
            </w:pPr>
            <w:r w:rsidRPr="006E2D1D">
              <w:rPr>
                <w:lang w:val="sv-FI" w:eastAsia="ja-JP"/>
              </w:rPr>
              <w:t>DC_41C-42C_n257H</w:t>
            </w:r>
          </w:p>
          <w:p w14:paraId="1CC27CD2" w14:textId="77777777" w:rsidR="002071AE" w:rsidRPr="006E2D1D" w:rsidRDefault="002071AE" w:rsidP="008C1C13">
            <w:pPr>
              <w:pStyle w:val="TAC"/>
              <w:rPr>
                <w:lang w:val="sv-FI" w:eastAsia="ja-JP"/>
              </w:rPr>
            </w:pPr>
            <w:r w:rsidRPr="006E2D1D">
              <w:rPr>
                <w:lang w:val="sv-FI" w:eastAsia="ja-JP"/>
              </w:rPr>
              <w:t>DC_41C-42C_n257I</w:t>
            </w:r>
          </w:p>
          <w:p w14:paraId="6C3B4D6B" w14:textId="77777777" w:rsidR="002071AE" w:rsidRPr="006E2D1D" w:rsidRDefault="002071AE" w:rsidP="008C1C13">
            <w:pPr>
              <w:pStyle w:val="TAC"/>
              <w:rPr>
                <w:lang w:val="sv-FI" w:eastAsia="ja-JP"/>
              </w:rPr>
            </w:pPr>
            <w:r w:rsidRPr="006E2D1D">
              <w:rPr>
                <w:lang w:val="sv-FI" w:eastAsia="ja-JP"/>
              </w:rPr>
              <w:t>DC_41C-42C_n257J</w:t>
            </w:r>
          </w:p>
          <w:p w14:paraId="3A15E680" w14:textId="77777777" w:rsidR="002071AE" w:rsidRPr="006E2D1D" w:rsidRDefault="002071AE" w:rsidP="008C1C13">
            <w:pPr>
              <w:pStyle w:val="TAC"/>
              <w:rPr>
                <w:lang w:val="sv-FI" w:eastAsia="ja-JP"/>
              </w:rPr>
            </w:pPr>
            <w:r w:rsidRPr="006E2D1D">
              <w:rPr>
                <w:lang w:val="sv-FI" w:eastAsia="ja-JP"/>
              </w:rPr>
              <w:t>DC_41C-42C_n257K</w:t>
            </w:r>
          </w:p>
          <w:p w14:paraId="7538943D" w14:textId="77777777" w:rsidR="002071AE" w:rsidRPr="002071AE" w:rsidRDefault="002071AE" w:rsidP="008C1C13">
            <w:pPr>
              <w:pStyle w:val="TAC"/>
              <w:rPr>
                <w:lang w:val="fi-FI" w:eastAsia="ja-JP"/>
              </w:rPr>
            </w:pPr>
            <w:r w:rsidRPr="002071AE">
              <w:rPr>
                <w:lang w:val="fi-FI" w:eastAsia="ja-JP"/>
              </w:rPr>
              <w:t>DC_41C-42C_n257L</w:t>
            </w:r>
          </w:p>
          <w:p w14:paraId="169BDCE7" w14:textId="77777777" w:rsidR="002071AE" w:rsidRPr="002071AE" w:rsidRDefault="002071AE" w:rsidP="008C1C13">
            <w:pPr>
              <w:pStyle w:val="TAC"/>
              <w:rPr>
                <w:noProof/>
                <w:lang w:val="fi-FI" w:eastAsia="zh-CN"/>
              </w:rPr>
            </w:pPr>
            <w:r w:rsidRPr="002071AE">
              <w:rPr>
                <w:lang w:val="fi-FI"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763D64" w14:textId="77777777" w:rsidR="002071AE" w:rsidRPr="00EF5447" w:rsidRDefault="002071AE" w:rsidP="008C1C13">
            <w:pPr>
              <w:pStyle w:val="TAC"/>
              <w:rPr>
                <w:noProof/>
                <w:lang w:eastAsia="zh-CN"/>
              </w:rPr>
            </w:pPr>
            <w:r w:rsidRPr="00EF5447">
              <w:rPr>
                <w:noProof/>
                <w:lang w:eastAsia="zh-CN"/>
              </w:rPr>
              <w:t>DC_41A_n257A</w:t>
            </w:r>
          </w:p>
          <w:p w14:paraId="771E1D5C" w14:textId="77777777" w:rsidR="002071AE" w:rsidRPr="00EF5447" w:rsidRDefault="002071AE" w:rsidP="008C1C13">
            <w:pPr>
              <w:pStyle w:val="TAC"/>
              <w:rPr>
                <w:noProof/>
                <w:lang w:eastAsia="zh-CN"/>
              </w:rPr>
            </w:pPr>
            <w:r w:rsidRPr="00EF5447">
              <w:rPr>
                <w:noProof/>
                <w:lang w:eastAsia="zh-CN"/>
              </w:rPr>
              <w:t>DC_41A_n257G</w:t>
            </w:r>
          </w:p>
          <w:p w14:paraId="59595253" w14:textId="77777777" w:rsidR="002071AE" w:rsidRPr="00EF5447" w:rsidRDefault="002071AE" w:rsidP="008C1C13">
            <w:pPr>
              <w:pStyle w:val="TAC"/>
              <w:rPr>
                <w:noProof/>
                <w:lang w:eastAsia="zh-CN"/>
              </w:rPr>
            </w:pPr>
            <w:r w:rsidRPr="00EF5447">
              <w:rPr>
                <w:noProof/>
                <w:lang w:eastAsia="zh-CN"/>
              </w:rPr>
              <w:t>DC_41A_n257H</w:t>
            </w:r>
          </w:p>
          <w:p w14:paraId="52B81663" w14:textId="77777777" w:rsidR="002071AE" w:rsidRPr="00EF5447" w:rsidRDefault="002071AE" w:rsidP="008C1C13">
            <w:pPr>
              <w:pStyle w:val="TAC"/>
              <w:rPr>
                <w:noProof/>
                <w:lang w:eastAsia="zh-CN"/>
              </w:rPr>
            </w:pPr>
            <w:r w:rsidRPr="00EF5447">
              <w:rPr>
                <w:noProof/>
                <w:lang w:eastAsia="zh-CN"/>
              </w:rPr>
              <w:t>DC_41A_n257I</w:t>
            </w:r>
          </w:p>
          <w:p w14:paraId="7B3FC4CE" w14:textId="77777777" w:rsidR="002071AE" w:rsidRPr="00EF5447" w:rsidRDefault="002071AE" w:rsidP="008C1C13">
            <w:pPr>
              <w:pStyle w:val="TAC"/>
              <w:rPr>
                <w:noProof/>
                <w:lang w:eastAsia="zh-CN"/>
              </w:rPr>
            </w:pPr>
            <w:r w:rsidRPr="00EF5447">
              <w:rPr>
                <w:noProof/>
                <w:lang w:eastAsia="zh-CN"/>
              </w:rPr>
              <w:t>DC_41C_n257A</w:t>
            </w:r>
          </w:p>
          <w:p w14:paraId="586E01CE" w14:textId="77777777" w:rsidR="002071AE" w:rsidRPr="00EF5447" w:rsidRDefault="002071AE" w:rsidP="008C1C13">
            <w:pPr>
              <w:pStyle w:val="TAC"/>
              <w:rPr>
                <w:noProof/>
                <w:lang w:eastAsia="zh-CN"/>
              </w:rPr>
            </w:pPr>
            <w:r w:rsidRPr="00EF5447">
              <w:rPr>
                <w:noProof/>
                <w:lang w:eastAsia="zh-CN"/>
              </w:rPr>
              <w:t>DC_41C_n257G</w:t>
            </w:r>
          </w:p>
          <w:p w14:paraId="0F481621" w14:textId="77777777" w:rsidR="002071AE" w:rsidRPr="00EF5447" w:rsidRDefault="002071AE" w:rsidP="008C1C13">
            <w:pPr>
              <w:pStyle w:val="TAC"/>
              <w:rPr>
                <w:noProof/>
                <w:lang w:eastAsia="zh-CN"/>
              </w:rPr>
            </w:pPr>
            <w:r w:rsidRPr="00EF5447">
              <w:rPr>
                <w:noProof/>
                <w:lang w:eastAsia="zh-CN"/>
              </w:rPr>
              <w:t>DC_41C_n257H</w:t>
            </w:r>
          </w:p>
          <w:p w14:paraId="5B859EBE" w14:textId="77777777" w:rsidR="002071AE" w:rsidRPr="00EF5447" w:rsidRDefault="002071AE" w:rsidP="008C1C13">
            <w:pPr>
              <w:pStyle w:val="TAC"/>
              <w:rPr>
                <w:noProof/>
                <w:lang w:eastAsia="zh-CN"/>
              </w:rPr>
            </w:pPr>
            <w:r w:rsidRPr="00EF5447">
              <w:rPr>
                <w:noProof/>
                <w:lang w:eastAsia="zh-CN"/>
              </w:rPr>
              <w:t>DC_41C_n257I</w:t>
            </w:r>
          </w:p>
          <w:p w14:paraId="3027C60D" w14:textId="77777777" w:rsidR="002071AE" w:rsidRPr="00EF5447" w:rsidRDefault="002071AE" w:rsidP="008C1C13">
            <w:pPr>
              <w:pStyle w:val="TAC"/>
              <w:rPr>
                <w:noProof/>
                <w:lang w:eastAsia="zh-CN"/>
              </w:rPr>
            </w:pPr>
            <w:r w:rsidRPr="00EF5447">
              <w:rPr>
                <w:noProof/>
                <w:lang w:eastAsia="zh-CN"/>
              </w:rPr>
              <w:t>DC_42A_n257A</w:t>
            </w:r>
          </w:p>
          <w:p w14:paraId="00E5B133" w14:textId="77777777" w:rsidR="002071AE" w:rsidRPr="00EF5447" w:rsidRDefault="002071AE" w:rsidP="008C1C13">
            <w:pPr>
              <w:pStyle w:val="TAC"/>
              <w:rPr>
                <w:noProof/>
                <w:lang w:eastAsia="zh-CN"/>
              </w:rPr>
            </w:pPr>
            <w:r w:rsidRPr="00EF5447">
              <w:rPr>
                <w:noProof/>
                <w:lang w:eastAsia="zh-CN"/>
              </w:rPr>
              <w:t>DC_42A_n257G</w:t>
            </w:r>
          </w:p>
          <w:p w14:paraId="06CBA827" w14:textId="77777777" w:rsidR="002071AE" w:rsidRPr="00EF5447" w:rsidRDefault="002071AE" w:rsidP="008C1C13">
            <w:pPr>
              <w:pStyle w:val="TAC"/>
              <w:rPr>
                <w:noProof/>
                <w:lang w:eastAsia="zh-CN"/>
              </w:rPr>
            </w:pPr>
            <w:r w:rsidRPr="00EF5447">
              <w:rPr>
                <w:noProof/>
                <w:lang w:eastAsia="zh-CN"/>
              </w:rPr>
              <w:t>DC_42A_n257H</w:t>
            </w:r>
          </w:p>
          <w:p w14:paraId="4DFEA39B" w14:textId="77777777" w:rsidR="002071AE" w:rsidRPr="00EF5447" w:rsidRDefault="002071AE" w:rsidP="008C1C13">
            <w:pPr>
              <w:pStyle w:val="TAC"/>
              <w:rPr>
                <w:noProof/>
                <w:lang w:eastAsia="zh-CN"/>
              </w:rPr>
            </w:pPr>
            <w:r w:rsidRPr="00EF5447">
              <w:rPr>
                <w:noProof/>
                <w:lang w:eastAsia="zh-CN"/>
              </w:rPr>
              <w:t>DC_42A_n257I</w:t>
            </w:r>
          </w:p>
          <w:p w14:paraId="3CD74292" w14:textId="77777777" w:rsidR="002071AE" w:rsidRPr="00EF5447" w:rsidRDefault="002071AE" w:rsidP="008C1C13">
            <w:pPr>
              <w:pStyle w:val="TAC"/>
              <w:rPr>
                <w:noProof/>
                <w:lang w:eastAsia="zh-CN"/>
              </w:rPr>
            </w:pPr>
            <w:r w:rsidRPr="00EF5447">
              <w:rPr>
                <w:noProof/>
                <w:lang w:eastAsia="zh-CN"/>
              </w:rPr>
              <w:t>DC_42C_n257A</w:t>
            </w:r>
          </w:p>
          <w:p w14:paraId="2921A153" w14:textId="77777777" w:rsidR="002071AE" w:rsidRPr="00EF5447" w:rsidRDefault="002071AE" w:rsidP="008C1C13">
            <w:pPr>
              <w:pStyle w:val="TAC"/>
              <w:rPr>
                <w:noProof/>
                <w:lang w:eastAsia="zh-CN"/>
              </w:rPr>
            </w:pPr>
            <w:r w:rsidRPr="00EF5447">
              <w:rPr>
                <w:noProof/>
                <w:lang w:eastAsia="zh-CN"/>
              </w:rPr>
              <w:t>DC_42C_n257G</w:t>
            </w:r>
          </w:p>
          <w:p w14:paraId="0A36AF2B" w14:textId="77777777" w:rsidR="002071AE" w:rsidRPr="00EF5447" w:rsidRDefault="002071AE" w:rsidP="008C1C13">
            <w:pPr>
              <w:pStyle w:val="TAC"/>
              <w:rPr>
                <w:noProof/>
                <w:lang w:eastAsia="zh-CN"/>
              </w:rPr>
            </w:pPr>
            <w:r w:rsidRPr="00EF5447">
              <w:rPr>
                <w:noProof/>
                <w:lang w:eastAsia="zh-CN"/>
              </w:rPr>
              <w:t>DC_42C_n257H</w:t>
            </w:r>
          </w:p>
          <w:p w14:paraId="6EEAB912" w14:textId="77777777" w:rsidR="002071AE" w:rsidRPr="00EF5447" w:rsidRDefault="002071AE" w:rsidP="008C1C13">
            <w:pPr>
              <w:pStyle w:val="TAC"/>
              <w:rPr>
                <w:noProof/>
                <w:lang w:eastAsia="zh-CN"/>
              </w:rPr>
            </w:pPr>
            <w:r w:rsidRPr="00EF5447">
              <w:rPr>
                <w:noProof/>
                <w:lang w:eastAsia="zh-CN"/>
              </w:rPr>
              <w:t>DC_42C_n257I</w:t>
            </w:r>
          </w:p>
        </w:tc>
      </w:tr>
      <w:tr w:rsidR="002071AE" w:rsidRPr="00EF5447" w14:paraId="57872D9E"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43EE28" w14:textId="77777777" w:rsidR="002071AE" w:rsidRPr="00EF5447" w:rsidRDefault="002071AE" w:rsidP="008C1C13">
            <w:pPr>
              <w:pStyle w:val="TAC"/>
              <w:rPr>
                <w:rFonts w:eastAsia="PMingLiU"/>
                <w:lang w:eastAsia="zh-TW"/>
              </w:rPr>
            </w:pPr>
            <w:r w:rsidRPr="00EF5447">
              <w:rPr>
                <w:rFonts w:cs="Arial"/>
                <w:lang w:eastAsia="ja-JP"/>
              </w:rPr>
              <w:t>DC</w:t>
            </w:r>
            <w:r w:rsidRPr="00EF5447">
              <w:rPr>
                <w:rFonts w:eastAsia="PMingLiU"/>
                <w:lang w:eastAsia="zh-TW"/>
              </w:rPr>
              <w:t>_46A-48A_n260A</w:t>
            </w:r>
          </w:p>
          <w:p w14:paraId="74144E98" w14:textId="77777777" w:rsidR="002071AE" w:rsidRPr="00EF5447" w:rsidRDefault="002071AE" w:rsidP="008C1C13">
            <w:pPr>
              <w:pStyle w:val="TAC"/>
              <w:rPr>
                <w:rFonts w:eastAsia="PMingLiU"/>
                <w:lang w:eastAsia="zh-TW"/>
              </w:rPr>
            </w:pPr>
            <w:r w:rsidRPr="00EF5447">
              <w:rPr>
                <w:rFonts w:eastAsia="PMingLiU"/>
                <w:lang w:eastAsia="zh-TW"/>
              </w:rPr>
              <w:t>DC_46C-48A_n260A</w:t>
            </w:r>
          </w:p>
          <w:p w14:paraId="4A1803CC" w14:textId="77777777" w:rsidR="002071AE" w:rsidRPr="00EF5447" w:rsidRDefault="002071AE" w:rsidP="008C1C13">
            <w:pPr>
              <w:pStyle w:val="TAC"/>
              <w:rPr>
                <w:rFonts w:eastAsia="PMingLiU"/>
                <w:lang w:eastAsia="zh-TW"/>
              </w:rPr>
            </w:pPr>
            <w:r w:rsidRPr="00EF5447">
              <w:rPr>
                <w:rFonts w:eastAsia="PMingLiU"/>
                <w:lang w:eastAsia="zh-TW"/>
              </w:rPr>
              <w:t>DC_46D-48A_n260A</w:t>
            </w:r>
          </w:p>
          <w:p w14:paraId="16567637" w14:textId="77777777" w:rsidR="002071AE" w:rsidRPr="00EF5447" w:rsidRDefault="002071AE" w:rsidP="008C1C13">
            <w:pPr>
              <w:pStyle w:val="TAC"/>
              <w:rPr>
                <w:rFonts w:eastAsia="PMingLiU"/>
                <w:lang w:eastAsia="zh-TW"/>
              </w:rPr>
            </w:pPr>
            <w:r w:rsidRPr="00EF5447">
              <w:rPr>
                <w:rFonts w:eastAsia="PMingLiU"/>
                <w:lang w:eastAsia="zh-TW"/>
              </w:rPr>
              <w:t>DC_46A-48C_n260A</w:t>
            </w:r>
          </w:p>
          <w:p w14:paraId="0E01CBF0" w14:textId="77777777" w:rsidR="002071AE" w:rsidRPr="00EF5447" w:rsidRDefault="002071AE" w:rsidP="008C1C13">
            <w:pPr>
              <w:pStyle w:val="TAC"/>
              <w:rPr>
                <w:rFonts w:eastAsia="PMingLiU"/>
                <w:lang w:eastAsia="zh-TW"/>
              </w:rPr>
            </w:pPr>
            <w:r w:rsidRPr="00EF5447">
              <w:rPr>
                <w:rFonts w:eastAsia="PMingLiU"/>
                <w:lang w:eastAsia="zh-TW"/>
              </w:rPr>
              <w:t>DC_46A-48D_n260A</w:t>
            </w:r>
          </w:p>
          <w:p w14:paraId="75F97340" w14:textId="77777777" w:rsidR="002071AE" w:rsidRPr="00EF5447" w:rsidRDefault="002071AE" w:rsidP="008C1C13">
            <w:pPr>
              <w:pStyle w:val="TAC"/>
              <w:rPr>
                <w:rFonts w:eastAsia="PMingLiU"/>
                <w:lang w:eastAsia="zh-TW"/>
              </w:rPr>
            </w:pPr>
            <w:r w:rsidRPr="00EF5447">
              <w:rPr>
                <w:rFonts w:eastAsia="PMingLiU"/>
                <w:lang w:eastAsia="zh-TW"/>
              </w:rPr>
              <w:t>DC_46C-48C_n260A</w:t>
            </w:r>
          </w:p>
          <w:p w14:paraId="7DC75FDF" w14:textId="77777777" w:rsidR="002071AE" w:rsidRPr="00EF5447" w:rsidRDefault="002071AE" w:rsidP="008C1C13">
            <w:pPr>
              <w:pStyle w:val="TAC"/>
              <w:rPr>
                <w:rFonts w:eastAsia="PMingLiU"/>
                <w:lang w:eastAsia="zh-TW"/>
              </w:rPr>
            </w:pPr>
            <w:r w:rsidRPr="00EF5447">
              <w:rPr>
                <w:rFonts w:eastAsia="PMingLiU"/>
                <w:lang w:eastAsia="zh-TW"/>
              </w:rPr>
              <w:t>DC_46C-48D_n260A</w:t>
            </w:r>
          </w:p>
          <w:p w14:paraId="64B5F781" w14:textId="77777777" w:rsidR="002071AE" w:rsidRPr="00EF5447" w:rsidRDefault="002071AE" w:rsidP="008C1C13">
            <w:pPr>
              <w:pStyle w:val="TAC"/>
              <w:rPr>
                <w:rFonts w:eastAsia="PMingLiU"/>
                <w:lang w:eastAsia="zh-TW"/>
              </w:rPr>
            </w:pPr>
            <w:r w:rsidRPr="00EF5447">
              <w:rPr>
                <w:rFonts w:eastAsia="PMingLiU"/>
                <w:lang w:eastAsia="zh-TW"/>
              </w:rPr>
              <w:t>DC_46D-48C_n260A</w:t>
            </w:r>
          </w:p>
          <w:p w14:paraId="33E4F5B1" w14:textId="77777777" w:rsidR="002071AE" w:rsidRPr="00EF5447" w:rsidRDefault="002071AE" w:rsidP="008C1C13">
            <w:pPr>
              <w:pStyle w:val="TAC"/>
              <w:rPr>
                <w:rFonts w:eastAsia="PMingLiU"/>
                <w:lang w:eastAsia="zh-TW"/>
              </w:rPr>
            </w:pPr>
            <w:r w:rsidRPr="00EF5447">
              <w:rPr>
                <w:rFonts w:eastAsia="PMingLiU"/>
                <w:lang w:eastAsia="zh-TW"/>
              </w:rPr>
              <w:t>DC_46D-48D_n260A</w:t>
            </w:r>
          </w:p>
          <w:p w14:paraId="71B25B5E" w14:textId="77777777" w:rsidR="002071AE" w:rsidRPr="00EF5447" w:rsidRDefault="002071AE" w:rsidP="008C1C13">
            <w:pPr>
              <w:pStyle w:val="TAC"/>
              <w:rPr>
                <w:rFonts w:eastAsia="PMingLiU"/>
                <w:lang w:eastAsia="zh-TW"/>
              </w:rPr>
            </w:pPr>
            <w:r w:rsidRPr="00EF5447">
              <w:rPr>
                <w:rFonts w:cs="Arial"/>
                <w:lang w:eastAsia="ja-JP"/>
              </w:rPr>
              <w:t>DC</w:t>
            </w:r>
            <w:r w:rsidRPr="00EF5447">
              <w:rPr>
                <w:rFonts w:eastAsia="PMingLiU"/>
                <w:lang w:eastAsia="zh-TW"/>
              </w:rPr>
              <w:t>_46A-48A_n260(2A)</w:t>
            </w:r>
          </w:p>
          <w:p w14:paraId="62681DB5" w14:textId="77777777" w:rsidR="002071AE" w:rsidRPr="00EF5447" w:rsidRDefault="002071AE" w:rsidP="008C1C13">
            <w:pPr>
              <w:pStyle w:val="TAC"/>
              <w:rPr>
                <w:rFonts w:eastAsia="PMingLiU"/>
                <w:lang w:eastAsia="zh-TW"/>
              </w:rPr>
            </w:pPr>
            <w:r w:rsidRPr="00EF5447">
              <w:rPr>
                <w:rFonts w:eastAsia="PMingLiU"/>
                <w:lang w:eastAsia="zh-TW"/>
              </w:rPr>
              <w:t>DC_46C-48A_n260(2A)</w:t>
            </w:r>
          </w:p>
          <w:p w14:paraId="4F488CA2" w14:textId="77777777" w:rsidR="002071AE" w:rsidRPr="00EF5447" w:rsidRDefault="002071AE" w:rsidP="008C1C13">
            <w:pPr>
              <w:pStyle w:val="TAC"/>
              <w:rPr>
                <w:rFonts w:eastAsia="PMingLiU"/>
                <w:lang w:eastAsia="zh-TW"/>
              </w:rPr>
            </w:pPr>
            <w:r w:rsidRPr="00EF5447">
              <w:rPr>
                <w:rFonts w:eastAsia="PMingLiU"/>
                <w:lang w:eastAsia="zh-TW"/>
              </w:rPr>
              <w:t>DC_46D-48A_n260(2A)</w:t>
            </w:r>
          </w:p>
          <w:p w14:paraId="2D480190" w14:textId="77777777" w:rsidR="002071AE" w:rsidRPr="00EF5447" w:rsidRDefault="002071AE" w:rsidP="008C1C13">
            <w:pPr>
              <w:pStyle w:val="TAC"/>
              <w:rPr>
                <w:rFonts w:eastAsia="PMingLiU"/>
                <w:lang w:eastAsia="zh-TW"/>
              </w:rPr>
            </w:pPr>
            <w:r w:rsidRPr="00EF5447">
              <w:rPr>
                <w:rFonts w:eastAsia="PMingLiU"/>
                <w:lang w:eastAsia="zh-TW"/>
              </w:rPr>
              <w:t>DC_46A-48C_n260(2A)</w:t>
            </w:r>
          </w:p>
          <w:p w14:paraId="3E70BB91" w14:textId="77777777" w:rsidR="002071AE" w:rsidRPr="00EF5447" w:rsidRDefault="002071AE" w:rsidP="008C1C13">
            <w:pPr>
              <w:pStyle w:val="TAC"/>
              <w:rPr>
                <w:rFonts w:eastAsia="PMingLiU"/>
                <w:lang w:eastAsia="zh-TW"/>
              </w:rPr>
            </w:pPr>
            <w:r w:rsidRPr="00EF5447">
              <w:rPr>
                <w:rFonts w:eastAsia="PMingLiU"/>
                <w:lang w:eastAsia="zh-TW"/>
              </w:rPr>
              <w:t>DC_46A-48D_n260(2A)</w:t>
            </w:r>
          </w:p>
          <w:p w14:paraId="05D883BE" w14:textId="77777777" w:rsidR="002071AE" w:rsidRPr="00EF5447" w:rsidRDefault="002071AE" w:rsidP="008C1C13">
            <w:pPr>
              <w:pStyle w:val="TAC"/>
              <w:rPr>
                <w:rFonts w:eastAsia="PMingLiU"/>
                <w:lang w:eastAsia="zh-TW"/>
              </w:rPr>
            </w:pPr>
            <w:r w:rsidRPr="00EF5447">
              <w:rPr>
                <w:rFonts w:eastAsia="PMingLiU"/>
                <w:lang w:eastAsia="zh-TW"/>
              </w:rPr>
              <w:t>DC_46C-48C_n260(2A)</w:t>
            </w:r>
          </w:p>
          <w:p w14:paraId="5E42D03C" w14:textId="77777777" w:rsidR="002071AE" w:rsidRPr="00EF5447" w:rsidRDefault="002071AE" w:rsidP="008C1C13">
            <w:pPr>
              <w:pStyle w:val="TAC"/>
              <w:rPr>
                <w:rFonts w:eastAsia="PMingLiU"/>
                <w:lang w:eastAsia="zh-TW"/>
              </w:rPr>
            </w:pPr>
            <w:r w:rsidRPr="00EF5447">
              <w:rPr>
                <w:rFonts w:eastAsia="PMingLiU"/>
                <w:lang w:eastAsia="zh-TW"/>
              </w:rPr>
              <w:t>DC_46C-48D_n260(2A)</w:t>
            </w:r>
          </w:p>
          <w:p w14:paraId="443B8130" w14:textId="77777777" w:rsidR="002071AE" w:rsidRPr="00EF5447" w:rsidRDefault="002071AE" w:rsidP="008C1C13">
            <w:pPr>
              <w:pStyle w:val="TAC"/>
              <w:rPr>
                <w:rFonts w:eastAsia="PMingLiU"/>
                <w:lang w:eastAsia="zh-TW"/>
              </w:rPr>
            </w:pPr>
            <w:r w:rsidRPr="00EF5447">
              <w:rPr>
                <w:rFonts w:eastAsia="PMingLiU"/>
                <w:lang w:eastAsia="zh-TW"/>
              </w:rPr>
              <w:t>DC_46D-48C_n260(2A)</w:t>
            </w:r>
          </w:p>
          <w:p w14:paraId="39D7DDCA" w14:textId="77777777" w:rsidR="002071AE" w:rsidRPr="00EF5447" w:rsidRDefault="002071AE" w:rsidP="008C1C13">
            <w:pPr>
              <w:pStyle w:val="TAC"/>
              <w:rPr>
                <w:rFonts w:eastAsia="PMingLiU"/>
                <w:lang w:eastAsia="zh-TW"/>
              </w:rPr>
            </w:pPr>
            <w:r w:rsidRPr="00EF5447">
              <w:rPr>
                <w:rFonts w:eastAsia="PMingLiU"/>
                <w:lang w:eastAsia="zh-TW"/>
              </w:rPr>
              <w:t>DC_46D-48D_n260(2A)</w:t>
            </w:r>
          </w:p>
          <w:p w14:paraId="29644F92" w14:textId="77777777" w:rsidR="002071AE" w:rsidRPr="00EF5447" w:rsidRDefault="002071AE" w:rsidP="008C1C13">
            <w:pPr>
              <w:pStyle w:val="TAC"/>
              <w:rPr>
                <w:rFonts w:eastAsia="PMingLiU"/>
                <w:lang w:eastAsia="zh-TW"/>
              </w:rPr>
            </w:pPr>
            <w:r w:rsidRPr="00EF5447">
              <w:rPr>
                <w:rFonts w:cs="Arial"/>
                <w:lang w:eastAsia="ja-JP"/>
              </w:rPr>
              <w:t>DC</w:t>
            </w:r>
            <w:r w:rsidRPr="00EF5447">
              <w:rPr>
                <w:rFonts w:eastAsia="PMingLiU"/>
                <w:lang w:eastAsia="zh-TW"/>
              </w:rPr>
              <w:t>_46A-48A_n260(3A)</w:t>
            </w:r>
          </w:p>
          <w:p w14:paraId="084D6EEE" w14:textId="77777777" w:rsidR="002071AE" w:rsidRPr="00EF5447" w:rsidRDefault="002071AE" w:rsidP="008C1C13">
            <w:pPr>
              <w:pStyle w:val="TAC"/>
              <w:rPr>
                <w:rFonts w:eastAsia="PMingLiU"/>
                <w:lang w:eastAsia="zh-TW"/>
              </w:rPr>
            </w:pPr>
            <w:r w:rsidRPr="00EF5447">
              <w:rPr>
                <w:rFonts w:eastAsia="PMingLiU"/>
                <w:lang w:eastAsia="zh-TW"/>
              </w:rPr>
              <w:t>DC_46C-48A_n260(3A)</w:t>
            </w:r>
          </w:p>
          <w:p w14:paraId="1DA5609A" w14:textId="77777777" w:rsidR="002071AE" w:rsidRPr="00EF5447" w:rsidRDefault="002071AE" w:rsidP="008C1C13">
            <w:pPr>
              <w:pStyle w:val="TAC"/>
              <w:rPr>
                <w:rFonts w:eastAsia="PMingLiU"/>
                <w:lang w:eastAsia="zh-TW"/>
              </w:rPr>
            </w:pPr>
            <w:r w:rsidRPr="00EF5447">
              <w:rPr>
                <w:rFonts w:eastAsia="PMingLiU"/>
                <w:lang w:eastAsia="zh-TW"/>
              </w:rPr>
              <w:t>DC_46D-48A_n260(3A)</w:t>
            </w:r>
          </w:p>
          <w:p w14:paraId="6C77BA00" w14:textId="77777777" w:rsidR="002071AE" w:rsidRPr="00EF5447" w:rsidRDefault="002071AE" w:rsidP="008C1C13">
            <w:pPr>
              <w:pStyle w:val="TAC"/>
              <w:rPr>
                <w:rFonts w:eastAsia="PMingLiU"/>
                <w:lang w:eastAsia="zh-TW"/>
              </w:rPr>
            </w:pPr>
            <w:r w:rsidRPr="00EF5447">
              <w:rPr>
                <w:rFonts w:eastAsia="PMingLiU"/>
                <w:lang w:eastAsia="zh-TW"/>
              </w:rPr>
              <w:t>DC_46A-48C_n260(3A)</w:t>
            </w:r>
          </w:p>
          <w:p w14:paraId="48278BD5" w14:textId="77777777" w:rsidR="002071AE" w:rsidRPr="00EF5447" w:rsidRDefault="002071AE" w:rsidP="008C1C13">
            <w:pPr>
              <w:pStyle w:val="TAC"/>
              <w:rPr>
                <w:rFonts w:eastAsia="PMingLiU"/>
                <w:lang w:eastAsia="zh-TW"/>
              </w:rPr>
            </w:pPr>
            <w:r w:rsidRPr="00EF5447">
              <w:rPr>
                <w:rFonts w:eastAsia="PMingLiU"/>
                <w:lang w:eastAsia="zh-TW"/>
              </w:rPr>
              <w:t>DC_46A-48D_n260(3A)</w:t>
            </w:r>
          </w:p>
          <w:p w14:paraId="302C51B5" w14:textId="77777777" w:rsidR="002071AE" w:rsidRPr="00EF5447" w:rsidRDefault="002071AE" w:rsidP="008C1C13">
            <w:pPr>
              <w:pStyle w:val="TAC"/>
              <w:rPr>
                <w:rFonts w:eastAsia="PMingLiU"/>
                <w:lang w:eastAsia="zh-TW"/>
              </w:rPr>
            </w:pPr>
            <w:r w:rsidRPr="00EF5447">
              <w:rPr>
                <w:rFonts w:eastAsia="PMingLiU"/>
                <w:lang w:eastAsia="zh-TW"/>
              </w:rPr>
              <w:t>DC_46C-48C_n260(3A)</w:t>
            </w:r>
          </w:p>
          <w:p w14:paraId="2F4752BD" w14:textId="77777777" w:rsidR="002071AE" w:rsidRPr="00EF5447" w:rsidRDefault="002071AE" w:rsidP="008C1C13">
            <w:pPr>
              <w:pStyle w:val="TAC"/>
              <w:rPr>
                <w:rFonts w:eastAsia="PMingLiU"/>
                <w:lang w:eastAsia="zh-TW"/>
              </w:rPr>
            </w:pPr>
            <w:r w:rsidRPr="00EF5447">
              <w:rPr>
                <w:rFonts w:eastAsia="PMingLiU"/>
                <w:lang w:eastAsia="zh-TW"/>
              </w:rPr>
              <w:t>DC_46C-48D_n260(3A)</w:t>
            </w:r>
          </w:p>
          <w:p w14:paraId="5E3DE929" w14:textId="77777777" w:rsidR="002071AE" w:rsidRPr="00EF5447" w:rsidRDefault="002071AE" w:rsidP="008C1C13">
            <w:pPr>
              <w:pStyle w:val="TAC"/>
              <w:rPr>
                <w:rFonts w:eastAsia="PMingLiU"/>
                <w:lang w:eastAsia="zh-TW"/>
              </w:rPr>
            </w:pPr>
            <w:r w:rsidRPr="00EF5447">
              <w:rPr>
                <w:rFonts w:eastAsia="PMingLiU"/>
                <w:lang w:eastAsia="zh-TW"/>
              </w:rPr>
              <w:t>DC_46D-48C_n260(3A)</w:t>
            </w:r>
          </w:p>
          <w:p w14:paraId="0826B532" w14:textId="77777777" w:rsidR="002071AE" w:rsidRPr="00EF5447" w:rsidRDefault="002071AE" w:rsidP="008C1C13">
            <w:pPr>
              <w:pStyle w:val="TAC"/>
              <w:rPr>
                <w:rFonts w:eastAsia="PMingLiU"/>
                <w:lang w:eastAsia="zh-TW"/>
              </w:rPr>
            </w:pPr>
            <w:r w:rsidRPr="00EF5447">
              <w:rPr>
                <w:rFonts w:eastAsia="PMingLiU"/>
                <w:lang w:eastAsia="zh-TW"/>
              </w:rPr>
              <w:t>DC_46D-48D_n260(3A)</w:t>
            </w:r>
          </w:p>
          <w:p w14:paraId="5001F6D6" w14:textId="77777777" w:rsidR="002071AE" w:rsidRPr="00EF5447" w:rsidRDefault="002071AE" w:rsidP="008C1C13">
            <w:pPr>
              <w:pStyle w:val="TAC"/>
              <w:rPr>
                <w:rFonts w:eastAsia="PMingLiU"/>
                <w:lang w:eastAsia="zh-TW"/>
              </w:rPr>
            </w:pPr>
            <w:r w:rsidRPr="00EF5447">
              <w:rPr>
                <w:rFonts w:cs="Arial"/>
                <w:lang w:eastAsia="ja-JP"/>
              </w:rPr>
              <w:t>DC</w:t>
            </w:r>
            <w:r w:rsidRPr="00EF5447">
              <w:rPr>
                <w:rFonts w:eastAsia="PMingLiU"/>
                <w:lang w:eastAsia="zh-TW"/>
              </w:rPr>
              <w:t>_46A-48A_n260(4A)</w:t>
            </w:r>
          </w:p>
          <w:p w14:paraId="76674801" w14:textId="77777777" w:rsidR="002071AE" w:rsidRPr="00EF5447" w:rsidRDefault="002071AE" w:rsidP="008C1C13">
            <w:pPr>
              <w:pStyle w:val="TAC"/>
              <w:rPr>
                <w:rFonts w:eastAsia="PMingLiU"/>
                <w:lang w:eastAsia="zh-TW"/>
              </w:rPr>
            </w:pPr>
            <w:r w:rsidRPr="00EF5447">
              <w:rPr>
                <w:rFonts w:eastAsia="PMingLiU"/>
                <w:lang w:eastAsia="zh-TW"/>
              </w:rPr>
              <w:t>DC_46C-48A_n260(4A)</w:t>
            </w:r>
          </w:p>
          <w:p w14:paraId="73424D84" w14:textId="77777777" w:rsidR="002071AE" w:rsidRPr="00EF5447" w:rsidRDefault="002071AE" w:rsidP="008C1C13">
            <w:pPr>
              <w:pStyle w:val="TAC"/>
              <w:rPr>
                <w:rFonts w:eastAsia="PMingLiU"/>
                <w:lang w:eastAsia="zh-TW"/>
              </w:rPr>
            </w:pPr>
            <w:r w:rsidRPr="00EF5447">
              <w:rPr>
                <w:rFonts w:eastAsia="PMingLiU"/>
                <w:lang w:eastAsia="zh-TW"/>
              </w:rPr>
              <w:t>DC_46D-48A_n260(4A)</w:t>
            </w:r>
          </w:p>
          <w:p w14:paraId="51A4A43B" w14:textId="77777777" w:rsidR="002071AE" w:rsidRPr="00EF5447" w:rsidRDefault="002071AE" w:rsidP="008C1C13">
            <w:pPr>
              <w:pStyle w:val="TAC"/>
              <w:rPr>
                <w:rFonts w:eastAsia="PMingLiU"/>
                <w:lang w:eastAsia="zh-TW"/>
              </w:rPr>
            </w:pPr>
            <w:r w:rsidRPr="00EF5447">
              <w:rPr>
                <w:rFonts w:eastAsia="PMingLiU"/>
                <w:lang w:eastAsia="zh-TW"/>
              </w:rPr>
              <w:t>DC_46A-48C_n260(4A)</w:t>
            </w:r>
          </w:p>
          <w:p w14:paraId="343D5F33" w14:textId="77777777" w:rsidR="002071AE" w:rsidRPr="00EF5447" w:rsidRDefault="002071AE" w:rsidP="008C1C13">
            <w:pPr>
              <w:pStyle w:val="TAC"/>
              <w:rPr>
                <w:rFonts w:eastAsia="PMingLiU"/>
                <w:lang w:eastAsia="zh-TW"/>
              </w:rPr>
            </w:pPr>
            <w:r w:rsidRPr="00EF5447">
              <w:rPr>
                <w:rFonts w:eastAsia="PMingLiU"/>
                <w:lang w:eastAsia="zh-TW"/>
              </w:rPr>
              <w:t>DC_46A-48D_n260(4A)</w:t>
            </w:r>
          </w:p>
          <w:p w14:paraId="3179F35B" w14:textId="77777777" w:rsidR="002071AE" w:rsidRPr="00EF5447" w:rsidRDefault="002071AE" w:rsidP="008C1C13">
            <w:pPr>
              <w:pStyle w:val="TAC"/>
              <w:rPr>
                <w:rFonts w:eastAsia="PMingLiU"/>
                <w:lang w:eastAsia="zh-TW"/>
              </w:rPr>
            </w:pPr>
            <w:r w:rsidRPr="00EF5447">
              <w:rPr>
                <w:rFonts w:eastAsia="PMingLiU"/>
                <w:lang w:eastAsia="zh-TW"/>
              </w:rPr>
              <w:t>DC_46C-48C_n260(4A)</w:t>
            </w:r>
          </w:p>
          <w:p w14:paraId="2E79BD01" w14:textId="77777777" w:rsidR="002071AE" w:rsidRPr="00EF5447" w:rsidRDefault="002071AE" w:rsidP="008C1C13">
            <w:pPr>
              <w:pStyle w:val="TAC"/>
              <w:rPr>
                <w:rFonts w:eastAsia="PMingLiU"/>
                <w:lang w:eastAsia="zh-TW"/>
              </w:rPr>
            </w:pPr>
            <w:r w:rsidRPr="00EF5447">
              <w:rPr>
                <w:rFonts w:eastAsia="PMingLiU"/>
                <w:lang w:eastAsia="zh-TW"/>
              </w:rPr>
              <w:t>DC_46C-48D_n260(4A)</w:t>
            </w:r>
          </w:p>
          <w:p w14:paraId="0F54AC21" w14:textId="77777777" w:rsidR="002071AE" w:rsidRPr="00EF5447" w:rsidRDefault="002071AE" w:rsidP="008C1C13">
            <w:pPr>
              <w:pStyle w:val="TAC"/>
              <w:rPr>
                <w:rFonts w:eastAsia="PMingLiU"/>
                <w:lang w:eastAsia="zh-TW"/>
              </w:rPr>
            </w:pPr>
            <w:r w:rsidRPr="00EF5447">
              <w:rPr>
                <w:rFonts w:eastAsia="PMingLiU"/>
                <w:lang w:eastAsia="zh-TW"/>
              </w:rPr>
              <w:t>DC_46D-48C_n260(4A)</w:t>
            </w:r>
          </w:p>
          <w:p w14:paraId="3E5C1C85" w14:textId="77777777" w:rsidR="002071AE" w:rsidRPr="00EF5447" w:rsidRDefault="002071AE" w:rsidP="008C1C13">
            <w:pPr>
              <w:pStyle w:val="TAC"/>
              <w:rPr>
                <w:lang w:eastAsia="ja-JP"/>
              </w:rPr>
            </w:pPr>
            <w:r w:rsidRPr="00EF5447">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BEEC6F" w14:textId="77777777" w:rsidR="002071AE" w:rsidRPr="00EF5447" w:rsidRDefault="002071AE" w:rsidP="008C1C13">
            <w:pPr>
              <w:pStyle w:val="TAC"/>
              <w:rPr>
                <w:rFonts w:eastAsia="PMingLiU"/>
                <w:lang w:eastAsia="zh-TW"/>
              </w:rPr>
            </w:pPr>
            <w:r w:rsidRPr="00EF5447">
              <w:rPr>
                <w:rFonts w:eastAsia="PMingLiU"/>
                <w:lang w:eastAsia="zh-TW"/>
              </w:rPr>
              <w:t>DC_48A_n260A</w:t>
            </w:r>
          </w:p>
          <w:p w14:paraId="2D816186" w14:textId="77777777" w:rsidR="002071AE" w:rsidRPr="00EF5447" w:rsidRDefault="002071AE" w:rsidP="008C1C13">
            <w:pPr>
              <w:pStyle w:val="TAC"/>
              <w:rPr>
                <w:noProof/>
              </w:rPr>
            </w:pPr>
            <w:r w:rsidRPr="00EF5447">
              <w:rPr>
                <w:rFonts w:eastAsia="PMingLiU"/>
                <w:lang w:eastAsia="zh-TW"/>
              </w:rPr>
              <w:t>DC_48C_n260A</w:t>
            </w:r>
          </w:p>
        </w:tc>
      </w:tr>
      <w:tr w:rsidR="002071AE" w:rsidRPr="00EF5447" w14:paraId="05F37BE0"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DB5D" w14:textId="77777777" w:rsidR="002071AE" w:rsidRPr="00EF5447" w:rsidRDefault="002071AE" w:rsidP="008C1C13">
            <w:pPr>
              <w:pStyle w:val="TAC"/>
              <w:rPr>
                <w:rFonts w:cs="Arial"/>
                <w:lang w:eastAsia="ja-JP"/>
              </w:rPr>
            </w:pPr>
            <w:r w:rsidRPr="00EF5447">
              <w:rPr>
                <w:rFonts w:cs="Arial"/>
                <w:lang w:eastAsia="ja-JP"/>
              </w:rPr>
              <w:t>DC_46A-48A_n261A</w:t>
            </w:r>
          </w:p>
          <w:p w14:paraId="7B057E3C" w14:textId="77777777" w:rsidR="002071AE" w:rsidRPr="00EF5447" w:rsidRDefault="002071AE" w:rsidP="008C1C13">
            <w:pPr>
              <w:pStyle w:val="TAC"/>
              <w:rPr>
                <w:rFonts w:cs="Arial"/>
                <w:lang w:eastAsia="ja-JP"/>
              </w:rPr>
            </w:pPr>
            <w:r w:rsidRPr="00EF5447">
              <w:rPr>
                <w:rFonts w:cs="Arial"/>
                <w:lang w:eastAsia="ja-JP"/>
              </w:rPr>
              <w:t>DC_46C-48A_n261A</w:t>
            </w:r>
          </w:p>
          <w:p w14:paraId="1CC8C2F4" w14:textId="77777777" w:rsidR="002071AE" w:rsidRPr="00EF5447" w:rsidRDefault="002071AE" w:rsidP="008C1C13">
            <w:pPr>
              <w:pStyle w:val="TAC"/>
              <w:rPr>
                <w:rFonts w:cs="Arial"/>
                <w:lang w:eastAsia="ja-JP"/>
              </w:rPr>
            </w:pPr>
            <w:r w:rsidRPr="00EF5447">
              <w:rPr>
                <w:rFonts w:cs="Arial"/>
                <w:lang w:eastAsia="ja-JP"/>
              </w:rPr>
              <w:t>DC_46D-48A_n261A</w:t>
            </w:r>
          </w:p>
          <w:p w14:paraId="5CEBC78E" w14:textId="77777777" w:rsidR="002071AE" w:rsidRPr="00EF5447" w:rsidRDefault="002071AE" w:rsidP="008C1C13">
            <w:pPr>
              <w:pStyle w:val="TAC"/>
              <w:rPr>
                <w:rFonts w:cs="Arial"/>
                <w:lang w:eastAsia="ja-JP"/>
              </w:rPr>
            </w:pPr>
            <w:r w:rsidRPr="00EF5447">
              <w:rPr>
                <w:rFonts w:cs="Arial"/>
                <w:lang w:eastAsia="ja-JP"/>
              </w:rPr>
              <w:t>DC_46A-48C_n261A</w:t>
            </w:r>
          </w:p>
          <w:p w14:paraId="5C538646" w14:textId="77777777" w:rsidR="002071AE" w:rsidRPr="00EF5447" w:rsidRDefault="002071AE" w:rsidP="008C1C13">
            <w:pPr>
              <w:pStyle w:val="TAC"/>
              <w:rPr>
                <w:rFonts w:cs="Arial"/>
                <w:lang w:eastAsia="ja-JP"/>
              </w:rPr>
            </w:pPr>
            <w:r w:rsidRPr="00EF5447">
              <w:rPr>
                <w:rFonts w:cs="Arial"/>
                <w:lang w:eastAsia="ja-JP"/>
              </w:rPr>
              <w:t>DC_46A-48D_n261A</w:t>
            </w:r>
          </w:p>
          <w:p w14:paraId="0B5316A8" w14:textId="77777777" w:rsidR="002071AE" w:rsidRPr="00EF5447" w:rsidRDefault="002071AE" w:rsidP="008C1C13">
            <w:pPr>
              <w:pStyle w:val="TAC"/>
              <w:rPr>
                <w:rFonts w:cs="Arial"/>
                <w:lang w:eastAsia="ja-JP"/>
              </w:rPr>
            </w:pPr>
            <w:r w:rsidRPr="00EF5447">
              <w:rPr>
                <w:rFonts w:cs="Arial"/>
                <w:lang w:eastAsia="ja-JP"/>
              </w:rPr>
              <w:t>DC_46C-48C_n261A</w:t>
            </w:r>
          </w:p>
          <w:p w14:paraId="0D98DBBD" w14:textId="77777777" w:rsidR="002071AE" w:rsidRPr="00EF5447" w:rsidRDefault="002071AE" w:rsidP="008C1C13">
            <w:pPr>
              <w:pStyle w:val="TAC"/>
              <w:rPr>
                <w:rFonts w:cs="Arial"/>
                <w:lang w:eastAsia="ja-JP"/>
              </w:rPr>
            </w:pPr>
            <w:r w:rsidRPr="00EF5447">
              <w:rPr>
                <w:rFonts w:cs="Arial"/>
                <w:lang w:eastAsia="ja-JP"/>
              </w:rPr>
              <w:t>DC_46C-48D_n261A</w:t>
            </w:r>
          </w:p>
          <w:p w14:paraId="3C3297AF" w14:textId="77777777" w:rsidR="002071AE" w:rsidRPr="00EF5447" w:rsidRDefault="002071AE" w:rsidP="008C1C13">
            <w:pPr>
              <w:pStyle w:val="TAC"/>
              <w:rPr>
                <w:rFonts w:cs="Arial"/>
                <w:lang w:eastAsia="ja-JP"/>
              </w:rPr>
            </w:pPr>
            <w:r w:rsidRPr="00EF5447">
              <w:rPr>
                <w:rFonts w:cs="Arial"/>
                <w:lang w:eastAsia="ja-JP"/>
              </w:rPr>
              <w:t>DC_46D-48C_n261A</w:t>
            </w:r>
          </w:p>
          <w:p w14:paraId="7BF1ECFC" w14:textId="77777777" w:rsidR="002071AE" w:rsidRPr="00EF5447" w:rsidRDefault="002071AE" w:rsidP="008C1C13">
            <w:pPr>
              <w:pStyle w:val="TAC"/>
              <w:rPr>
                <w:rFonts w:cs="Arial"/>
                <w:lang w:eastAsia="ja-JP"/>
              </w:rPr>
            </w:pPr>
            <w:r w:rsidRPr="00EF5447">
              <w:rPr>
                <w:rFonts w:cs="Arial"/>
                <w:lang w:eastAsia="ja-JP"/>
              </w:rPr>
              <w:t>DC_46D-48D_n261A</w:t>
            </w:r>
          </w:p>
          <w:p w14:paraId="0B1D8CA4" w14:textId="77777777" w:rsidR="002071AE" w:rsidRPr="00EF5447" w:rsidRDefault="002071AE" w:rsidP="008C1C13">
            <w:pPr>
              <w:pStyle w:val="TAC"/>
              <w:rPr>
                <w:rFonts w:cs="Arial"/>
                <w:lang w:eastAsia="ja-JP"/>
              </w:rPr>
            </w:pPr>
            <w:r w:rsidRPr="00EF5447">
              <w:rPr>
                <w:rFonts w:cs="Arial"/>
                <w:lang w:eastAsia="ja-JP"/>
              </w:rPr>
              <w:t>DC_46A-48A_n261(2A)</w:t>
            </w:r>
          </w:p>
          <w:p w14:paraId="07A92442" w14:textId="77777777" w:rsidR="002071AE" w:rsidRPr="00EF5447" w:rsidRDefault="002071AE" w:rsidP="008C1C13">
            <w:pPr>
              <w:pStyle w:val="TAC"/>
              <w:rPr>
                <w:rFonts w:cs="Arial"/>
                <w:lang w:eastAsia="ja-JP"/>
              </w:rPr>
            </w:pPr>
            <w:r w:rsidRPr="00EF5447">
              <w:rPr>
                <w:rFonts w:cs="Arial"/>
                <w:lang w:eastAsia="ja-JP"/>
              </w:rPr>
              <w:t>DC_46C-48A_n261(2A)</w:t>
            </w:r>
          </w:p>
          <w:p w14:paraId="7EE09FAF" w14:textId="77777777" w:rsidR="002071AE" w:rsidRPr="00EF5447" w:rsidRDefault="002071AE" w:rsidP="008C1C13">
            <w:pPr>
              <w:pStyle w:val="TAC"/>
              <w:rPr>
                <w:rFonts w:cs="Arial"/>
                <w:lang w:eastAsia="ja-JP"/>
              </w:rPr>
            </w:pPr>
            <w:r w:rsidRPr="00EF5447">
              <w:rPr>
                <w:rFonts w:cs="Arial"/>
                <w:lang w:eastAsia="ja-JP"/>
              </w:rPr>
              <w:t>DC_46D-48A_n261(2A)</w:t>
            </w:r>
          </w:p>
          <w:p w14:paraId="0A5B071F" w14:textId="77777777" w:rsidR="002071AE" w:rsidRPr="00EF5447" w:rsidRDefault="002071AE" w:rsidP="008C1C13">
            <w:pPr>
              <w:pStyle w:val="TAC"/>
              <w:rPr>
                <w:rFonts w:cs="Arial"/>
                <w:lang w:eastAsia="ja-JP"/>
              </w:rPr>
            </w:pPr>
            <w:r w:rsidRPr="00EF5447">
              <w:rPr>
                <w:rFonts w:cs="Arial"/>
                <w:lang w:eastAsia="ja-JP"/>
              </w:rPr>
              <w:t>DC_46A-48C_n261(2A)</w:t>
            </w:r>
          </w:p>
          <w:p w14:paraId="612CDE31" w14:textId="77777777" w:rsidR="002071AE" w:rsidRPr="00EF5447" w:rsidRDefault="002071AE" w:rsidP="008C1C13">
            <w:pPr>
              <w:pStyle w:val="TAC"/>
              <w:rPr>
                <w:rFonts w:cs="Arial"/>
                <w:lang w:eastAsia="ja-JP"/>
              </w:rPr>
            </w:pPr>
            <w:r w:rsidRPr="00EF5447">
              <w:rPr>
                <w:rFonts w:cs="Arial"/>
                <w:lang w:eastAsia="ja-JP"/>
              </w:rPr>
              <w:t>DC_46A-48D_n261(2A)</w:t>
            </w:r>
          </w:p>
          <w:p w14:paraId="1154E4E8" w14:textId="77777777" w:rsidR="002071AE" w:rsidRPr="00EF5447" w:rsidRDefault="002071AE" w:rsidP="008C1C13">
            <w:pPr>
              <w:pStyle w:val="TAC"/>
              <w:rPr>
                <w:rFonts w:cs="Arial"/>
                <w:lang w:eastAsia="ja-JP"/>
              </w:rPr>
            </w:pPr>
            <w:r w:rsidRPr="00EF5447">
              <w:rPr>
                <w:rFonts w:cs="Arial"/>
                <w:lang w:eastAsia="ja-JP"/>
              </w:rPr>
              <w:t>DC_46C-48C_n261(2A)</w:t>
            </w:r>
          </w:p>
          <w:p w14:paraId="00DE495D" w14:textId="77777777" w:rsidR="002071AE" w:rsidRPr="00EF5447" w:rsidRDefault="002071AE" w:rsidP="008C1C13">
            <w:pPr>
              <w:pStyle w:val="TAC"/>
              <w:rPr>
                <w:rFonts w:cs="Arial"/>
                <w:lang w:eastAsia="ja-JP"/>
              </w:rPr>
            </w:pPr>
            <w:r w:rsidRPr="00EF5447">
              <w:rPr>
                <w:rFonts w:cs="Arial"/>
                <w:lang w:eastAsia="ja-JP"/>
              </w:rPr>
              <w:t>DC_46C-48D_n261(2A)</w:t>
            </w:r>
          </w:p>
          <w:p w14:paraId="6AB12749" w14:textId="77777777" w:rsidR="002071AE" w:rsidRPr="00EF5447" w:rsidRDefault="002071AE" w:rsidP="008C1C13">
            <w:pPr>
              <w:pStyle w:val="TAC"/>
              <w:rPr>
                <w:rFonts w:cs="Arial"/>
                <w:lang w:eastAsia="ja-JP"/>
              </w:rPr>
            </w:pPr>
            <w:r w:rsidRPr="00EF5447">
              <w:rPr>
                <w:rFonts w:cs="Arial"/>
                <w:lang w:eastAsia="ja-JP"/>
              </w:rPr>
              <w:t>DC_46D-48C_n261(2A)</w:t>
            </w:r>
          </w:p>
          <w:p w14:paraId="293D05B2" w14:textId="77777777" w:rsidR="002071AE" w:rsidRPr="00EF5447" w:rsidRDefault="002071AE" w:rsidP="008C1C13">
            <w:pPr>
              <w:pStyle w:val="TAC"/>
              <w:rPr>
                <w:lang w:eastAsia="ja-JP"/>
              </w:rPr>
            </w:pPr>
            <w:r w:rsidRPr="00EF5447">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104B5E" w14:textId="77777777" w:rsidR="002071AE" w:rsidRPr="00EF5447" w:rsidRDefault="002071AE" w:rsidP="008C1C13">
            <w:pPr>
              <w:pStyle w:val="TAC"/>
              <w:rPr>
                <w:rFonts w:eastAsia="PMingLiU"/>
                <w:lang w:eastAsia="zh-TW"/>
              </w:rPr>
            </w:pPr>
            <w:r w:rsidRPr="00EF5447">
              <w:rPr>
                <w:rFonts w:eastAsia="PMingLiU"/>
                <w:lang w:eastAsia="zh-TW"/>
              </w:rPr>
              <w:t>DC_48A_n261A</w:t>
            </w:r>
          </w:p>
          <w:p w14:paraId="7D28167C" w14:textId="77777777" w:rsidR="002071AE" w:rsidRPr="00EF5447" w:rsidRDefault="002071AE" w:rsidP="008C1C13">
            <w:pPr>
              <w:pStyle w:val="TAC"/>
              <w:rPr>
                <w:noProof/>
              </w:rPr>
            </w:pPr>
            <w:r w:rsidRPr="00EF5447">
              <w:rPr>
                <w:rFonts w:eastAsia="PMingLiU"/>
                <w:lang w:eastAsia="zh-TW"/>
              </w:rPr>
              <w:t>DC_48C_n261A</w:t>
            </w:r>
          </w:p>
        </w:tc>
      </w:tr>
      <w:tr w:rsidR="002071AE" w:rsidRPr="00EF5447" w14:paraId="5F7D93D0"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E3F858" w14:textId="77777777" w:rsidR="002071AE" w:rsidRPr="00EF5447" w:rsidRDefault="002071AE" w:rsidP="008C1C13">
            <w:pPr>
              <w:pStyle w:val="TAC"/>
              <w:rPr>
                <w:lang w:eastAsia="fr-FR"/>
              </w:rPr>
            </w:pPr>
            <w:r w:rsidRPr="00EF5447">
              <w:t>DC_46A-66A_n258A</w:t>
            </w:r>
          </w:p>
          <w:p w14:paraId="0CBB3C1C" w14:textId="77777777" w:rsidR="002071AE" w:rsidRPr="00EF5447" w:rsidRDefault="002071AE" w:rsidP="008C1C13">
            <w:pPr>
              <w:pStyle w:val="TAC"/>
            </w:pPr>
            <w:r w:rsidRPr="00EF5447">
              <w:t>DC_46C-66A_n258A</w:t>
            </w:r>
          </w:p>
          <w:p w14:paraId="05FDC67B" w14:textId="77777777" w:rsidR="002071AE" w:rsidRPr="00EF5447" w:rsidRDefault="002071AE" w:rsidP="008C1C13">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B41B05" w14:textId="77777777" w:rsidR="002071AE" w:rsidRPr="00EF5447" w:rsidRDefault="002071AE" w:rsidP="008C1C13">
            <w:pPr>
              <w:pStyle w:val="TAC"/>
              <w:rPr>
                <w:rFonts w:eastAsia="PMingLiU"/>
                <w:lang w:eastAsia="zh-TW"/>
              </w:rPr>
            </w:pPr>
            <w:r w:rsidRPr="00EF5447">
              <w:t>DC_66A_n258A</w:t>
            </w:r>
          </w:p>
        </w:tc>
      </w:tr>
      <w:tr w:rsidR="002071AE" w:rsidRPr="00EF5447" w14:paraId="2533DCE2"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9C7C49" w14:textId="77777777" w:rsidR="002071AE" w:rsidRPr="00EF5447" w:rsidRDefault="002071AE" w:rsidP="008C1C13">
            <w:pPr>
              <w:pStyle w:val="TAC"/>
            </w:pPr>
            <w:r w:rsidRPr="00EF5447">
              <w:t>DC_46A-66A_n258(2A)</w:t>
            </w:r>
          </w:p>
          <w:p w14:paraId="6158E1AC" w14:textId="77777777" w:rsidR="002071AE" w:rsidRPr="00EF5447" w:rsidRDefault="002071AE" w:rsidP="008C1C13">
            <w:pPr>
              <w:pStyle w:val="TAC"/>
              <w:rPr>
                <w:lang w:eastAsia="fr-FR"/>
              </w:rPr>
            </w:pPr>
            <w:r w:rsidRPr="00EF5447">
              <w:t>DC_46A-66A_n258(3A)</w:t>
            </w:r>
          </w:p>
          <w:p w14:paraId="29D665B8" w14:textId="77777777" w:rsidR="002071AE" w:rsidRPr="00EF5447" w:rsidRDefault="002071AE" w:rsidP="008C1C13">
            <w:pPr>
              <w:pStyle w:val="TAC"/>
            </w:pPr>
            <w:r w:rsidRPr="00EF5447">
              <w:t>DC_46A-66A_n258(4A)</w:t>
            </w:r>
          </w:p>
          <w:p w14:paraId="2108FC58" w14:textId="77777777" w:rsidR="002071AE" w:rsidRPr="00EF5447" w:rsidRDefault="002071AE" w:rsidP="008C1C13">
            <w:pPr>
              <w:pStyle w:val="TAC"/>
            </w:pPr>
            <w:r w:rsidRPr="00EF5447">
              <w:t>DC_46A-66A_n258(5A)</w:t>
            </w:r>
          </w:p>
          <w:p w14:paraId="70C56DCB" w14:textId="77777777" w:rsidR="002071AE" w:rsidRPr="00EF5447" w:rsidRDefault="002071AE" w:rsidP="008C1C13">
            <w:pPr>
              <w:pStyle w:val="TAC"/>
            </w:pPr>
            <w:r w:rsidRPr="00EF5447">
              <w:t>DC_46C-66A_n258(2A)</w:t>
            </w:r>
          </w:p>
          <w:p w14:paraId="6111FCEE" w14:textId="77777777" w:rsidR="002071AE" w:rsidRPr="00EF5447" w:rsidRDefault="002071AE" w:rsidP="008C1C13">
            <w:pPr>
              <w:pStyle w:val="TAC"/>
            </w:pPr>
            <w:r w:rsidRPr="00EF5447">
              <w:t>DC_46C-66A_n258(3A)</w:t>
            </w:r>
          </w:p>
          <w:p w14:paraId="0A211DCA" w14:textId="77777777" w:rsidR="002071AE" w:rsidRPr="00EF5447" w:rsidRDefault="002071AE" w:rsidP="008C1C13">
            <w:pPr>
              <w:pStyle w:val="TAC"/>
            </w:pPr>
            <w:r w:rsidRPr="00EF5447">
              <w:t>DC_46C-66A_n258(4A)</w:t>
            </w:r>
          </w:p>
          <w:p w14:paraId="3380945E" w14:textId="77777777" w:rsidR="002071AE" w:rsidRPr="00EF5447" w:rsidRDefault="002071AE" w:rsidP="008C1C13">
            <w:pPr>
              <w:pStyle w:val="TAC"/>
            </w:pPr>
            <w:r w:rsidRPr="00EF5447">
              <w:t>DC_46C-66A_n258(5A)</w:t>
            </w:r>
          </w:p>
          <w:p w14:paraId="66C8A6A6" w14:textId="77777777" w:rsidR="002071AE" w:rsidRPr="00EF5447" w:rsidRDefault="002071AE" w:rsidP="008C1C13">
            <w:pPr>
              <w:pStyle w:val="TAC"/>
            </w:pPr>
            <w:r w:rsidRPr="00EF5447">
              <w:t>DC_46D-66A_n258(2A)</w:t>
            </w:r>
          </w:p>
          <w:p w14:paraId="3AAE199A" w14:textId="77777777" w:rsidR="002071AE" w:rsidRPr="00EF5447" w:rsidRDefault="002071AE" w:rsidP="008C1C13">
            <w:pPr>
              <w:pStyle w:val="TAC"/>
            </w:pPr>
            <w:r w:rsidRPr="00EF5447">
              <w:t>DC_46D-66A_n258(3A)</w:t>
            </w:r>
          </w:p>
          <w:p w14:paraId="441906FB" w14:textId="77777777" w:rsidR="002071AE" w:rsidRPr="00EF5447" w:rsidRDefault="002071AE" w:rsidP="008C1C13">
            <w:pPr>
              <w:pStyle w:val="TAC"/>
            </w:pPr>
            <w:r w:rsidRPr="00EF5447">
              <w:t>DC_46D-66A_n258(4A)</w:t>
            </w:r>
          </w:p>
          <w:p w14:paraId="0F2DA374" w14:textId="77777777" w:rsidR="002071AE" w:rsidRPr="00EF5447" w:rsidRDefault="002071AE" w:rsidP="008C1C13">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E44B91" w14:textId="77777777" w:rsidR="002071AE" w:rsidRPr="00EF5447" w:rsidRDefault="002071AE" w:rsidP="008C1C13">
            <w:pPr>
              <w:pStyle w:val="TAC"/>
              <w:rPr>
                <w:rFonts w:eastAsia="PMingLiU"/>
                <w:lang w:eastAsia="zh-TW"/>
              </w:rPr>
            </w:pPr>
            <w:r w:rsidRPr="00EF5447">
              <w:t>DC_66A_n258A</w:t>
            </w:r>
          </w:p>
        </w:tc>
      </w:tr>
      <w:tr w:rsidR="002071AE" w:rsidRPr="00EF5447" w14:paraId="594F6A96"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AD9075" w14:textId="77777777" w:rsidR="002071AE" w:rsidRPr="00EF5447" w:rsidRDefault="002071AE" w:rsidP="008C1C13">
            <w:pPr>
              <w:pStyle w:val="TAC"/>
              <w:rPr>
                <w:lang w:eastAsia="ja-JP"/>
              </w:rPr>
            </w:pPr>
            <w:r w:rsidRPr="00EF5447">
              <w:rPr>
                <w:lang w:eastAsia="ja-JP"/>
              </w:rPr>
              <w:t>DC_46A-66A_n260A</w:t>
            </w:r>
          </w:p>
          <w:p w14:paraId="0A8BC7DA" w14:textId="77777777" w:rsidR="002071AE" w:rsidRPr="00EF5447" w:rsidRDefault="002071AE" w:rsidP="008C1C13">
            <w:pPr>
              <w:pStyle w:val="TAC"/>
              <w:rPr>
                <w:lang w:eastAsia="ja-JP"/>
              </w:rPr>
            </w:pPr>
            <w:r w:rsidRPr="00EF5447">
              <w:rPr>
                <w:lang w:eastAsia="ja-JP"/>
              </w:rPr>
              <w:t>DC_46C-66A_n260A</w:t>
            </w:r>
          </w:p>
          <w:p w14:paraId="2F7EA687" w14:textId="77777777" w:rsidR="002071AE" w:rsidRPr="00EF5447" w:rsidRDefault="002071AE" w:rsidP="008C1C13">
            <w:pPr>
              <w:pStyle w:val="TAC"/>
              <w:rPr>
                <w:lang w:eastAsia="ja-JP"/>
              </w:rPr>
            </w:pPr>
            <w:r w:rsidRPr="00EF5447">
              <w:rPr>
                <w:lang w:eastAsia="ja-JP"/>
              </w:rPr>
              <w:t>DC_46D-66A_n260A</w:t>
            </w:r>
          </w:p>
          <w:p w14:paraId="28C74297" w14:textId="77777777" w:rsidR="002071AE" w:rsidRPr="00EF5447" w:rsidRDefault="002071AE" w:rsidP="008C1C13">
            <w:pPr>
              <w:pStyle w:val="TAC"/>
              <w:rPr>
                <w:rFonts w:eastAsia="MS Mincho" w:cs="Arial"/>
                <w:lang w:eastAsia="ja-JP"/>
              </w:rPr>
            </w:pPr>
            <w:r w:rsidRPr="00EF5447">
              <w:rPr>
                <w:rFonts w:cs="Arial"/>
                <w:lang w:eastAsia="ja-JP"/>
              </w:rPr>
              <w:t>DC_46E-66A_n260A</w:t>
            </w:r>
          </w:p>
          <w:p w14:paraId="7F526182" w14:textId="77777777" w:rsidR="002071AE" w:rsidRPr="00EF5447" w:rsidRDefault="002071AE" w:rsidP="008C1C13">
            <w:pPr>
              <w:pStyle w:val="TAC"/>
              <w:rPr>
                <w:rFonts w:cs="Arial"/>
                <w:lang w:eastAsia="ja-JP"/>
              </w:rPr>
            </w:pPr>
            <w:r w:rsidRPr="00EF5447">
              <w:rPr>
                <w:rFonts w:cs="Arial"/>
                <w:lang w:eastAsia="ja-JP"/>
              </w:rPr>
              <w:t>DC_46A-66A_n260G</w:t>
            </w:r>
          </w:p>
          <w:p w14:paraId="1673C372" w14:textId="77777777" w:rsidR="002071AE" w:rsidRPr="00EF5447" w:rsidRDefault="002071AE" w:rsidP="008C1C13">
            <w:pPr>
              <w:pStyle w:val="TAC"/>
              <w:rPr>
                <w:rFonts w:cs="Arial"/>
                <w:lang w:eastAsia="ja-JP"/>
              </w:rPr>
            </w:pPr>
            <w:r w:rsidRPr="00EF5447">
              <w:rPr>
                <w:rFonts w:cs="Arial"/>
                <w:lang w:eastAsia="ja-JP"/>
              </w:rPr>
              <w:t>DC_46C-66A_n260G</w:t>
            </w:r>
          </w:p>
          <w:p w14:paraId="721DB2C5" w14:textId="77777777" w:rsidR="002071AE" w:rsidRPr="00EF5447" w:rsidRDefault="002071AE" w:rsidP="008C1C13">
            <w:pPr>
              <w:pStyle w:val="TAC"/>
              <w:rPr>
                <w:rFonts w:cs="Arial"/>
                <w:lang w:eastAsia="ja-JP"/>
              </w:rPr>
            </w:pPr>
            <w:r w:rsidRPr="00EF5447">
              <w:rPr>
                <w:rFonts w:cs="Arial"/>
                <w:lang w:eastAsia="ja-JP"/>
              </w:rPr>
              <w:t>DC_46D-66A_n260G</w:t>
            </w:r>
          </w:p>
          <w:p w14:paraId="78601EE8" w14:textId="77777777" w:rsidR="002071AE" w:rsidRPr="00EF5447" w:rsidRDefault="002071AE" w:rsidP="008C1C13">
            <w:pPr>
              <w:pStyle w:val="TAC"/>
              <w:rPr>
                <w:rFonts w:cs="Arial"/>
                <w:lang w:eastAsia="ja-JP"/>
              </w:rPr>
            </w:pPr>
            <w:r w:rsidRPr="00EF5447">
              <w:rPr>
                <w:rFonts w:cs="Arial"/>
                <w:lang w:eastAsia="ja-JP"/>
              </w:rPr>
              <w:t>DC_46E-66A_n260G</w:t>
            </w:r>
          </w:p>
          <w:p w14:paraId="1A8EA77D" w14:textId="77777777" w:rsidR="002071AE" w:rsidRPr="00EF5447" w:rsidRDefault="002071AE" w:rsidP="008C1C13">
            <w:pPr>
              <w:pStyle w:val="TAC"/>
              <w:rPr>
                <w:rFonts w:cs="Arial"/>
                <w:lang w:eastAsia="ja-JP"/>
              </w:rPr>
            </w:pPr>
            <w:r w:rsidRPr="00EF5447">
              <w:rPr>
                <w:rFonts w:cs="Arial"/>
                <w:lang w:eastAsia="ja-JP"/>
              </w:rPr>
              <w:t>DC_46A-66A_n260H</w:t>
            </w:r>
          </w:p>
          <w:p w14:paraId="6DBC2DF7" w14:textId="77777777" w:rsidR="002071AE" w:rsidRPr="00EF5447" w:rsidRDefault="002071AE" w:rsidP="008C1C13">
            <w:pPr>
              <w:pStyle w:val="TAC"/>
              <w:rPr>
                <w:rFonts w:cs="Arial"/>
                <w:lang w:eastAsia="ja-JP"/>
              </w:rPr>
            </w:pPr>
            <w:r w:rsidRPr="00EF5447">
              <w:rPr>
                <w:rFonts w:cs="Arial"/>
                <w:lang w:eastAsia="ja-JP"/>
              </w:rPr>
              <w:t>DC_46C-66A_n260H</w:t>
            </w:r>
          </w:p>
          <w:p w14:paraId="673C487A" w14:textId="77777777" w:rsidR="002071AE" w:rsidRPr="00EF5447" w:rsidRDefault="002071AE" w:rsidP="008C1C13">
            <w:pPr>
              <w:pStyle w:val="TAC"/>
              <w:rPr>
                <w:rFonts w:cs="Arial"/>
                <w:lang w:eastAsia="ja-JP"/>
              </w:rPr>
            </w:pPr>
            <w:r w:rsidRPr="00EF5447">
              <w:rPr>
                <w:rFonts w:cs="Arial"/>
                <w:lang w:eastAsia="ja-JP"/>
              </w:rPr>
              <w:t>DC_46D-66A_n260H</w:t>
            </w:r>
          </w:p>
          <w:p w14:paraId="0EB551F5" w14:textId="77777777" w:rsidR="002071AE" w:rsidRPr="00EF5447" w:rsidRDefault="002071AE" w:rsidP="008C1C13">
            <w:pPr>
              <w:pStyle w:val="TAC"/>
              <w:rPr>
                <w:rFonts w:cs="Arial"/>
                <w:lang w:eastAsia="ja-JP"/>
              </w:rPr>
            </w:pPr>
            <w:r w:rsidRPr="00EF5447">
              <w:rPr>
                <w:rFonts w:cs="Arial"/>
                <w:lang w:eastAsia="ja-JP"/>
              </w:rPr>
              <w:t>DC_46E-66A_n260H</w:t>
            </w:r>
          </w:p>
          <w:p w14:paraId="5D15CB1D" w14:textId="77777777" w:rsidR="002071AE" w:rsidRPr="00EF5447" w:rsidRDefault="002071AE" w:rsidP="008C1C13">
            <w:pPr>
              <w:pStyle w:val="TAC"/>
              <w:rPr>
                <w:rFonts w:cs="Arial"/>
                <w:lang w:eastAsia="ja-JP"/>
              </w:rPr>
            </w:pPr>
            <w:r w:rsidRPr="00EF5447">
              <w:rPr>
                <w:rFonts w:cs="Arial"/>
                <w:lang w:eastAsia="ja-JP"/>
              </w:rPr>
              <w:t>DC_46A-66A_n260I</w:t>
            </w:r>
          </w:p>
          <w:p w14:paraId="281E10B2" w14:textId="77777777" w:rsidR="002071AE" w:rsidRPr="00EF5447" w:rsidRDefault="002071AE" w:rsidP="008C1C13">
            <w:pPr>
              <w:pStyle w:val="TAC"/>
              <w:rPr>
                <w:rFonts w:cs="Arial"/>
                <w:lang w:eastAsia="ja-JP"/>
              </w:rPr>
            </w:pPr>
            <w:r w:rsidRPr="00EF5447">
              <w:rPr>
                <w:rFonts w:cs="Arial"/>
                <w:lang w:eastAsia="ja-JP"/>
              </w:rPr>
              <w:t>DC_46C-66A_n260I</w:t>
            </w:r>
          </w:p>
          <w:p w14:paraId="24734B7E" w14:textId="77777777" w:rsidR="002071AE" w:rsidRPr="00EF5447" w:rsidRDefault="002071AE" w:rsidP="008C1C13">
            <w:pPr>
              <w:pStyle w:val="TAC"/>
              <w:rPr>
                <w:rFonts w:cs="Arial"/>
                <w:lang w:eastAsia="ja-JP"/>
              </w:rPr>
            </w:pPr>
            <w:r w:rsidRPr="00EF5447">
              <w:rPr>
                <w:rFonts w:cs="Arial"/>
                <w:lang w:eastAsia="ja-JP"/>
              </w:rPr>
              <w:t>DC_46D-66A_n260I</w:t>
            </w:r>
          </w:p>
          <w:p w14:paraId="7623D78B" w14:textId="77777777" w:rsidR="002071AE" w:rsidRPr="00EF5447" w:rsidRDefault="002071AE" w:rsidP="008C1C13">
            <w:pPr>
              <w:pStyle w:val="TAC"/>
              <w:rPr>
                <w:rFonts w:cs="Arial"/>
                <w:lang w:eastAsia="ja-JP"/>
              </w:rPr>
            </w:pPr>
            <w:r w:rsidRPr="00EF5447">
              <w:rPr>
                <w:rFonts w:cs="Arial"/>
                <w:lang w:eastAsia="ja-JP"/>
              </w:rPr>
              <w:t>DC_46E-66A_n260I</w:t>
            </w:r>
          </w:p>
          <w:p w14:paraId="5810E73B" w14:textId="77777777" w:rsidR="002071AE" w:rsidRPr="00EF5447" w:rsidRDefault="002071AE" w:rsidP="008C1C13">
            <w:pPr>
              <w:pStyle w:val="TAC"/>
              <w:rPr>
                <w:rFonts w:cs="Arial"/>
                <w:lang w:eastAsia="ja-JP"/>
              </w:rPr>
            </w:pPr>
            <w:r w:rsidRPr="00EF5447">
              <w:rPr>
                <w:rFonts w:cs="Arial"/>
                <w:lang w:eastAsia="ja-JP"/>
              </w:rPr>
              <w:t>DC_46A-66A_n260J</w:t>
            </w:r>
          </w:p>
          <w:p w14:paraId="1B83A677" w14:textId="77777777" w:rsidR="002071AE" w:rsidRPr="00EF5447" w:rsidRDefault="002071AE" w:rsidP="008C1C13">
            <w:pPr>
              <w:pStyle w:val="TAC"/>
              <w:rPr>
                <w:rFonts w:cs="Arial"/>
                <w:lang w:eastAsia="ja-JP"/>
              </w:rPr>
            </w:pPr>
            <w:r w:rsidRPr="00EF5447">
              <w:rPr>
                <w:rFonts w:cs="Arial"/>
                <w:lang w:eastAsia="ja-JP"/>
              </w:rPr>
              <w:t>DC_46C-66A_n260J</w:t>
            </w:r>
          </w:p>
          <w:p w14:paraId="2495E984" w14:textId="77777777" w:rsidR="002071AE" w:rsidRPr="00EF5447" w:rsidRDefault="002071AE" w:rsidP="008C1C13">
            <w:pPr>
              <w:pStyle w:val="TAC"/>
              <w:rPr>
                <w:rFonts w:cs="Arial"/>
                <w:lang w:eastAsia="ja-JP"/>
              </w:rPr>
            </w:pPr>
            <w:r w:rsidRPr="00EF5447">
              <w:rPr>
                <w:rFonts w:cs="Arial"/>
                <w:lang w:eastAsia="ja-JP"/>
              </w:rPr>
              <w:t>DC_46D-66A_n260J</w:t>
            </w:r>
          </w:p>
          <w:p w14:paraId="262C2EF8" w14:textId="77777777" w:rsidR="002071AE" w:rsidRPr="00EF5447" w:rsidRDefault="002071AE" w:rsidP="008C1C13">
            <w:pPr>
              <w:pStyle w:val="TAC"/>
              <w:rPr>
                <w:rFonts w:cs="Arial"/>
                <w:lang w:eastAsia="ja-JP"/>
              </w:rPr>
            </w:pPr>
            <w:r w:rsidRPr="00EF5447">
              <w:rPr>
                <w:rFonts w:cs="Arial"/>
                <w:lang w:eastAsia="ja-JP"/>
              </w:rPr>
              <w:t>DC_46E-66A_n260J</w:t>
            </w:r>
          </w:p>
          <w:p w14:paraId="0812948C" w14:textId="77777777" w:rsidR="002071AE" w:rsidRPr="00EF5447" w:rsidRDefault="002071AE" w:rsidP="008C1C13">
            <w:pPr>
              <w:pStyle w:val="TAC"/>
              <w:rPr>
                <w:rFonts w:cs="Arial"/>
                <w:lang w:eastAsia="ja-JP"/>
              </w:rPr>
            </w:pPr>
            <w:r w:rsidRPr="00EF5447">
              <w:rPr>
                <w:rFonts w:cs="Arial"/>
                <w:lang w:eastAsia="ja-JP"/>
              </w:rPr>
              <w:t>DC_46A-66A_n260K</w:t>
            </w:r>
          </w:p>
          <w:p w14:paraId="4BD97807" w14:textId="77777777" w:rsidR="002071AE" w:rsidRPr="00EF5447" w:rsidRDefault="002071AE" w:rsidP="008C1C13">
            <w:pPr>
              <w:pStyle w:val="TAC"/>
              <w:rPr>
                <w:rFonts w:cs="Arial"/>
                <w:lang w:eastAsia="ja-JP"/>
              </w:rPr>
            </w:pPr>
            <w:r w:rsidRPr="00EF5447">
              <w:rPr>
                <w:rFonts w:cs="Arial"/>
                <w:lang w:eastAsia="ja-JP"/>
              </w:rPr>
              <w:t>DC_46C-66A_n260K</w:t>
            </w:r>
          </w:p>
          <w:p w14:paraId="70DE9515" w14:textId="77777777" w:rsidR="002071AE" w:rsidRPr="00EF5447" w:rsidRDefault="002071AE" w:rsidP="008C1C13">
            <w:pPr>
              <w:pStyle w:val="TAC"/>
              <w:rPr>
                <w:rFonts w:cs="Arial"/>
                <w:lang w:eastAsia="ja-JP"/>
              </w:rPr>
            </w:pPr>
            <w:r w:rsidRPr="00EF5447">
              <w:rPr>
                <w:rFonts w:cs="Arial"/>
                <w:lang w:eastAsia="ja-JP"/>
              </w:rPr>
              <w:t>DC_46D-66A_n260K</w:t>
            </w:r>
          </w:p>
          <w:p w14:paraId="260A4017" w14:textId="77777777" w:rsidR="002071AE" w:rsidRPr="00EF5447" w:rsidRDefault="002071AE" w:rsidP="008C1C13">
            <w:pPr>
              <w:pStyle w:val="TAC"/>
              <w:rPr>
                <w:rFonts w:cs="Arial"/>
                <w:lang w:eastAsia="ja-JP"/>
              </w:rPr>
            </w:pPr>
            <w:r w:rsidRPr="00EF5447">
              <w:rPr>
                <w:rFonts w:cs="Arial"/>
                <w:lang w:eastAsia="ja-JP"/>
              </w:rPr>
              <w:t>DC_46E-66A_n260K</w:t>
            </w:r>
          </w:p>
          <w:p w14:paraId="724976C3" w14:textId="77777777" w:rsidR="002071AE" w:rsidRPr="00EF5447" w:rsidRDefault="002071AE" w:rsidP="008C1C13">
            <w:pPr>
              <w:pStyle w:val="TAC"/>
              <w:rPr>
                <w:rFonts w:cs="Arial"/>
                <w:lang w:eastAsia="ja-JP"/>
              </w:rPr>
            </w:pPr>
            <w:r w:rsidRPr="00EF5447">
              <w:rPr>
                <w:rFonts w:cs="Arial"/>
                <w:lang w:eastAsia="ja-JP"/>
              </w:rPr>
              <w:t>DC_46A-66A_n260L</w:t>
            </w:r>
          </w:p>
          <w:p w14:paraId="075E10D4" w14:textId="77777777" w:rsidR="002071AE" w:rsidRPr="00EF5447" w:rsidRDefault="002071AE" w:rsidP="008C1C13">
            <w:pPr>
              <w:pStyle w:val="TAC"/>
              <w:rPr>
                <w:rFonts w:cs="Arial"/>
                <w:lang w:eastAsia="ja-JP"/>
              </w:rPr>
            </w:pPr>
            <w:r w:rsidRPr="00EF5447">
              <w:rPr>
                <w:rFonts w:cs="Arial"/>
                <w:lang w:eastAsia="ja-JP"/>
              </w:rPr>
              <w:t>DC_46C-66A_n260L</w:t>
            </w:r>
          </w:p>
          <w:p w14:paraId="3EB83D67" w14:textId="77777777" w:rsidR="002071AE" w:rsidRPr="00EF5447" w:rsidRDefault="002071AE" w:rsidP="008C1C13">
            <w:pPr>
              <w:pStyle w:val="TAC"/>
              <w:rPr>
                <w:rFonts w:cs="Arial"/>
                <w:lang w:eastAsia="ja-JP"/>
              </w:rPr>
            </w:pPr>
            <w:r w:rsidRPr="00EF5447">
              <w:rPr>
                <w:rFonts w:cs="Arial"/>
                <w:lang w:eastAsia="ja-JP"/>
              </w:rPr>
              <w:t>DC_46D-66A_n260L</w:t>
            </w:r>
          </w:p>
          <w:p w14:paraId="3D186E96" w14:textId="77777777" w:rsidR="002071AE" w:rsidRPr="00EF5447" w:rsidRDefault="002071AE" w:rsidP="008C1C13">
            <w:pPr>
              <w:pStyle w:val="TAC"/>
              <w:rPr>
                <w:rFonts w:cs="Arial"/>
                <w:lang w:eastAsia="ja-JP"/>
              </w:rPr>
            </w:pPr>
            <w:r w:rsidRPr="00EF5447">
              <w:rPr>
                <w:rFonts w:cs="Arial"/>
                <w:lang w:eastAsia="ja-JP"/>
              </w:rPr>
              <w:t>DC_46E-66A_n260L</w:t>
            </w:r>
          </w:p>
          <w:p w14:paraId="6D5745FC" w14:textId="77777777" w:rsidR="002071AE" w:rsidRPr="00EF5447" w:rsidRDefault="002071AE" w:rsidP="008C1C13">
            <w:pPr>
              <w:pStyle w:val="TAC"/>
              <w:rPr>
                <w:rFonts w:cs="Arial"/>
                <w:lang w:eastAsia="ja-JP"/>
              </w:rPr>
            </w:pPr>
            <w:r w:rsidRPr="00EF5447">
              <w:rPr>
                <w:rFonts w:cs="Arial"/>
                <w:lang w:eastAsia="ja-JP"/>
              </w:rPr>
              <w:t>DC_46A-66A_n260M</w:t>
            </w:r>
          </w:p>
          <w:p w14:paraId="4824B80D" w14:textId="77777777" w:rsidR="002071AE" w:rsidRPr="00EF5447" w:rsidRDefault="002071AE" w:rsidP="008C1C13">
            <w:pPr>
              <w:pStyle w:val="TAC"/>
              <w:rPr>
                <w:rFonts w:cs="Arial"/>
                <w:lang w:eastAsia="ja-JP"/>
              </w:rPr>
            </w:pPr>
            <w:r w:rsidRPr="00EF5447">
              <w:rPr>
                <w:rFonts w:cs="Arial"/>
                <w:lang w:eastAsia="ja-JP"/>
              </w:rPr>
              <w:t>DC_46C-66A_n260M</w:t>
            </w:r>
          </w:p>
          <w:p w14:paraId="43B5ACF4" w14:textId="77777777" w:rsidR="002071AE" w:rsidRPr="00EF5447" w:rsidRDefault="002071AE" w:rsidP="008C1C13">
            <w:pPr>
              <w:pStyle w:val="TAC"/>
              <w:rPr>
                <w:rFonts w:cs="Arial"/>
                <w:lang w:eastAsia="ja-JP"/>
              </w:rPr>
            </w:pPr>
            <w:r w:rsidRPr="00EF5447">
              <w:rPr>
                <w:rFonts w:cs="Arial"/>
                <w:lang w:eastAsia="ja-JP"/>
              </w:rPr>
              <w:t>DC_46D-66A_n260M</w:t>
            </w:r>
          </w:p>
          <w:p w14:paraId="2BB8EB80" w14:textId="77777777" w:rsidR="002071AE" w:rsidRPr="00EF5447" w:rsidRDefault="002071AE" w:rsidP="008C1C13">
            <w:pPr>
              <w:pStyle w:val="TAC"/>
              <w:rPr>
                <w:lang w:eastAsia="ja-JP"/>
              </w:rPr>
            </w:pPr>
            <w:r w:rsidRPr="00EF5447">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2F65B0" w14:textId="77777777" w:rsidR="002071AE" w:rsidRPr="00EF5447" w:rsidRDefault="002071AE" w:rsidP="008C1C13">
            <w:pPr>
              <w:pStyle w:val="TAC"/>
              <w:rPr>
                <w:lang w:eastAsia="ja-JP"/>
              </w:rPr>
            </w:pPr>
            <w:r w:rsidRPr="00EF5447">
              <w:rPr>
                <w:lang w:eastAsia="ja-JP"/>
              </w:rPr>
              <w:t>DC_66A_n260A</w:t>
            </w:r>
          </w:p>
          <w:p w14:paraId="655D091F" w14:textId="77777777" w:rsidR="002071AE" w:rsidRPr="00EF5447" w:rsidRDefault="002071AE" w:rsidP="008C1C13">
            <w:pPr>
              <w:pStyle w:val="TAC"/>
              <w:rPr>
                <w:rFonts w:eastAsia="MS Mincho" w:cs="Arial"/>
                <w:lang w:eastAsia="ja-JP"/>
              </w:rPr>
            </w:pPr>
            <w:r w:rsidRPr="00EF5447">
              <w:rPr>
                <w:rFonts w:cs="Arial"/>
                <w:lang w:eastAsia="ja-JP"/>
              </w:rPr>
              <w:t>DC_66A_n260G</w:t>
            </w:r>
          </w:p>
          <w:p w14:paraId="3D33D197" w14:textId="77777777" w:rsidR="002071AE" w:rsidRPr="00EF5447" w:rsidRDefault="002071AE" w:rsidP="008C1C13">
            <w:pPr>
              <w:pStyle w:val="TAC"/>
              <w:rPr>
                <w:rFonts w:cs="Arial"/>
                <w:lang w:eastAsia="ja-JP"/>
              </w:rPr>
            </w:pPr>
            <w:r w:rsidRPr="00EF5447">
              <w:rPr>
                <w:rFonts w:cs="Arial"/>
                <w:lang w:eastAsia="ja-JP"/>
              </w:rPr>
              <w:t>DC_66A_n260H</w:t>
            </w:r>
          </w:p>
          <w:p w14:paraId="07FC53D8" w14:textId="77777777" w:rsidR="002071AE" w:rsidRPr="00EF5447" w:rsidRDefault="002071AE" w:rsidP="008C1C13">
            <w:pPr>
              <w:pStyle w:val="TAC"/>
              <w:rPr>
                <w:rFonts w:cs="Arial"/>
                <w:lang w:eastAsia="ja-JP"/>
              </w:rPr>
            </w:pPr>
            <w:r w:rsidRPr="00EF5447">
              <w:rPr>
                <w:rFonts w:cs="Arial"/>
                <w:lang w:eastAsia="ja-JP"/>
              </w:rPr>
              <w:t>DC_66A_n260I</w:t>
            </w:r>
          </w:p>
          <w:p w14:paraId="76292B9B" w14:textId="77777777" w:rsidR="002071AE" w:rsidRPr="00EF5447" w:rsidRDefault="002071AE" w:rsidP="008C1C13">
            <w:pPr>
              <w:pStyle w:val="TAC"/>
              <w:rPr>
                <w:rFonts w:cs="Arial"/>
                <w:lang w:eastAsia="ja-JP"/>
              </w:rPr>
            </w:pPr>
            <w:r w:rsidRPr="00EF5447">
              <w:rPr>
                <w:rFonts w:cs="Arial"/>
                <w:lang w:eastAsia="ja-JP"/>
              </w:rPr>
              <w:t>DC_66A_n260J</w:t>
            </w:r>
          </w:p>
          <w:p w14:paraId="247AC49C" w14:textId="77777777" w:rsidR="002071AE" w:rsidRPr="00EF5447" w:rsidRDefault="002071AE" w:rsidP="008C1C13">
            <w:pPr>
              <w:pStyle w:val="TAC"/>
              <w:rPr>
                <w:rFonts w:cs="Arial"/>
                <w:lang w:eastAsia="ja-JP"/>
              </w:rPr>
            </w:pPr>
            <w:r w:rsidRPr="00EF5447">
              <w:rPr>
                <w:rFonts w:cs="Arial"/>
                <w:lang w:eastAsia="ja-JP"/>
              </w:rPr>
              <w:t>DC_66A_n260K</w:t>
            </w:r>
          </w:p>
          <w:p w14:paraId="14D54C59" w14:textId="77777777" w:rsidR="002071AE" w:rsidRPr="00EF5447" w:rsidRDefault="002071AE" w:rsidP="008C1C13">
            <w:pPr>
              <w:pStyle w:val="TAC"/>
              <w:rPr>
                <w:rFonts w:cs="Arial"/>
                <w:lang w:eastAsia="ja-JP"/>
              </w:rPr>
            </w:pPr>
            <w:r w:rsidRPr="00EF5447">
              <w:rPr>
                <w:rFonts w:cs="Arial"/>
                <w:lang w:eastAsia="ja-JP"/>
              </w:rPr>
              <w:t>DC_66A_n260L</w:t>
            </w:r>
          </w:p>
          <w:p w14:paraId="55DEA43C" w14:textId="77777777" w:rsidR="002071AE" w:rsidRPr="00EF5447" w:rsidRDefault="002071AE" w:rsidP="008C1C13">
            <w:pPr>
              <w:pStyle w:val="TAC"/>
              <w:rPr>
                <w:noProof/>
              </w:rPr>
            </w:pPr>
            <w:r w:rsidRPr="00EF5447">
              <w:rPr>
                <w:rFonts w:cs="Arial"/>
                <w:lang w:eastAsia="ja-JP"/>
              </w:rPr>
              <w:t>DC_66A_n260M</w:t>
            </w:r>
          </w:p>
        </w:tc>
      </w:tr>
      <w:tr w:rsidR="002071AE" w:rsidRPr="00EF5447" w14:paraId="7520A637"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B8DFB2" w14:textId="77777777" w:rsidR="002071AE" w:rsidRPr="00EF5447" w:rsidRDefault="002071AE" w:rsidP="008C1C13">
            <w:pPr>
              <w:pStyle w:val="TAC"/>
              <w:rPr>
                <w:rFonts w:eastAsia="MS Mincho" w:cs="Arial"/>
                <w:lang w:eastAsia="ja-JP"/>
              </w:rPr>
            </w:pPr>
            <w:r w:rsidRPr="00EF5447">
              <w:rPr>
                <w:rFonts w:cs="Arial"/>
                <w:lang w:eastAsia="ja-JP"/>
              </w:rPr>
              <w:t>DC_46A-66A_n260(2A)</w:t>
            </w:r>
          </w:p>
          <w:p w14:paraId="0D6A9C63" w14:textId="77777777" w:rsidR="002071AE" w:rsidRPr="00EF5447" w:rsidRDefault="002071AE" w:rsidP="008C1C13">
            <w:pPr>
              <w:pStyle w:val="TAC"/>
              <w:rPr>
                <w:rFonts w:cs="Arial"/>
                <w:lang w:eastAsia="ja-JP"/>
              </w:rPr>
            </w:pPr>
            <w:r w:rsidRPr="00EF5447">
              <w:rPr>
                <w:rFonts w:cs="Arial"/>
                <w:lang w:eastAsia="ja-JP"/>
              </w:rPr>
              <w:t>DC_46C-66A_n260(2A)</w:t>
            </w:r>
          </w:p>
          <w:p w14:paraId="4DFE4AF2" w14:textId="77777777" w:rsidR="002071AE" w:rsidRPr="00EF5447" w:rsidRDefault="002071AE" w:rsidP="008C1C13">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8DFC9C" w14:textId="77777777" w:rsidR="002071AE" w:rsidRPr="00EF5447" w:rsidRDefault="002071AE" w:rsidP="008C1C13">
            <w:pPr>
              <w:pStyle w:val="TAC"/>
              <w:rPr>
                <w:lang w:eastAsia="ja-JP"/>
              </w:rPr>
            </w:pPr>
            <w:r w:rsidRPr="00EF5447">
              <w:rPr>
                <w:lang w:eastAsia="fi-FI"/>
              </w:rPr>
              <w:t>DC_66A_n260A</w:t>
            </w:r>
          </w:p>
        </w:tc>
      </w:tr>
      <w:tr w:rsidR="002071AE" w:rsidRPr="00EF5447" w14:paraId="310B6357"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957901" w14:textId="77777777" w:rsidR="002071AE" w:rsidRPr="00EF5447" w:rsidRDefault="002071AE" w:rsidP="008C1C13">
            <w:pPr>
              <w:pStyle w:val="TAC"/>
              <w:rPr>
                <w:lang w:eastAsia="zh-CN"/>
              </w:rPr>
            </w:pPr>
            <w:r w:rsidRPr="00EF5447">
              <w:rPr>
                <w:lang w:eastAsia="fi-FI"/>
              </w:rPr>
              <w:t>DC_46A-66A_n261A</w:t>
            </w:r>
          </w:p>
          <w:p w14:paraId="014FD9EF" w14:textId="77777777" w:rsidR="002071AE" w:rsidRPr="00EF5447" w:rsidRDefault="002071AE" w:rsidP="008C1C13">
            <w:pPr>
              <w:pStyle w:val="TAC"/>
              <w:rPr>
                <w:lang w:eastAsia="zh-CN"/>
              </w:rPr>
            </w:pPr>
            <w:r w:rsidRPr="00EF5447">
              <w:rPr>
                <w:lang w:eastAsia="fi-FI"/>
              </w:rPr>
              <w:t>DC_46A-66A_n261</w:t>
            </w:r>
            <w:r w:rsidRPr="00EF5447">
              <w:rPr>
                <w:lang w:eastAsia="zh-CN"/>
              </w:rPr>
              <w:t>I</w:t>
            </w:r>
          </w:p>
          <w:p w14:paraId="6F684CA3" w14:textId="77777777" w:rsidR="002071AE" w:rsidRPr="00EF5447" w:rsidRDefault="002071AE" w:rsidP="008C1C13">
            <w:pPr>
              <w:pStyle w:val="TAC"/>
              <w:rPr>
                <w:lang w:eastAsia="zh-CN"/>
              </w:rPr>
            </w:pPr>
            <w:r w:rsidRPr="00EF5447">
              <w:rPr>
                <w:lang w:eastAsia="fi-FI"/>
              </w:rPr>
              <w:t>DC_46A-66A_n261L</w:t>
            </w:r>
          </w:p>
          <w:p w14:paraId="0F50F201" w14:textId="77777777" w:rsidR="002071AE" w:rsidRPr="00EF5447" w:rsidRDefault="002071AE" w:rsidP="008C1C13">
            <w:pPr>
              <w:pStyle w:val="TAC"/>
              <w:rPr>
                <w:lang w:eastAsia="fi-FI"/>
              </w:rPr>
            </w:pPr>
            <w:r w:rsidRPr="00EF5447">
              <w:rPr>
                <w:lang w:eastAsia="fi-FI"/>
              </w:rPr>
              <w:t>DC_46A-66A_n261M</w:t>
            </w:r>
          </w:p>
          <w:p w14:paraId="2F60C0FE" w14:textId="77777777" w:rsidR="002071AE" w:rsidRPr="00EF5447" w:rsidRDefault="002071AE" w:rsidP="008C1C13">
            <w:pPr>
              <w:pStyle w:val="TAC"/>
              <w:rPr>
                <w:lang w:eastAsia="fi-FI"/>
              </w:rPr>
            </w:pPr>
            <w:r w:rsidRPr="00EF5447">
              <w:rPr>
                <w:lang w:eastAsia="fi-FI"/>
              </w:rPr>
              <w:t>DC_46C-66A_n261A</w:t>
            </w:r>
          </w:p>
          <w:p w14:paraId="2DD8A5B1" w14:textId="77777777" w:rsidR="002071AE" w:rsidRPr="00EF5447" w:rsidRDefault="002071AE" w:rsidP="008C1C13">
            <w:pPr>
              <w:pStyle w:val="TAC"/>
              <w:rPr>
                <w:lang w:eastAsia="fi-FI"/>
              </w:rPr>
            </w:pPr>
            <w:r w:rsidRPr="00EF5447">
              <w:rPr>
                <w:lang w:eastAsia="fi-FI"/>
              </w:rPr>
              <w:t>DC_46D-66A_n261A</w:t>
            </w:r>
          </w:p>
          <w:p w14:paraId="6B5953D6" w14:textId="77777777" w:rsidR="002071AE" w:rsidRPr="00EF5447" w:rsidRDefault="002071AE" w:rsidP="008C1C13">
            <w:pPr>
              <w:pStyle w:val="TAC"/>
              <w:rPr>
                <w:lang w:eastAsia="fi-FI"/>
              </w:rPr>
            </w:pPr>
            <w:r w:rsidRPr="00EF5447">
              <w:rPr>
                <w:lang w:eastAsia="fi-FI"/>
              </w:rPr>
              <w:t>DC_46A-66A_n261(2A)</w:t>
            </w:r>
          </w:p>
          <w:p w14:paraId="5CF21F18" w14:textId="77777777" w:rsidR="002071AE" w:rsidRPr="00EF5447" w:rsidRDefault="002071AE" w:rsidP="008C1C13">
            <w:pPr>
              <w:pStyle w:val="TAC"/>
              <w:rPr>
                <w:lang w:eastAsia="fi-FI"/>
              </w:rPr>
            </w:pPr>
            <w:r w:rsidRPr="00EF5447">
              <w:rPr>
                <w:lang w:eastAsia="fi-FI"/>
              </w:rPr>
              <w:t>DC_46C-66A_n261(2A)</w:t>
            </w:r>
          </w:p>
          <w:p w14:paraId="4F9FBA5A" w14:textId="77777777" w:rsidR="002071AE" w:rsidRPr="00EF5447" w:rsidRDefault="002071AE" w:rsidP="008C1C13">
            <w:pPr>
              <w:pStyle w:val="TAC"/>
              <w:rPr>
                <w:lang w:eastAsia="zh-CN"/>
              </w:rPr>
            </w:pPr>
            <w:r w:rsidRPr="00EF5447">
              <w:rPr>
                <w:lang w:eastAsia="fi-FI"/>
              </w:rPr>
              <w:t>DC_46D-66A_n261(2A)</w:t>
            </w:r>
          </w:p>
          <w:p w14:paraId="3DBCF858" w14:textId="77777777" w:rsidR="002071AE" w:rsidRPr="00EF5447" w:rsidRDefault="002071AE" w:rsidP="008C1C13">
            <w:pPr>
              <w:pStyle w:val="TAC"/>
              <w:rPr>
                <w:lang w:eastAsia="zh-CN"/>
              </w:rPr>
            </w:pPr>
            <w:r w:rsidRPr="00EF5447">
              <w:rPr>
                <w:lang w:eastAsia="zh-CN"/>
              </w:rPr>
              <w:t>DC_46A-66A_n261(A-H)</w:t>
            </w:r>
          </w:p>
          <w:p w14:paraId="15902628" w14:textId="77777777" w:rsidR="002071AE" w:rsidRPr="00EF5447" w:rsidRDefault="002071AE" w:rsidP="008C1C13">
            <w:pPr>
              <w:pStyle w:val="TAC"/>
              <w:rPr>
                <w:lang w:eastAsia="zh-CN"/>
              </w:rPr>
            </w:pPr>
            <w:r w:rsidRPr="00EF5447">
              <w:rPr>
                <w:lang w:eastAsia="zh-CN"/>
              </w:rPr>
              <w:t>DC_46A-66A_n261(A-L)</w:t>
            </w:r>
          </w:p>
          <w:p w14:paraId="56148C5E" w14:textId="77777777" w:rsidR="002071AE" w:rsidRPr="00EF5447" w:rsidRDefault="002071AE" w:rsidP="008C1C13">
            <w:pPr>
              <w:pStyle w:val="TAC"/>
              <w:rPr>
                <w:lang w:eastAsia="zh-CN"/>
              </w:rPr>
            </w:pPr>
            <w:r w:rsidRPr="00EF5447">
              <w:rPr>
                <w:lang w:eastAsia="zh-CN"/>
              </w:rPr>
              <w:t>DC_46A-66A_n261(G-H)</w:t>
            </w:r>
          </w:p>
          <w:p w14:paraId="6D59E90F" w14:textId="77777777" w:rsidR="002071AE" w:rsidRPr="00EF5447" w:rsidRDefault="002071AE" w:rsidP="008C1C13">
            <w:pPr>
              <w:pStyle w:val="TAC"/>
              <w:rPr>
                <w:lang w:eastAsia="zh-CN"/>
              </w:rPr>
            </w:pPr>
            <w:r w:rsidRPr="00EF5447">
              <w:rPr>
                <w:lang w:eastAsia="zh-CN"/>
              </w:rPr>
              <w:t>DC_46A-66A_n261(2H)</w:t>
            </w:r>
          </w:p>
          <w:p w14:paraId="2D4EC868" w14:textId="77777777" w:rsidR="002071AE" w:rsidRPr="00EF5447" w:rsidRDefault="002071AE" w:rsidP="008C1C13">
            <w:pPr>
              <w:pStyle w:val="TAC"/>
              <w:rPr>
                <w:lang w:eastAsia="zh-CN"/>
              </w:rPr>
            </w:pPr>
            <w:r w:rsidRPr="00EF5447">
              <w:rPr>
                <w:lang w:eastAsia="zh-CN"/>
              </w:rPr>
              <w:t>DC_46A-66A_n261(2A-H)</w:t>
            </w:r>
          </w:p>
          <w:p w14:paraId="426AFD3F" w14:textId="77777777" w:rsidR="002071AE" w:rsidRPr="00EF5447" w:rsidRDefault="002071AE" w:rsidP="008C1C13">
            <w:pPr>
              <w:pStyle w:val="TAC"/>
              <w:rPr>
                <w:lang w:eastAsia="zh-CN"/>
              </w:rPr>
            </w:pPr>
            <w:r w:rsidRPr="00EF5447">
              <w:rPr>
                <w:lang w:eastAsia="zh-CN"/>
              </w:rPr>
              <w:t>DC_46A-46A-66A_n261A</w:t>
            </w:r>
          </w:p>
          <w:p w14:paraId="1D822DF5" w14:textId="77777777" w:rsidR="002071AE" w:rsidRPr="00EF5447" w:rsidRDefault="002071AE" w:rsidP="008C1C13">
            <w:pPr>
              <w:pStyle w:val="TAC"/>
              <w:rPr>
                <w:lang w:eastAsia="zh-CN"/>
              </w:rPr>
            </w:pPr>
            <w:r w:rsidRPr="00EF5447">
              <w:rPr>
                <w:lang w:eastAsia="zh-CN"/>
              </w:rPr>
              <w:t>DC_46A-46A-66A_n261I</w:t>
            </w:r>
          </w:p>
          <w:p w14:paraId="2629E234" w14:textId="77777777" w:rsidR="002071AE" w:rsidRPr="00EF5447" w:rsidRDefault="002071AE" w:rsidP="008C1C13">
            <w:pPr>
              <w:pStyle w:val="TAC"/>
              <w:rPr>
                <w:lang w:eastAsia="zh-CN"/>
              </w:rPr>
            </w:pPr>
            <w:r w:rsidRPr="00EF5447">
              <w:rPr>
                <w:lang w:eastAsia="zh-CN"/>
              </w:rPr>
              <w:t>DC_46A-46A-66A_n261L</w:t>
            </w:r>
          </w:p>
          <w:p w14:paraId="2FD7A255" w14:textId="77777777" w:rsidR="002071AE" w:rsidRPr="00EF5447" w:rsidRDefault="002071AE" w:rsidP="008C1C13">
            <w:pPr>
              <w:pStyle w:val="TAC"/>
              <w:rPr>
                <w:lang w:eastAsia="zh-CN"/>
              </w:rPr>
            </w:pPr>
            <w:r w:rsidRPr="00EF5447">
              <w:rPr>
                <w:lang w:eastAsia="zh-CN"/>
              </w:rPr>
              <w:t>DC_46A-46A-66A_n261M</w:t>
            </w:r>
          </w:p>
          <w:p w14:paraId="7E7B6E9E" w14:textId="77777777" w:rsidR="002071AE" w:rsidRPr="00EF5447" w:rsidRDefault="002071AE" w:rsidP="008C1C13">
            <w:pPr>
              <w:pStyle w:val="TAC"/>
              <w:rPr>
                <w:lang w:eastAsia="zh-CN"/>
              </w:rPr>
            </w:pPr>
            <w:r w:rsidRPr="00EF5447">
              <w:rPr>
                <w:lang w:eastAsia="zh-CN"/>
              </w:rPr>
              <w:t>DC_46A-46A-66A_n261(A-H)</w:t>
            </w:r>
          </w:p>
          <w:p w14:paraId="604F9823" w14:textId="77777777" w:rsidR="002071AE" w:rsidRPr="00EF5447" w:rsidRDefault="002071AE" w:rsidP="008C1C13">
            <w:pPr>
              <w:pStyle w:val="TAC"/>
              <w:rPr>
                <w:lang w:eastAsia="zh-CN"/>
              </w:rPr>
            </w:pPr>
            <w:r w:rsidRPr="00EF5447">
              <w:rPr>
                <w:lang w:eastAsia="zh-CN"/>
              </w:rPr>
              <w:t>DC_46A-46A-66A_n261(A-L)</w:t>
            </w:r>
          </w:p>
          <w:p w14:paraId="688C508D" w14:textId="77777777" w:rsidR="002071AE" w:rsidRPr="00EF5447" w:rsidRDefault="002071AE" w:rsidP="008C1C13">
            <w:pPr>
              <w:pStyle w:val="TAC"/>
              <w:rPr>
                <w:lang w:eastAsia="zh-CN"/>
              </w:rPr>
            </w:pPr>
            <w:r w:rsidRPr="00EF5447">
              <w:rPr>
                <w:lang w:eastAsia="zh-CN"/>
              </w:rPr>
              <w:t>DC_46A-46A-66A_n261(G-H)</w:t>
            </w:r>
          </w:p>
          <w:p w14:paraId="69FB2941" w14:textId="77777777" w:rsidR="002071AE" w:rsidRPr="00EF5447" w:rsidRDefault="002071AE" w:rsidP="008C1C13">
            <w:pPr>
              <w:pStyle w:val="TAC"/>
              <w:rPr>
                <w:lang w:eastAsia="zh-CN"/>
              </w:rPr>
            </w:pPr>
            <w:r w:rsidRPr="00EF5447">
              <w:rPr>
                <w:lang w:eastAsia="zh-CN"/>
              </w:rPr>
              <w:t>DC_46A-46A-66A_n261(2H)</w:t>
            </w:r>
          </w:p>
          <w:p w14:paraId="636AA25D" w14:textId="77777777" w:rsidR="002071AE" w:rsidRPr="00EF5447" w:rsidRDefault="002071AE" w:rsidP="008C1C13">
            <w:pPr>
              <w:pStyle w:val="TAC"/>
              <w:rPr>
                <w:lang w:eastAsia="zh-CN"/>
              </w:rPr>
            </w:pPr>
            <w:r w:rsidRPr="00EF5447">
              <w:rPr>
                <w:lang w:eastAsia="zh-CN"/>
              </w:rPr>
              <w:t>DC_46A-46A-66A_n261(2A-H)</w:t>
            </w:r>
          </w:p>
          <w:p w14:paraId="0CE3BE61" w14:textId="77777777" w:rsidR="002071AE" w:rsidRPr="00EF5447" w:rsidRDefault="002071AE" w:rsidP="008C1C13">
            <w:pPr>
              <w:pStyle w:val="TAC"/>
              <w:rPr>
                <w:lang w:eastAsia="zh-CN"/>
              </w:rPr>
            </w:pPr>
            <w:r w:rsidRPr="00EF5447">
              <w:rPr>
                <w:lang w:eastAsia="zh-CN"/>
              </w:rPr>
              <w:t>DC_46A-46A-46A-66A_n261A</w:t>
            </w:r>
          </w:p>
          <w:p w14:paraId="180B34A1" w14:textId="77777777" w:rsidR="002071AE" w:rsidRPr="00EF5447" w:rsidRDefault="002071AE" w:rsidP="008C1C13">
            <w:pPr>
              <w:pStyle w:val="TAC"/>
              <w:rPr>
                <w:lang w:eastAsia="zh-CN"/>
              </w:rPr>
            </w:pPr>
            <w:r w:rsidRPr="00EF5447">
              <w:rPr>
                <w:lang w:eastAsia="zh-CN"/>
              </w:rPr>
              <w:t>DC_46A-46A-46A-66A_n261I</w:t>
            </w:r>
          </w:p>
          <w:p w14:paraId="00EED078" w14:textId="77777777" w:rsidR="002071AE" w:rsidRPr="00EF5447" w:rsidRDefault="002071AE" w:rsidP="008C1C13">
            <w:pPr>
              <w:pStyle w:val="TAC"/>
              <w:rPr>
                <w:lang w:eastAsia="zh-CN"/>
              </w:rPr>
            </w:pPr>
            <w:r w:rsidRPr="00EF5447">
              <w:rPr>
                <w:lang w:eastAsia="zh-CN"/>
              </w:rPr>
              <w:t>DC_46A-46A-46A-66A_n261L</w:t>
            </w:r>
          </w:p>
          <w:p w14:paraId="64C0461C" w14:textId="77777777" w:rsidR="002071AE" w:rsidRPr="00EF5447" w:rsidRDefault="002071AE" w:rsidP="008C1C13">
            <w:pPr>
              <w:pStyle w:val="TAC"/>
              <w:rPr>
                <w:lang w:eastAsia="zh-CN"/>
              </w:rPr>
            </w:pPr>
            <w:r w:rsidRPr="00EF5447">
              <w:rPr>
                <w:lang w:eastAsia="zh-CN"/>
              </w:rPr>
              <w:t>DC_46A-46A-46A-66A_n261M</w:t>
            </w:r>
          </w:p>
          <w:p w14:paraId="3F4E9B0E" w14:textId="77777777" w:rsidR="002071AE" w:rsidRPr="00EF5447" w:rsidRDefault="002071AE" w:rsidP="008C1C13">
            <w:pPr>
              <w:pStyle w:val="TAC"/>
              <w:rPr>
                <w:lang w:eastAsia="zh-CN"/>
              </w:rPr>
            </w:pPr>
            <w:r w:rsidRPr="00EF5447">
              <w:rPr>
                <w:lang w:eastAsia="zh-CN"/>
              </w:rPr>
              <w:t>DC_46A-46A-46A-66A_n261(A-H)</w:t>
            </w:r>
          </w:p>
          <w:p w14:paraId="459F4931" w14:textId="77777777" w:rsidR="002071AE" w:rsidRPr="00EF5447" w:rsidRDefault="002071AE" w:rsidP="008C1C13">
            <w:pPr>
              <w:pStyle w:val="TAC"/>
              <w:rPr>
                <w:lang w:eastAsia="zh-CN"/>
              </w:rPr>
            </w:pPr>
            <w:r w:rsidRPr="00EF5447">
              <w:rPr>
                <w:lang w:eastAsia="zh-CN"/>
              </w:rPr>
              <w:t>DC_46A-46A-46A-66A_n261(A-L)</w:t>
            </w:r>
          </w:p>
          <w:p w14:paraId="0AC7C63A" w14:textId="77777777" w:rsidR="002071AE" w:rsidRPr="00EF5447" w:rsidRDefault="002071AE" w:rsidP="008C1C13">
            <w:pPr>
              <w:pStyle w:val="TAC"/>
              <w:rPr>
                <w:lang w:eastAsia="zh-CN"/>
              </w:rPr>
            </w:pPr>
            <w:r w:rsidRPr="00EF5447">
              <w:rPr>
                <w:lang w:eastAsia="zh-CN"/>
              </w:rPr>
              <w:t>DC_46A-46A-46A-66A_n261(G-H)</w:t>
            </w:r>
          </w:p>
          <w:p w14:paraId="2D0C685A" w14:textId="77777777" w:rsidR="002071AE" w:rsidRPr="00EF5447" w:rsidRDefault="002071AE" w:rsidP="008C1C13">
            <w:pPr>
              <w:pStyle w:val="TAC"/>
              <w:rPr>
                <w:lang w:eastAsia="zh-CN"/>
              </w:rPr>
            </w:pPr>
            <w:r w:rsidRPr="00EF5447">
              <w:rPr>
                <w:lang w:eastAsia="zh-CN"/>
              </w:rPr>
              <w:t>DC_46A-46A-46A-66A_n261(2H)</w:t>
            </w:r>
          </w:p>
          <w:p w14:paraId="500C10E6" w14:textId="77777777" w:rsidR="002071AE" w:rsidRPr="00EF5447" w:rsidRDefault="002071AE" w:rsidP="008C1C13">
            <w:pPr>
              <w:pStyle w:val="TAC"/>
              <w:rPr>
                <w:lang w:eastAsia="ja-JP"/>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F116FA" w14:textId="77777777" w:rsidR="002071AE" w:rsidRPr="00EF5447" w:rsidRDefault="002071AE" w:rsidP="008C1C13">
            <w:pPr>
              <w:pStyle w:val="TAC"/>
              <w:rPr>
                <w:noProof/>
              </w:rPr>
            </w:pPr>
            <w:r w:rsidRPr="00EF5447">
              <w:rPr>
                <w:lang w:eastAsia="fi-FI"/>
              </w:rPr>
              <w:t>DC_66A_n261A</w:t>
            </w:r>
          </w:p>
        </w:tc>
      </w:tr>
      <w:tr w:rsidR="002071AE" w:rsidRPr="00EF5447" w14:paraId="72843DC3"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EED773" w14:textId="77777777" w:rsidR="002071AE" w:rsidRPr="00EF5447" w:rsidRDefault="002071AE" w:rsidP="008C1C13">
            <w:pPr>
              <w:pStyle w:val="TAC"/>
              <w:rPr>
                <w:lang w:eastAsia="zh-CN"/>
              </w:rPr>
            </w:pPr>
            <w:r w:rsidRPr="00EF5447">
              <w:rPr>
                <w:lang w:eastAsia="fi-FI"/>
              </w:rPr>
              <w:t>DC_46A-66A_n261</w:t>
            </w:r>
            <w:r w:rsidRPr="00EF5447">
              <w:rPr>
                <w:lang w:eastAsia="zh-CN"/>
              </w:rPr>
              <w:t>I</w:t>
            </w:r>
          </w:p>
          <w:p w14:paraId="11CC1E43" w14:textId="77777777" w:rsidR="002071AE" w:rsidRPr="00EF5447" w:rsidRDefault="002071AE" w:rsidP="008C1C13">
            <w:pPr>
              <w:pStyle w:val="TAC"/>
              <w:rPr>
                <w:lang w:eastAsia="zh-CN"/>
              </w:rPr>
            </w:pPr>
            <w:r w:rsidRPr="00EF5447">
              <w:rPr>
                <w:lang w:eastAsia="fi-FI"/>
              </w:rPr>
              <w:t>DC_46A-66A_n261L</w:t>
            </w:r>
          </w:p>
          <w:p w14:paraId="5EB1AEC1" w14:textId="77777777" w:rsidR="002071AE" w:rsidRPr="00EF5447" w:rsidRDefault="002071AE" w:rsidP="008C1C13">
            <w:pPr>
              <w:pStyle w:val="TAC"/>
              <w:rPr>
                <w:lang w:eastAsia="zh-CN"/>
              </w:rPr>
            </w:pPr>
            <w:r w:rsidRPr="00EF5447">
              <w:rPr>
                <w:lang w:eastAsia="fi-FI"/>
              </w:rPr>
              <w:t>DC_46A-66A_n261M</w:t>
            </w:r>
          </w:p>
          <w:p w14:paraId="618A07B7" w14:textId="77777777" w:rsidR="002071AE" w:rsidRPr="00EF5447" w:rsidRDefault="002071AE" w:rsidP="008C1C13">
            <w:pPr>
              <w:pStyle w:val="TAC"/>
              <w:rPr>
                <w:lang w:eastAsia="zh-CN"/>
              </w:rPr>
            </w:pPr>
            <w:r w:rsidRPr="00EF5447">
              <w:rPr>
                <w:lang w:eastAsia="zh-CN"/>
              </w:rPr>
              <w:t>DC_46A-66A_n261(A-H)</w:t>
            </w:r>
          </w:p>
          <w:p w14:paraId="0756DD03" w14:textId="77777777" w:rsidR="002071AE" w:rsidRPr="00EF5447" w:rsidRDefault="002071AE" w:rsidP="008C1C13">
            <w:pPr>
              <w:pStyle w:val="TAC"/>
              <w:rPr>
                <w:lang w:eastAsia="zh-CN"/>
              </w:rPr>
            </w:pPr>
            <w:r w:rsidRPr="00EF5447">
              <w:rPr>
                <w:lang w:eastAsia="zh-CN"/>
              </w:rPr>
              <w:t>DC_46A-66A_n261(A-L)</w:t>
            </w:r>
          </w:p>
          <w:p w14:paraId="2A69744A" w14:textId="77777777" w:rsidR="002071AE" w:rsidRPr="00EF5447" w:rsidRDefault="002071AE" w:rsidP="008C1C13">
            <w:pPr>
              <w:pStyle w:val="TAC"/>
              <w:rPr>
                <w:lang w:eastAsia="zh-CN"/>
              </w:rPr>
            </w:pPr>
            <w:r w:rsidRPr="00EF5447">
              <w:rPr>
                <w:lang w:eastAsia="zh-CN"/>
              </w:rPr>
              <w:t>DC_46A-66A_n261(G-H)</w:t>
            </w:r>
          </w:p>
          <w:p w14:paraId="2A9EF734" w14:textId="77777777" w:rsidR="002071AE" w:rsidRPr="00EF5447" w:rsidRDefault="002071AE" w:rsidP="008C1C13">
            <w:pPr>
              <w:pStyle w:val="TAC"/>
              <w:rPr>
                <w:lang w:eastAsia="zh-CN"/>
              </w:rPr>
            </w:pPr>
            <w:r w:rsidRPr="00EF5447">
              <w:rPr>
                <w:lang w:eastAsia="zh-CN"/>
              </w:rPr>
              <w:t>DC_46A-66A_n261(2H)</w:t>
            </w:r>
          </w:p>
          <w:p w14:paraId="2F7E41D6" w14:textId="77777777" w:rsidR="002071AE" w:rsidRPr="00EF5447" w:rsidRDefault="002071AE" w:rsidP="008C1C13">
            <w:pPr>
              <w:pStyle w:val="TAC"/>
              <w:rPr>
                <w:lang w:eastAsia="zh-CN"/>
              </w:rPr>
            </w:pPr>
            <w:r w:rsidRPr="00EF5447">
              <w:rPr>
                <w:lang w:eastAsia="zh-CN"/>
              </w:rPr>
              <w:t>DC_46A-66A_n261(2A-H)</w:t>
            </w:r>
          </w:p>
          <w:p w14:paraId="19B06E36" w14:textId="77777777" w:rsidR="002071AE" w:rsidRPr="00EF5447" w:rsidRDefault="002071AE" w:rsidP="008C1C13">
            <w:pPr>
              <w:pStyle w:val="TAC"/>
              <w:rPr>
                <w:lang w:eastAsia="zh-CN"/>
              </w:rPr>
            </w:pPr>
            <w:r w:rsidRPr="00EF5447">
              <w:rPr>
                <w:lang w:eastAsia="zh-CN"/>
              </w:rPr>
              <w:t>DC_46A-46A-66A_n261I</w:t>
            </w:r>
          </w:p>
          <w:p w14:paraId="2080BB53" w14:textId="77777777" w:rsidR="002071AE" w:rsidRPr="00EF5447" w:rsidRDefault="002071AE" w:rsidP="008C1C13">
            <w:pPr>
              <w:pStyle w:val="TAC"/>
              <w:rPr>
                <w:lang w:eastAsia="zh-CN"/>
              </w:rPr>
            </w:pPr>
            <w:r w:rsidRPr="00EF5447">
              <w:rPr>
                <w:lang w:eastAsia="zh-CN"/>
              </w:rPr>
              <w:t>DC_46A-46A-66A_n261L</w:t>
            </w:r>
          </w:p>
          <w:p w14:paraId="059F315A" w14:textId="77777777" w:rsidR="002071AE" w:rsidRPr="00EF5447" w:rsidRDefault="002071AE" w:rsidP="008C1C13">
            <w:pPr>
              <w:pStyle w:val="TAC"/>
              <w:rPr>
                <w:lang w:eastAsia="zh-CN"/>
              </w:rPr>
            </w:pPr>
            <w:r w:rsidRPr="00EF5447">
              <w:rPr>
                <w:lang w:eastAsia="zh-CN"/>
              </w:rPr>
              <w:t>DC_46A-46A-66A_n261M</w:t>
            </w:r>
          </w:p>
          <w:p w14:paraId="47350723" w14:textId="77777777" w:rsidR="002071AE" w:rsidRPr="00EF5447" w:rsidRDefault="002071AE" w:rsidP="008C1C13">
            <w:pPr>
              <w:pStyle w:val="TAC"/>
              <w:rPr>
                <w:lang w:eastAsia="zh-CN"/>
              </w:rPr>
            </w:pPr>
            <w:r w:rsidRPr="00EF5447">
              <w:rPr>
                <w:lang w:eastAsia="zh-CN"/>
              </w:rPr>
              <w:t>DC_46A-46A-66A_n261(A-H)</w:t>
            </w:r>
          </w:p>
          <w:p w14:paraId="585FA174" w14:textId="77777777" w:rsidR="002071AE" w:rsidRPr="00EF5447" w:rsidRDefault="002071AE" w:rsidP="008C1C13">
            <w:pPr>
              <w:pStyle w:val="TAC"/>
              <w:rPr>
                <w:lang w:eastAsia="zh-CN"/>
              </w:rPr>
            </w:pPr>
            <w:r w:rsidRPr="00EF5447">
              <w:rPr>
                <w:lang w:eastAsia="zh-CN"/>
              </w:rPr>
              <w:t>DC_46A-46A-66A_n261(A-L)</w:t>
            </w:r>
          </w:p>
          <w:p w14:paraId="67C1D3E0" w14:textId="77777777" w:rsidR="002071AE" w:rsidRPr="00EF5447" w:rsidRDefault="002071AE" w:rsidP="008C1C13">
            <w:pPr>
              <w:pStyle w:val="TAC"/>
              <w:rPr>
                <w:lang w:eastAsia="zh-CN"/>
              </w:rPr>
            </w:pPr>
            <w:r w:rsidRPr="00EF5447">
              <w:rPr>
                <w:lang w:eastAsia="zh-CN"/>
              </w:rPr>
              <w:t>DC_46A-46A-66A_n261(G-H)</w:t>
            </w:r>
          </w:p>
          <w:p w14:paraId="11EA386E" w14:textId="77777777" w:rsidR="002071AE" w:rsidRPr="00EF5447" w:rsidRDefault="002071AE" w:rsidP="008C1C13">
            <w:pPr>
              <w:pStyle w:val="TAC"/>
              <w:rPr>
                <w:lang w:eastAsia="zh-CN"/>
              </w:rPr>
            </w:pPr>
            <w:r w:rsidRPr="00EF5447">
              <w:rPr>
                <w:lang w:eastAsia="zh-CN"/>
              </w:rPr>
              <w:t>DC_46A-46A-66A_n261(2H)</w:t>
            </w:r>
          </w:p>
          <w:p w14:paraId="618397B2" w14:textId="77777777" w:rsidR="002071AE" w:rsidRPr="00EF5447" w:rsidRDefault="002071AE" w:rsidP="008C1C13">
            <w:pPr>
              <w:pStyle w:val="TAC"/>
              <w:rPr>
                <w:lang w:eastAsia="zh-CN"/>
              </w:rPr>
            </w:pPr>
            <w:r w:rsidRPr="00EF5447">
              <w:rPr>
                <w:lang w:eastAsia="zh-CN"/>
              </w:rPr>
              <w:t>DC_46A-46A-66A_n261(2A-H)</w:t>
            </w:r>
          </w:p>
          <w:p w14:paraId="105F694D" w14:textId="77777777" w:rsidR="002071AE" w:rsidRPr="00EF5447" w:rsidRDefault="002071AE" w:rsidP="008C1C13">
            <w:pPr>
              <w:pStyle w:val="TAC"/>
              <w:rPr>
                <w:lang w:eastAsia="zh-CN"/>
              </w:rPr>
            </w:pPr>
            <w:r w:rsidRPr="00EF5447">
              <w:rPr>
                <w:lang w:eastAsia="zh-CN"/>
              </w:rPr>
              <w:t>DC_46A-46A-46A-66A_n261I</w:t>
            </w:r>
          </w:p>
          <w:p w14:paraId="37575616" w14:textId="77777777" w:rsidR="002071AE" w:rsidRPr="00EF5447" w:rsidRDefault="002071AE" w:rsidP="008C1C13">
            <w:pPr>
              <w:pStyle w:val="TAC"/>
              <w:rPr>
                <w:lang w:eastAsia="zh-CN"/>
              </w:rPr>
            </w:pPr>
            <w:r w:rsidRPr="00EF5447">
              <w:rPr>
                <w:lang w:eastAsia="zh-CN"/>
              </w:rPr>
              <w:t>DC_46A-46A-46A-66A_n261L</w:t>
            </w:r>
          </w:p>
          <w:p w14:paraId="2C8E5CCA" w14:textId="77777777" w:rsidR="002071AE" w:rsidRPr="00EF5447" w:rsidRDefault="002071AE" w:rsidP="008C1C13">
            <w:pPr>
              <w:pStyle w:val="TAC"/>
              <w:rPr>
                <w:lang w:eastAsia="zh-CN"/>
              </w:rPr>
            </w:pPr>
            <w:r w:rsidRPr="00EF5447">
              <w:rPr>
                <w:lang w:eastAsia="zh-CN"/>
              </w:rPr>
              <w:t>DC_46A-46A-46A-66A_n261M</w:t>
            </w:r>
          </w:p>
          <w:p w14:paraId="6C8A8034" w14:textId="77777777" w:rsidR="002071AE" w:rsidRPr="00EF5447" w:rsidRDefault="002071AE" w:rsidP="008C1C13">
            <w:pPr>
              <w:pStyle w:val="TAC"/>
              <w:rPr>
                <w:lang w:eastAsia="zh-CN"/>
              </w:rPr>
            </w:pPr>
            <w:r w:rsidRPr="00EF5447">
              <w:rPr>
                <w:lang w:eastAsia="zh-CN"/>
              </w:rPr>
              <w:t>DC_46A-46A-46A-66A_n261(A-H)</w:t>
            </w:r>
          </w:p>
          <w:p w14:paraId="18654E64" w14:textId="77777777" w:rsidR="002071AE" w:rsidRPr="00EF5447" w:rsidRDefault="002071AE" w:rsidP="008C1C13">
            <w:pPr>
              <w:pStyle w:val="TAC"/>
              <w:rPr>
                <w:lang w:eastAsia="zh-CN"/>
              </w:rPr>
            </w:pPr>
            <w:r w:rsidRPr="00EF5447">
              <w:rPr>
                <w:lang w:eastAsia="zh-CN"/>
              </w:rPr>
              <w:t>DC_46A-46A-46A-66A_n261(A-L)</w:t>
            </w:r>
          </w:p>
          <w:p w14:paraId="017D23C8" w14:textId="77777777" w:rsidR="002071AE" w:rsidRPr="00EF5447" w:rsidRDefault="002071AE" w:rsidP="008C1C13">
            <w:pPr>
              <w:pStyle w:val="TAC"/>
              <w:rPr>
                <w:lang w:eastAsia="zh-CN"/>
              </w:rPr>
            </w:pPr>
            <w:r w:rsidRPr="00EF5447">
              <w:rPr>
                <w:lang w:eastAsia="zh-CN"/>
              </w:rPr>
              <w:t>DC_46A-46A-46A-66A_n261(G-H)</w:t>
            </w:r>
          </w:p>
          <w:p w14:paraId="38D24DC7" w14:textId="77777777" w:rsidR="002071AE" w:rsidRPr="00EF5447" w:rsidRDefault="002071AE" w:rsidP="008C1C13">
            <w:pPr>
              <w:pStyle w:val="TAC"/>
              <w:rPr>
                <w:lang w:eastAsia="zh-CN"/>
              </w:rPr>
            </w:pPr>
            <w:r w:rsidRPr="00EF5447">
              <w:rPr>
                <w:lang w:eastAsia="zh-CN"/>
              </w:rPr>
              <w:t>DC_46A-46A-46A-66A_n261(2H)</w:t>
            </w:r>
          </w:p>
          <w:p w14:paraId="76FEA5E1" w14:textId="77777777" w:rsidR="002071AE" w:rsidRPr="00EF5447" w:rsidRDefault="002071AE" w:rsidP="008C1C13">
            <w:pPr>
              <w:pStyle w:val="TAC"/>
              <w:rPr>
                <w:lang w:eastAsia="fi-FI"/>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2EA532" w14:textId="77777777" w:rsidR="002071AE" w:rsidRPr="00EF5447" w:rsidRDefault="002071AE" w:rsidP="008C1C13">
            <w:pPr>
              <w:pStyle w:val="TAC"/>
              <w:rPr>
                <w:lang w:eastAsia="fi-FI"/>
              </w:rPr>
            </w:pPr>
            <w:r w:rsidRPr="00EF5447">
              <w:rPr>
                <w:noProof/>
                <w:lang w:eastAsia="zh-CN"/>
              </w:rPr>
              <w:t>DC_66A_n261G</w:t>
            </w:r>
          </w:p>
        </w:tc>
      </w:tr>
      <w:tr w:rsidR="002071AE" w:rsidRPr="00EF5447" w14:paraId="539E1886"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42506F" w14:textId="77777777" w:rsidR="002071AE" w:rsidRPr="00EF5447" w:rsidRDefault="002071AE" w:rsidP="008C1C13">
            <w:pPr>
              <w:pStyle w:val="TAC"/>
              <w:rPr>
                <w:lang w:eastAsia="zh-CN"/>
              </w:rPr>
            </w:pPr>
            <w:r w:rsidRPr="00EF5447">
              <w:rPr>
                <w:lang w:eastAsia="fi-FI"/>
              </w:rPr>
              <w:t>DC_46A-66A_n261</w:t>
            </w:r>
            <w:r w:rsidRPr="00EF5447">
              <w:rPr>
                <w:lang w:eastAsia="zh-CN"/>
              </w:rPr>
              <w:t>I</w:t>
            </w:r>
          </w:p>
          <w:p w14:paraId="4914900F" w14:textId="77777777" w:rsidR="002071AE" w:rsidRPr="00EF5447" w:rsidRDefault="002071AE" w:rsidP="008C1C13">
            <w:pPr>
              <w:pStyle w:val="TAC"/>
              <w:rPr>
                <w:lang w:eastAsia="zh-CN"/>
              </w:rPr>
            </w:pPr>
            <w:r w:rsidRPr="00EF5447">
              <w:rPr>
                <w:lang w:eastAsia="fi-FI"/>
              </w:rPr>
              <w:t>DC_46A-66A_n261L</w:t>
            </w:r>
          </w:p>
          <w:p w14:paraId="34E77235" w14:textId="77777777" w:rsidR="002071AE" w:rsidRPr="00EF5447" w:rsidRDefault="002071AE" w:rsidP="008C1C13">
            <w:pPr>
              <w:pStyle w:val="TAC"/>
              <w:rPr>
                <w:lang w:eastAsia="zh-CN"/>
              </w:rPr>
            </w:pPr>
            <w:r w:rsidRPr="00EF5447">
              <w:rPr>
                <w:lang w:eastAsia="fi-FI"/>
              </w:rPr>
              <w:t>DC_46A-66A_n261M</w:t>
            </w:r>
          </w:p>
          <w:p w14:paraId="2E151E2B" w14:textId="77777777" w:rsidR="002071AE" w:rsidRPr="00EF5447" w:rsidRDefault="002071AE" w:rsidP="008C1C13">
            <w:pPr>
              <w:pStyle w:val="TAC"/>
              <w:rPr>
                <w:lang w:eastAsia="zh-CN"/>
              </w:rPr>
            </w:pPr>
            <w:r w:rsidRPr="00EF5447">
              <w:rPr>
                <w:lang w:eastAsia="zh-CN"/>
              </w:rPr>
              <w:t>DC_46A-66A_n261(A-H)</w:t>
            </w:r>
          </w:p>
          <w:p w14:paraId="7B3312F6" w14:textId="77777777" w:rsidR="002071AE" w:rsidRPr="00EF5447" w:rsidRDefault="002071AE" w:rsidP="008C1C13">
            <w:pPr>
              <w:pStyle w:val="TAC"/>
              <w:rPr>
                <w:lang w:eastAsia="zh-CN"/>
              </w:rPr>
            </w:pPr>
            <w:r w:rsidRPr="00EF5447">
              <w:rPr>
                <w:lang w:eastAsia="zh-CN"/>
              </w:rPr>
              <w:t>DC_46A-66A_n261(A-L)</w:t>
            </w:r>
          </w:p>
          <w:p w14:paraId="716B622C" w14:textId="77777777" w:rsidR="002071AE" w:rsidRPr="00EF5447" w:rsidRDefault="002071AE" w:rsidP="008C1C13">
            <w:pPr>
              <w:pStyle w:val="TAC"/>
              <w:rPr>
                <w:lang w:eastAsia="zh-CN"/>
              </w:rPr>
            </w:pPr>
            <w:r w:rsidRPr="00EF5447">
              <w:rPr>
                <w:lang w:eastAsia="zh-CN"/>
              </w:rPr>
              <w:t>DC_46A-66A_n261(G-H)</w:t>
            </w:r>
          </w:p>
          <w:p w14:paraId="3FA22719" w14:textId="77777777" w:rsidR="002071AE" w:rsidRPr="00EF5447" w:rsidRDefault="002071AE" w:rsidP="008C1C13">
            <w:pPr>
              <w:pStyle w:val="TAC"/>
              <w:rPr>
                <w:lang w:eastAsia="zh-CN"/>
              </w:rPr>
            </w:pPr>
            <w:r w:rsidRPr="00EF5447">
              <w:rPr>
                <w:lang w:eastAsia="zh-CN"/>
              </w:rPr>
              <w:t>DC_46A-66A_n261(2H)</w:t>
            </w:r>
          </w:p>
          <w:p w14:paraId="4AC2C053" w14:textId="77777777" w:rsidR="002071AE" w:rsidRPr="00EF5447" w:rsidRDefault="002071AE" w:rsidP="008C1C13">
            <w:pPr>
              <w:pStyle w:val="TAC"/>
              <w:rPr>
                <w:lang w:eastAsia="zh-CN"/>
              </w:rPr>
            </w:pPr>
            <w:r w:rsidRPr="00EF5447">
              <w:rPr>
                <w:lang w:eastAsia="zh-CN"/>
              </w:rPr>
              <w:t>DC_46A-66A_n261(2A-H)</w:t>
            </w:r>
          </w:p>
          <w:p w14:paraId="2C590C9E" w14:textId="77777777" w:rsidR="002071AE" w:rsidRPr="00EF5447" w:rsidRDefault="002071AE" w:rsidP="008C1C13">
            <w:pPr>
              <w:pStyle w:val="TAC"/>
              <w:rPr>
                <w:lang w:eastAsia="zh-CN"/>
              </w:rPr>
            </w:pPr>
            <w:r w:rsidRPr="00EF5447">
              <w:rPr>
                <w:lang w:eastAsia="zh-CN"/>
              </w:rPr>
              <w:t>DC_46A-46A-66A_n261I</w:t>
            </w:r>
          </w:p>
          <w:p w14:paraId="6F45C26B" w14:textId="77777777" w:rsidR="002071AE" w:rsidRPr="00EF5447" w:rsidRDefault="002071AE" w:rsidP="008C1C13">
            <w:pPr>
              <w:pStyle w:val="TAC"/>
              <w:rPr>
                <w:lang w:eastAsia="zh-CN"/>
              </w:rPr>
            </w:pPr>
            <w:r w:rsidRPr="00EF5447">
              <w:rPr>
                <w:lang w:eastAsia="zh-CN"/>
              </w:rPr>
              <w:t>DC_46A-46A-66A_n261L</w:t>
            </w:r>
          </w:p>
          <w:p w14:paraId="6240657A" w14:textId="77777777" w:rsidR="002071AE" w:rsidRPr="00EF5447" w:rsidRDefault="002071AE" w:rsidP="008C1C13">
            <w:pPr>
              <w:pStyle w:val="TAC"/>
              <w:rPr>
                <w:lang w:eastAsia="zh-CN"/>
              </w:rPr>
            </w:pPr>
            <w:r w:rsidRPr="00EF5447">
              <w:rPr>
                <w:lang w:eastAsia="zh-CN"/>
              </w:rPr>
              <w:t>DC_46A-46A-66A_n261M</w:t>
            </w:r>
          </w:p>
          <w:p w14:paraId="5B81D4A8" w14:textId="77777777" w:rsidR="002071AE" w:rsidRPr="00EF5447" w:rsidRDefault="002071AE" w:rsidP="008C1C13">
            <w:pPr>
              <w:pStyle w:val="TAC"/>
              <w:rPr>
                <w:lang w:eastAsia="zh-CN"/>
              </w:rPr>
            </w:pPr>
            <w:r w:rsidRPr="00EF5447">
              <w:rPr>
                <w:lang w:eastAsia="zh-CN"/>
              </w:rPr>
              <w:t>DC_46A-46A-66A_n261(A-H)</w:t>
            </w:r>
          </w:p>
          <w:p w14:paraId="1EC81AFB" w14:textId="77777777" w:rsidR="002071AE" w:rsidRPr="00EF5447" w:rsidRDefault="002071AE" w:rsidP="008C1C13">
            <w:pPr>
              <w:pStyle w:val="TAC"/>
              <w:rPr>
                <w:lang w:eastAsia="zh-CN"/>
              </w:rPr>
            </w:pPr>
            <w:r w:rsidRPr="00EF5447">
              <w:rPr>
                <w:lang w:eastAsia="zh-CN"/>
              </w:rPr>
              <w:t>DC_46A-46A-66A_n261(A-L)</w:t>
            </w:r>
          </w:p>
          <w:p w14:paraId="7DBFE2E0" w14:textId="77777777" w:rsidR="002071AE" w:rsidRPr="00EF5447" w:rsidRDefault="002071AE" w:rsidP="008C1C13">
            <w:pPr>
              <w:pStyle w:val="TAC"/>
              <w:rPr>
                <w:lang w:eastAsia="zh-CN"/>
              </w:rPr>
            </w:pPr>
            <w:r w:rsidRPr="00EF5447">
              <w:rPr>
                <w:lang w:eastAsia="zh-CN"/>
              </w:rPr>
              <w:t>DC_46A-46A-66A_n261(G-H)</w:t>
            </w:r>
          </w:p>
          <w:p w14:paraId="456FA775" w14:textId="77777777" w:rsidR="002071AE" w:rsidRPr="00EF5447" w:rsidRDefault="002071AE" w:rsidP="008C1C13">
            <w:pPr>
              <w:pStyle w:val="TAC"/>
              <w:rPr>
                <w:lang w:eastAsia="zh-CN"/>
              </w:rPr>
            </w:pPr>
            <w:r w:rsidRPr="00EF5447">
              <w:rPr>
                <w:lang w:eastAsia="zh-CN"/>
              </w:rPr>
              <w:t>DC_46A-46A-66A_n261(2H)</w:t>
            </w:r>
          </w:p>
          <w:p w14:paraId="6778058C" w14:textId="77777777" w:rsidR="002071AE" w:rsidRPr="00EF5447" w:rsidRDefault="002071AE" w:rsidP="008C1C13">
            <w:pPr>
              <w:pStyle w:val="TAC"/>
              <w:rPr>
                <w:lang w:eastAsia="zh-CN"/>
              </w:rPr>
            </w:pPr>
            <w:r w:rsidRPr="00EF5447">
              <w:rPr>
                <w:lang w:eastAsia="zh-CN"/>
              </w:rPr>
              <w:t>DC_46A-46A-66A_n261(2A-H)</w:t>
            </w:r>
          </w:p>
          <w:p w14:paraId="0279C818" w14:textId="77777777" w:rsidR="002071AE" w:rsidRPr="00EF5447" w:rsidRDefault="002071AE" w:rsidP="008C1C13">
            <w:pPr>
              <w:pStyle w:val="TAC"/>
              <w:rPr>
                <w:lang w:eastAsia="zh-CN"/>
              </w:rPr>
            </w:pPr>
            <w:r w:rsidRPr="00EF5447">
              <w:rPr>
                <w:lang w:eastAsia="zh-CN"/>
              </w:rPr>
              <w:t>DC_46A-46A-46A-66A_n261I</w:t>
            </w:r>
          </w:p>
          <w:p w14:paraId="14FDFA57" w14:textId="77777777" w:rsidR="002071AE" w:rsidRPr="00EF5447" w:rsidRDefault="002071AE" w:rsidP="008C1C13">
            <w:pPr>
              <w:pStyle w:val="TAC"/>
              <w:rPr>
                <w:lang w:eastAsia="zh-CN"/>
              </w:rPr>
            </w:pPr>
            <w:r w:rsidRPr="00EF5447">
              <w:rPr>
                <w:lang w:eastAsia="zh-CN"/>
              </w:rPr>
              <w:t>DC_46A-46A-46A-66A_n261L</w:t>
            </w:r>
          </w:p>
          <w:p w14:paraId="6E79A93B" w14:textId="77777777" w:rsidR="002071AE" w:rsidRPr="00EF5447" w:rsidRDefault="002071AE" w:rsidP="008C1C13">
            <w:pPr>
              <w:pStyle w:val="TAC"/>
              <w:rPr>
                <w:lang w:eastAsia="zh-CN"/>
              </w:rPr>
            </w:pPr>
            <w:r w:rsidRPr="00EF5447">
              <w:rPr>
                <w:lang w:eastAsia="zh-CN"/>
              </w:rPr>
              <w:t>DC_46A-46A-46A-66A_n261M</w:t>
            </w:r>
          </w:p>
          <w:p w14:paraId="4C5E342B" w14:textId="77777777" w:rsidR="002071AE" w:rsidRPr="00EF5447" w:rsidRDefault="002071AE" w:rsidP="008C1C13">
            <w:pPr>
              <w:pStyle w:val="TAC"/>
              <w:rPr>
                <w:lang w:eastAsia="zh-CN"/>
              </w:rPr>
            </w:pPr>
            <w:r w:rsidRPr="00EF5447">
              <w:rPr>
                <w:lang w:eastAsia="fi-FI"/>
              </w:rPr>
              <w:t>DC_46A-46A-46A-66A_n261(A-H)</w:t>
            </w:r>
          </w:p>
          <w:p w14:paraId="550439A6" w14:textId="77777777" w:rsidR="002071AE" w:rsidRPr="00EF5447" w:rsidRDefault="002071AE" w:rsidP="008C1C13">
            <w:pPr>
              <w:pStyle w:val="TAC"/>
              <w:rPr>
                <w:lang w:eastAsia="zh-CN"/>
              </w:rPr>
            </w:pPr>
            <w:r w:rsidRPr="00EF5447">
              <w:rPr>
                <w:lang w:eastAsia="zh-CN"/>
              </w:rPr>
              <w:t>DC_46A-46A-46A-66A_n261(A-L)</w:t>
            </w:r>
          </w:p>
          <w:p w14:paraId="1E2481F4" w14:textId="77777777" w:rsidR="002071AE" w:rsidRPr="00EF5447" w:rsidRDefault="002071AE" w:rsidP="008C1C13">
            <w:pPr>
              <w:pStyle w:val="TAC"/>
              <w:rPr>
                <w:lang w:eastAsia="zh-CN"/>
              </w:rPr>
            </w:pPr>
            <w:r w:rsidRPr="00EF5447">
              <w:rPr>
                <w:lang w:eastAsia="zh-CN"/>
              </w:rPr>
              <w:t>DC_46A-46A-46A-66A_n261(G-H)</w:t>
            </w:r>
          </w:p>
          <w:p w14:paraId="799A2FA6" w14:textId="77777777" w:rsidR="002071AE" w:rsidRPr="00EF5447" w:rsidRDefault="002071AE" w:rsidP="008C1C13">
            <w:pPr>
              <w:pStyle w:val="TAC"/>
              <w:rPr>
                <w:lang w:eastAsia="zh-CN"/>
              </w:rPr>
            </w:pPr>
            <w:r w:rsidRPr="00EF5447">
              <w:rPr>
                <w:lang w:eastAsia="zh-CN"/>
              </w:rPr>
              <w:t>DC_46A-46A-46A-66A_n261(2H)</w:t>
            </w:r>
          </w:p>
          <w:p w14:paraId="2B22F47C" w14:textId="77777777" w:rsidR="002071AE" w:rsidRPr="00EF5447" w:rsidRDefault="002071AE" w:rsidP="008C1C13">
            <w:pPr>
              <w:pStyle w:val="TAC"/>
              <w:rPr>
                <w:lang w:eastAsia="fi-FI"/>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709F237" w14:textId="77777777" w:rsidR="002071AE" w:rsidRPr="00EF5447" w:rsidRDefault="002071AE" w:rsidP="008C1C13">
            <w:pPr>
              <w:pStyle w:val="TAC"/>
              <w:rPr>
                <w:lang w:eastAsia="fi-FI"/>
              </w:rPr>
            </w:pPr>
            <w:r w:rsidRPr="00EF5447">
              <w:rPr>
                <w:noProof/>
                <w:lang w:eastAsia="zh-CN"/>
              </w:rPr>
              <w:t>DC_66A_n261H</w:t>
            </w:r>
          </w:p>
        </w:tc>
      </w:tr>
      <w:tr w:rsidR="002071AE" w:rsidRPr="00EF5447" w14:paraId="3AA2EF41" w14:textId="77777777" w:rsidTr="008C1C1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31F9FEC" w14:textId="77777777" w:rsidR="002071AE" w:rsidRPr="00EF5447" w:rsidRDefault="002071AE" w:rsidP="008C1C13">
            <w:pPr>
              <w:pStyle w:val="TAC"/>
              <w:rPr>
                <w:lang w:eastAsia="zh-CN"/>
              </w:rPr>
            </w:pPr>
            <w:r w:rsidRPr="00EF5447">
              <w:rPr>
                <w:lang w:eastAsia="fi-FI"/>
              </w:rPr>
              <w:t>DC_46A-66A_n261</w:t>
            </w:r>
            <w:r w:rsidRPr="00EF5447">
              <w:rPr>
                <w:lang w:eastAsia="zh-CN"/>
              </w:rPr>
              <w:t>I</w:t>
            </w:r>
          </w:p>
          <w:p w14:paraId="1F47195F" w14:textId="77777777" w:rsidR="002071AE" w:rsidRPr="00EF5447" w:rsidRDefault="002071AE" w:rsidP="008C1C13">
            <w:pPr>
              <w:pStyle w:val="TAC"/>
              <w:rPr>
                <w:lang w:eastAsia="zh-CN"/>
              </w:rPr>
            </w:pPr>
            <w:r w:rsidRPr="00EF5447">
              <w:rPr>
                <w:lang w:eastAsia="fi-FI"/>
              </w:rPr>
              <w:t>DC_46A-66A_n261L</w:t>
            </w:r>
          </w:p>
          <w:p w14:paraId="05A51613" w14:textId="77777777" w:rsidR="002071AE" w:rsidRPr="00EF5447" w:rsidRDefault="002071AE" w:rsidP="008C1C13">
            <w:pPr>
              <w:pStyle w:val="TAC"/>
              <w:rPr>
                <w:lang w:eastAsia="zh-CN"/>
              </w:rPr>
            </w:pPr>
            <w:r w:rsidRPr="00EF5447">
              <w:rPr>
                <w:lang w:eastAsia="fi-FI"/>
              </w:rPr>
              <w:t>DC_46A-66A_n261M</w:t>
            </w:r>
          </w:p>
          <w:p w14:paraId="294C9219" w14:textId="77777777" w:rsidR="002071AE" w:rsidRPr="00EF5447" w:rsidRDefault="002071AE" w:rsidP="008C1C13">
            <w:pPr>
              <w:pStyle w:val="TAC"/>
              <w:rPr>
                <w:lang w:eastAsia="zh-CN"/>
              </w:rPr>
            </w:pPr>
            <w:r w:rsidRPr="00EF5447">
              <w:rPr>
                <w:lang w:eastAsia="zh-CN"/>
              </w:rPr>
              <w:t>DC_46A-66A_n261(A-L)</w:t>
            </w:r>
          </w:p>
          <w:p w14:paraId="798D8F96" w14:textId="77777777" w:rsidR="002071AE" w:rsidRPr="00EF5447" w:rsidRDefault="002071AE" w:rsidP="008C1C13">
            <w:pPr>
              <w:pStyle w:val="TAC"/>
              <w:rPr>
                <w:lang w:eastAsia="zh-CN"/>
              </w:rPr>
            </w:pPr>
            <w:r w:rsidRPr="00EF5447">
              <w:rPr>
                <w:lang w:eastAsia="zh-CN"/>
              </w:rPr>
              <w:t>DC_46A-46A-66A_n261I</w:t>
            </w:r>
          </w:p>
          <w:p w14:paraId="46CA6AC6" w14:textId="77777777" w:rsidR="002071AE" w:rsidRPr="00EF5447" w:rsidRDefault="002071AE" w:rsidP="008C1C13">
            <w:pPr>
              <w:pStyle w:val="TAC"/>
              <w:rPr>
                <w:lang w:eastAsia="zh-CN"/>
              </w:rPr>
            </w:pPr>
            <w:r w:rsidRPr="00EF5447">
              <w:rPr>
                <w:lang w:eastAsia="zh-CN"/>
              </w:rPr>
              <w:t>DC_46A-46A-66A_n261L</w:t>
            </w:r>
          </w:p>
          <w:p w14:paraId="5E6EFC61" w14:textId="77777777" w:rsidR="002071AE" w:rsidRPr="00EF5447" w:rsidRDefault="002071AE" w:rsidP="008C1C13">
            <w:pPr>
              <w:pStyle w:val="TAC"/>
              <w:rPr>
                <w:lang w:eastAsia="zh-CN"/>
              </w:rPr>
            </w:pPr>
            <w:r w:rsidRPr="00EF5447">
              <w:rPr>
                <w:lang w:eastAsia="zh-CN"/>
              </w:rPr>
              <w:t>DC_46A-46A-66A_n261M</w:t>
            </w:r>
          </w:p>
          <w:p w14:paraId="62D4F5E5" w14:textId="77777777" w:rsidR="002071AE" w:rsidRPr="00EF5447" w:rsidRDefault="002071AE" w:rsidP="008C1C13">
            <w:pPr>
              <w:pStyle w:val="TAC"/>
              <w:rPr>
                <w:lang w:eastAsia="zh-CN"/>
              </w:rPr>
            </w:pPr>
            <w:r w:rsidRPr="00EF5447">
              <w:rPr>
                <w:lang w:eastAsia="zh-CN"/>
              </w:rPr>
              <w:t>DC_46A-46A-66A_n261(A-L)</w:t>
            </w:r>
          </w:p>
          <w:p w14:paraId="1EEA382C" w14:textId="77777777" w:rsidR="002071AE" w:rsidRPr="00EF5447" w:rsidRDefault="002071AE" w:rsidP="008C1C13">
            <w:pPr>
              <w:pStyle w:val="TAC"/>
              <w:rPr>
                <w:lang w:eastAsia="zh-CN"/>
              </w:rPr>
            </w:pPr>
            <w:r w:rsidRPr="00EF5447">
              <w:rPr>
                <w:lang w:eastAsia="zh-CN"/>
              </w:rPr>
              <w:t>DC_46A-46A-46A-66A_n261I</w:t>
            </w:r>
          </w:p>
          <w:p w14:paraId="1A79ABA1" w14:textId="77777777" w:rsidR="002071AE" w:rsidRPr="00EF5447" w:rsidRDefault="002071AE" w:rsidP="008C1C13">
            <w:pPr>
              <w:pStyle w:val="TAC"/>
              <w:rPr>
                <w:lang w:eastAsia="zh-CN"/>
              </w:rPr>
            </w:pPr>
            <w:r w:rsidRPr="00EF5447">
              <w:rPr>
                <w:lang w:eastAsia="zh-CN"/>
              </w:rPr>
              <w:t>DC_46A-46A-46A-66A_n261L</w:t>
            </w:r>
          </w:p>
          <w:p w14:paraId="48BA0971" w14:textId="77777777" w:rsidR="002071AE" w:rsidRPr="00EF5447" w:rsidRDefault="002071AE" w:rsidP="008C1C13">
            <w:pPr>
              <w:pStyle w:val="TAC"/>
              <w:rPr>
                <w:lang w:eastAsia="zh-CN"/>
              </w:rPr>
            </w:pPr>
            <w:r w:rsidRPr="00EF5447">
              <w:rPr>
                <w:lang w:eastAsia="zh-CN"/>
              </w:rPr>
              <w:t>DC_46A-46A-46A-66A_n261M</w:t>
            </w:r>
          </w:p>
          <w:p w14:paraId="2409189B" w14:textId="77777777" w:rsidR="002071AE" w:rsidRPr="00EF5447" w:rsidRDefault="002071AE" w:rsidP="008C1C13">
            <w:pPr>
              <w:pStyle w:val="TAC"/>
              <w:rPr>
                <w:lang w:eastAsia="fi-FI"/>
              </w:rPr>
            </w:pPr>
            <w:r w:rsidRPr="00EF5447">
              <w:rPr>
                <w:lang w:eastAsia="fi-FI"/>
              </w:rPr>
              <w:t>DC_46A-46A-46A-66A_n261(A-L)</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C01C303" w14:textId="77777777" w:rsidR="002071AE" w:rsidRPr="00EF5447" w:rsidRDefault="002071AE" w:rsidP="008C1C13">
            <w:pPr>
              <w:pStyle w:val="TAC"/>
              <w:rPr>
                <w:lang w:eastAsia="fi-FI"/>
              </w:rPr>
            </w:pPr>
            <w:r w:rsidRPr="00EF5447">
              <w:rPr>
                <w:noProof/>
                <w:lang w:eastAsia="zh-CN"/>
              </w:rPr>
              <w:t>DC_66A_n261I</w:t>
            </w:r>
          </w:p>
        </w:tc>
      </w:tr>
      <w:tr w:rsidR="002071AE" w:rsidRPr="00EF5447" w14:paraId="2608A0B5" w14:textId="77777777" w:rsidTr="008C1C13">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C16E0D" w14:textId="77777777" w:rsidR="002071AE" w:rsidRPr="00EF5447" w:rsidRDefault="002071AE" w:rsidP="008C1C13">
            <w:pPr>
              <w:pStyle w:val="TAN"/>
              <w:rPr>
                <w:lang w:eastAsia="zh-CN"/>
              </w:rPr>
            </w:pPr>
            <w:r w:rsidRPr="00EF5447">
              <w:t>NOTE 1:</w:t>
            </w:r>
            <w:r w:rsidRPr="00EF5447">
              <w:tab/>
              <w:t>Uplink EN-DC configurations are the configurations supported by the present release of specifications.</w:t>
            </w:r>
          </w:p>
          <w:p w14:paraId="72A7AF9A" w14:textId="77777777" w:rsidR="002071AE" w:rsidRPr="00EF5447" w:rsidRDefault="002071AE" w:rsidP="008C1C13">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p>
        </w:tc>
      </w:tr>
    </w:tbl>
    <w:p w14:paraId="68C9CD36" w14:textId="6B8042A8" w:rsidR="001E41F3" w:rsidRDefault="001E41F3">
      <w:pPr>
        <w:rPr>
          <w:noProof/>
        </w:rPr>
      </w:pPr>
    </w:p>
    <w:p w14:paraId="24C3B04D" w14:textId="0275968F" w:rsidR="002F0E8A" w:rsidRDefault="002F0E8A">
      <w:pPr>
        <w:rPr>
          <w:noProof/>
        </w:rPr>
      </w:pPr>
    </w:p>
    <w:p w14:paraId="741DA065" w14:textId="2F9F4898" w:rsidR="002F0E8A" w:rsidRDefault="002F0E8A">
      <w:pPr>
        <w:rPr>
          <w:noProof/>
        </w:rPr>
      </w:pPr>
    </w:p>
    <w:p w14:paraId="0CB0AA0A" w14:textId="3275DC8F" w:rsidR="002F0E8A" w:rsidRPr="002F0E8A" w:rsidRDefault="002F0E8A">
      <w:pPr>
        <w:rPr>
          <w:noProof/>
          <w:color w:val="0070C0"/>
        </w:rPr>
      </w:pPr>
      <w:r w:rsidRPr="002F0E8A">
        <w:rPr>
          <w:noProof/>
          <w:color w:val="0070C0"/>
        </w:rPr>
        <w:t>******************************* End of changes ************************************</w:t>
      </w:r>
    </w:p>
    <w:sectPr w:rsidR="002F0E8A" w:rsidRPr="002F0E8A" w:rsidSect="00B257E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EA152" w14:textId="77777777" w:rsidR="00830C89" w:rsidRDefault="00830C89">
      <w:r>
        <w:separator/>
      </w:r>
    </w:p>
  </w:endnote>
  <w:endnote w:type="continuationSeparator" w:id="0">
    <w:p w14:paraId="5D6F99DD" w14:textId="77777777" w:rsidR="00830C89" w:rsidRDefault="00830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FD754" w14:textId="77777777" w:rsidR="00830C89" w:rsidRDefault="00830C89">
      <w:r>
        <w:separator/>
      </w:r>
    </w:p>
  </w:footnote>
  <w:footnote w:type="continuationSeparator" w:id="0">
    <w:p w14:paraId="01553805" w14:textId="77777777" w:rsidR="00830C89" w:rsidRDefault="00830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10"/>
  </w:num>
  <w:num w:numId="5">
    <w:abstractNumId w:val="6"/>
  </w:num>
  <w:num w:numId="6">
    <w:abstractNumId w:val="11"/>
  </w:num>
  <w:num w:numId="7">
    <w:abstractNumId w:val="13"/>
  </w:num>
  <w:num w:numId="8">
    <w:abstractNumId w:val="8"/>
  </w:num>
  <w:num w:numId="9">
    <w:abstractNumId w:val="14"/>
  </w:num>
  <w:num w:numId="10">
    <w:abstractNumId w:val="4"/>
  </w:num>
  <w:num w:numId="11">
    <w:abstractNumId w:val="2"/>
  </w:num>
  <w:num w:numId="12">
    <w:abstractNumId w:val="7"/>
  </w:num>
  <w:num w:numId="13">
    <w:abstractNumId w:val="9"/>
  </w:num>
  <w:num w:numId="14">
    <w:abstractNumId w:val="5"/>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0A"/>
    <w:rsid w:val="00022E4A"/>
    <w:rsid w:val="000A6394"/>
    <w:rsid w:val="000B7FED"/>
    <w:rsid w:val="000C038A"/>
    <w:rsid w:val="000C6598"/>
    <w:rsid w:val="000D44B3"/>
    <w:rsid w:val="00145D43"/>
    <w:rsid w:val="00192C46"/>
    <w:rsid w:val="001A08B3"/>
    <w:rsid w:val="001A7B60"/>
    <w:rsid w:val="001B52F0"/>
    <w:rsid w:val="001B7A65"/>
    <w:rsid w:val="001D1509"/>
    <w:rsid w:val="001E41F3"/>
    <w:rsid w:val="002025CC"/>
    <w:rsid w:val="002071AE"/>
    <w:rsid w:val="0026004D"/>
    <w:rsid w:val="002640DD"/>
    <w:rsid w:val="00275D12"/>
    <w:rsid w:val="00284FEB"/>
    <w:rsid w:val="002860C4"/>
    <w:rsid w:val="002B5741"/>
    <w:rsid w:val="002E472E"/>
    <w:rsid w:val="002E68A2"/>
    <w:rsid w:val="002F0E8A"/>
    <w:rsid w:val="00305409"/>
    <w:rsid w:val="003609EF"/>
    <w:rsid w:val="0036231A"/>
    <w:rsid w:val="00374DD4"/>
    <w:rsid w:val="003E1A36"/>
    <w:rsid w:val="00410371"/>
    <w:rsid w:val="004242F1"/>
    <w:rsid w:val="004B75B7"/>
    <w:rsid w:val="004D7C67"/>
    <w:rsid w:val="00502DB0"/>
    <w:rsid w:val="0051580D"/>
    <w:rsid w:val="00515A0C"/>
    <w:rsid w:val="00547111"/>
    <w:rsid w:val="005849EA"/>
    <w:rsid w:val="00592D74"/>
    <w:rsid w:val="005E2C44"/>
    <w:rsid w:val="00621188"/>
    <w:rsid w:val="006257ED"/>
    <w:rsid w:val="00665C47"/>
    <w:rsid w:val="00695808"/>
    <w:rsid w:val="006B46FB"/>
    <w:rsid w:val="006E21FB"/>
    <w:rsid w:val="00787603"/>
    <w:rsid w:val="00792342"/>
    <w:rsid w:val="007977A8"/>
    <w:rsid w:val="007B512A"/>
    <w:rsid w:val="007C2097"/>
    <w:rsid w:val="007D6A07"/>
    <w:rsid w:val="007F7259"/>
    <w:rsid w:val="008040A8"/>
    <w:rsid w:val="008279FA"/>
    <w:rsid w:val="00830C89"/>
    <w:rsid w:val="008626E7"/>
    <w:rsid w:val="00870EE7"/>
    <w:rsid w:val="008750C8"/>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F1B"/>
    <w:rsid w:val="00AA2CBC"/>
    <w:rsid w:val="00AC5820"/>
    <w:rsid w:val="00AD1CD8"/>
    <w:rsid w:val="00B13307"/>
    <w:rsid w:val="00B257E9"/>
    <w:rsid w:val="00B258BB"/>
    <w:rsid w:val="00B67B97"/>
    <w:rsid w:val="00B968C8"/>
    <w:rsid w:val="00BA3EC5"/>
    <w:rsid w:val="00BA51D9"/>
    <w:rsid w:val="00BB5DFC"/>
    <w:rsid w:val="00BD279D"/>
    <w:rsid w:val="00BD6BB8"/>
    <w:rsid w:val="00BF0230"/>
    <w:rsid w:val="00C4742C"/>
    <w:rsid w:val="00C66BA2"/>
    <w:rsid w:val="00C95985"/>
    <w:rsid w:val="00CC5026"/>
    <w:rsid w:val="00CC68D0"/>
    <w:rsid w:val="00D03F9A"/>
    <w:rsid w:val="00D06D51"/>
    <w:rsid w:val="00D24991"/>
    <w:rsid w:val="00D37830"/>
    <w:rsid w:val="00D4613A"/>
    <w:rsid w:val="00D50255"/>
    <w:rsid w:val="00D52848"/>
    <w:rsid w:val="00D66520"/>
    <w:rsid w:val="00D858A0"/>
    <w:rsid w:val="00DE34CF"/>
    <w:rsid w:val="00E13F3D"/>
    <w:rsid w:val="00E34898"/>
    <w:rsid w:val="00EB09B7"/>
    <w:rsid w:val="00EB3ED5"/>
    <w:rsid w:val="00EE7D7C"/>
    <w:rsid w:val="00F25D98"/>
    <w:rsid w:val="00F300FB"/>
    <w:rsid w:val="00F8724E"/>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2F0E8A"/>
    <w:rPr>
      <w:rFonts w:ascii="Arial" w:hAnsi="Arial"/>
      <w:b/>
      <w:lang w:val="en-GB" w:eastAsia="en-US"/>
    </w:rPr>
  </w:style>
  <w:style w:type="paragraph" w:customStyle="1" w:styleId="TAJ">
    <w:name w:val="TAJ"/>
    <w:basedOn w:val="TH"/>
    <w:qFormat/>
    <w:rsid w:val="002F0E8A"/>
  </w:style>
  <w:style w:type="paragraph" w:customStyle="1" w:styleId="Guidance">
    <w:name w:val="Guidance"/>
    <w:basedOn w:val="Normal"/>
    <w:link w:val="GuidanceChar"/>
    <w:qFormat/>
    <w:rsid w:val="002F0E8A"/>
    <w:rPr>
      <w:i/>
      <w:color w:val="0000FF"/>
    </w:rPr>
  </w:style>
  <w:style w:type="character" w:customStyle="1" w:styleId="BalloonTextChar">
    <w:name w:val="Balloon Text Char"/>
    <w:link w:val="BalloonText"/>
    <w:qFormat/>
    <w:rsid w:val="002F0E8A"/>
    <w:rPr>
      <w:rFonts w:ascii="Tahoma" w:hAnsi="Tahoma" w:cs="Tahoma"/>
      <w:sz w:val="16"/>
      <w:szCs w:val="16"/>
      <w:lang w:val="en-GB" w:eastAsia="en-US"/>
    </w:rPr>
  </w:style>
  <w:style w:type="table" w:styleId="TableGrid">
    <w:name w:val="Table Grid"/>
    <w:basedOn w:val="TableNormal"/>
    <w:qFormat/>
    <w:rsid w:val="002F0E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F0E8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F0E8A"/>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F0E8A"/>
    <w:rPr>
      <w:rFonts w:ascii="Times New Roman" w:hAnsi="Times New Roman"/>
      <w:lang w:val="en-GB" w:eastAsia="en-US"/>
    </w:rPr>
  </w:style>
  <w:style w:type="character" w:customStyle="1" w:styleId="CommentSubjectChar">
    <w:name w:val="Comment Subject Char"/>
    <w:basedOn w:val="CommentTextChar"/>
    <w:link w:val="CommentSubject"/>
    <w:qFormat/>
    <w:rsid w:val="002F0E8A"/>
    <w:rPr>
      <w:rFonts w:ascii="Times New Roman" w:hAnsi="Times New Roman"/>
      <w:b/>
      <w:bCs/>
      <w:lang w:val="en-GB" w:eastAsia="en-US"/>
    </w:rPr>
  </w:style>
  <w:style w:type="character" w:customStyle="1" w:styleId="DocumentMapChar">
    <w:name w:val="Document Map Char"/>
    <w:basedOn w:val="DefaultParagraphFont"/>
    <w:link w:val="DocumentMap"/>
    <w:qFormat/>
    <w:rsid w:val="002F0E8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0E8A"/>
    <w:rPr>
      <w:color w:val="808080"/>
      <w:shd w:val="clear" w:color="auto" w:fill="E6E6E6"/>
    </w:rPr>
  </w:style>
  <w:style w:type="paragraph" w:customStyle="1" w:styleId="B1">
    <w:name w:val="B1+"/>
    <w:basedOn w:val="B10"/>
    <w:qFormat/>
    <w:rsid w:val="002F0E8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2F0E8A"/>
    <w:rPr>
      <w:rFonts w:ascii="Arial" w:hAnsi="Arial"/>
      <w:sz w:val="18"/>
      <w:lang w:val="en-GB" w:eastAsia="en-US"/>
    </w:rPr>
  </w:style>
  <w:style w:type="character" w:customStyle="1" w:styleId="TAHCar">
    <w:name w:val="TAH Car"/>
    <w:link w:val="TAH"/>
    <w:qFormat/>
    <w:rsid w:val="002F0E8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0E8A"/>
    <w:rPr>
      <w:rFonts w:ascii="Arial" w:hAnsi="Arial"/>
      <w:sz w:val="28"/>
      <w:lang w:val="en-GB" w:eastAsia="en-US"/>
    </w:rPr>
  </w:style>
  <w:style w:type="character" w:customStyle="1" w:styleId="NOChar">
    <w:name w:val="NO Char"/>
    <w:link w:val="NO"/>
    <w:qFormat/>
    <w:rsid w:val="002F0E8A"/>
    <w:rPr>
      <w:rFonts w:ascii="Times New Roman" w:hAnsi="Times New Roman"/>
      <w:lang w:val="en-GB" w:eastAsia="en-US"/>
    </w:rPr>
  </w:style>
  <w:style w:type="character" w:customStyle="1" w:styleId="TANChar">
    <w:name w:val="TAN Char"/>
    <w:link w:val="TAN"/>
    <w:qFormat/>
    <w:rsid w:val="002F0E8A"/>
    <w:rPr>
      <w:rFonts w:ascii="Arial" w:hAnsi="Arial"/>
      <w:sz w:val="18"/>
      <w:lang w:val="en-GB" w:eastAsia="en-US"/>
    </w:rPr>
  </w:style>
  <w:style w:type="character" w:customStyle="1" w:styleId="B1Char">
    <w:name w:val="B1 Char"/>
    <w:link w:val="B10"/>
    <w:qFormat/>
    <w:locked/>
    <w:rsid w:val="002F0E8A"/>
    <w:rPr>
      <w:rFonts w:ascii="Times New Roman" w:hAnsi="Times New Roman"/>
      <w:lang w:val="en-GB" w:eastAsia="en-US"/>
    </w:rPr>
  </w:style>
  <w:style w:type="character" w:customStyle="1" w:styleId="B2Char">
    <w:name w:val="B2 Char"/>
    <w:link w:val="B20"/>
    <w:qFormat/>
    <w:locked/>
    <w:rsid w:val="002F0E8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0E8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F0E8A"/>
    <w:rPr>
      <w:rFonts w:ascii="Arial" w:hAnsi="Arial"/>
      <w:sz w:val="22"/>
      <w:lang w:val="en-GB" w:eastAsia="en-US"/>
    </w:rPr>
  </w:style>
  <w:style w:type="character" w:customStyle="1" w:styleId="TALCar">
    <w:name w:val="TAL Car"/>
    <w:link w:val="TAL"/>
    <w:qFormat/>
    <w:rsid w:val="002F0E8A"/>
    <w:rPr>
      <w:rFonts w:ascii="Arial" w:hAnsi="Arial"/>
      <w:sz w:val="18"/>
      <w:lang w:val="en-GB" w:eastAsia="en-US"/>
    </w:rPr>
  </w:style>
  <w:style w:type="character" w:styleId="SubtleReference">
    <w:name w:val="Subtle Reference"/>
    <w:uiPriority w:val="31"/>
    <w:qFormat/>
    <w:rsid w:val="002F0E8A"/>
    <w:rPr>
      <w:smallCaps/>
      <w:color w:val="5A5A5A"/>
    </w:rPr>
  </w:style>
  <w:style w:type="character" w:customStyle="1" w:styleId="TFChar">
    <w:name w:val="TF Char"/>
    <w:link w:val="TF"/>
    <w:qFormat/>
    <w:rsid w:val="002F0E8A"/>
    <w:rPr>
      <w:rFonts w:ascii="Arial" w:hAnsi="Arial"/>
      <w:b/>
      <w:lang w:val="en-GB" w:eastAsia="en-US"/>
    </w:rPr>
  </w:style>
  <w:style w:type="character" w:customStyle="1" w:styleId="TALChar">
    <w:name w:val="TAL Char"/>
    <w:qFormat/>
    <w:locked/>
    <w:rsid w:val="002F0E8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F0E8A"/>
    <w:rPr>
      <w:rFonts w:ascii="Arial" w:hAnsi="Arial"/>
      <w:sz w:val="32"/>
      <w:lang w:val="en-GB" w:eastAsia="en-US"/>
    </w:rPr>
  </w:style>
  <w:style w:type="paragraph" w:customStyle="1" w:styleId="TableText">
    <w:name w:val="TableText"/>
    <w:basedOn w:val="BodyTextIndent"/>
    <w:qFormat/>
    <w:rsid w:val="002F0E8A"/>
    <w:pPr>
      <w:keepNext/>
      <w:keepLines/>
      <w:snapToGrid w:val="0"/>
      <w:spacing w:after="180"/>
      <w:ind w:left="0"/>
      <w:jc w:val="center"/>
    </w:pPr>
    <w:rPr>
      <w:kern w:val="2"/>
    </w:rPr>
  </w:style>
  <w:style w:type="paragraph" w:styleId="BodyTextIndent">
    <w:name w:val="Body Text Indent"/>
    <w:basedOn w:val="Normal"/>
    <w:link w:val="BodyTextIndentChar"/>
    <w:qFormat/>
    <w:rsid w:val="002F0E8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F0E8A"/>
    <w:rPr>
      <w:rFonts w:ascii="Times New Roman" w:eastAsia="SimSun" w:hAnsi="Times New Roman"/>
      <w:lang w:val="en-GB" w:eastAsia="en-GB"/>
    </w:rPr>
  </w:style>
  <w:style w:type="character" w:customStyle="1" w:styleId="EXChar">
    <w:name w:val="EX Char"/>
    <w:link w:val="EX"/>
    <w:qFormat/>
    <w:locked/>
    <w:rsid w:val="002F0E8A"/>
    <w:rPr>
      <w:rFonts w:ascii="Times New Roman" w:hAnsi="Times New Roman"/>
      <w:lang w:val="en-GB" w:eastAsia="en-US"/>
    </w:rPr>
  </w:style>
  <w:style w:type="paragraph" w:customStyle="1" w:styleId="B2">
    <w:name w:val="B2+"/>
    <w:basedOn w:val="B20"/>
    <w:qFormat/>
    <w:rsid w:val="002F0E8A"/>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2F0E8A"/>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2F0E8A"/>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2F0E8A"/>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2F0E8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F0E8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F0E8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F0E8A"/>
    <w:rPr>
      <w:rFonts w:ascii="Arial" w:hAnsi="Arial"/>
      <w:lang w:val="en-GB" w:eastAsia="en-US"/>
    </w:rPr>
  </w:style>
  <w:style w:type="paragraph" w:styleId="Revision">
    <w:name w:val="Revision"/>
    <w:hidden/>
    <w:uiPriority w:val="99"/>
    <w:semiHidden/>
    <w:rsid w:val="002F0E8A"/>
    <w:rPr>
      <w:rFonts w:ascii="Times New Roman" w:eastAsia="SimSun" w:hAnsi="Times New Roman"/>
      <w:lang w:val="en-GB" w:eastAsia="en-US"/>
    </w:rPr>
  </w:style>
  <w:style w:type="paragraph" w:styleId="TOCHeading">
    <w:name w:val="TOC Heading"/>
    <w:basedOn w:val="Heading1"/>
    <w:next w:val="Normal"/>
    <w:uiPriority w:val="39"/>
    <w:unhideWhenUsed/>
    <w:qFormat/>
    <w:rsid w:val="002F0E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F0E8A"/>
    <w:rPr>
      <w:rFonts w:ascii="Times New Roman" w:hAnsi="Times New Roman"/>
      <w:noProof/>
      <w:lang w:val="en-GB" w:eastAsia="en-US"/>
    </w:rPr>
  </w:style>
  <w:style w:type="numbering" w:customStyle="1" w:styleId="NoList1">
    <w:name w:val="No List1"/>
    <w:next w:val="NoList"/>
    <w:uiPriority w:val="99"/>
    <w:semiHidden/>
    <w:unhideWhenUsed/>
    <w:rsid w:val="002F0E8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F0E8A"/>
    <w:rPr>
      <w:rFonts w:ascii="Arial" w:hAnsi="Arial"/>
      <w:sz w:val="36"/>
      <w:lang w:val="en-GB" w:eastAsia="en-US"/>
    </w:rPr>
  </w:style>
  <w:style w:type="character" w:customStyle="1" w:styleId="Heading6Char">
    <w:name w:val="Heading 6 Char"/>
    <w:aliases w:val="T1 Char,Header 6 Char"/>
    <w:link w:val="Heading6"/>
    <w:qFormat/>
    <w:rsid w:val="002F0E8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F0E8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F0E8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F0E8A"/>
    <w:rPr>
      <w:rFonts w:ascii="Times New Roman" w:eastAsia="Symbol" w:hAnsi="Times New Roman"/>
      <w:b/>
      <w:bCs/>
      <w:sz w:val="16"/>
      <w:lang w:val="en-GB" w:eastAsia="en-GB"/>
    </w:rPr>
  </w:style>
  <w:style w:type="character" w:customStyle="1" w:styleId="H6Char">
    <w:name w:val="H6 Char"/>
    <w:link w:val="H6"/>
    <w:qFormat/>
    <w:rsid w:val="002F0E8A"/>
    <w:rPr>
      <w:rFonts w:ascii="Arial" w:hAnsi="Arial"/>
      <w:lang w:val="en-GB" w:eastAsia="en-US"/>
    </w:rPr>
  </w:style>
  <w:style w:type="paragraph" w:styleId="NormalWeb">
    <w:name w:val="Normal (Web)"/>
    <w:basedOn w:val="Normal"/>
    <w:uiPriority w:val="99"/>
    <w:unhideWhenUsed/>
    <w:qFormat/>
    <w:rsid w:val="002F0E8A"/>
    <w:pPr>
      <w:spacing w:before="100" w:beforeAutospacing="1" w:after="100" w:afterAutospacing="1"/>
    </w:pPr>
    <w:rPr>
      <w:rFonts w:eastAsia="MS Mincho"/>
      <w:sz w:val="24"/>
      <w:szCs w:val="24"/>
      <w:lang w:val="en-US" w:eastAsia="en-GB"/>
    </w:rPr>
  </w:style>
  <w:style w:type="character" w:customStyle="1" w:styleId="fontstyle01">
    <w:name w:val="fontstyle01"/>
    <w:qFormat/>
    <w:rsid w:val="002F0E8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F0E8A"/>
  </w:style>
  <w:style w:type="numbering" w:customStyle="1" w:styleId="NoList3">
    <w:name w:val="No List3"/>
    <w:next w:val="NoList"/>
    <w:uiPriority w:val="99"/>
    <w:semiHidden/>
    <w:unhideWhenUsed/>
    <w:rsid w:val="002F0E8A"/>
  </w:style>
  <w:style w:type="numbering" w:customStyle="1" w:styleId="NoList4">
    <w:name w:val="No List4"/>
    <w:next w:val="NoList"/>
    <w:uiPriority w:val="99"/>
    <w:semiHidden/>
    <w:unhideWhenUsed/>
    <w:rsid w:val="002F0E8A"/>
  </w:style>
  <w:style w:type="table" w:customStyle="1" w:styleId="TableGrid1">
    <w:name w:val="Table Grid1"/>
    <w:basedOn w:val="TableNormal"/>
    <w:next w:val="TableGrid"/>
    <w:qFormat/>
    <w:rsid w:val="002F0E8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F0E8A"/>
    <w:rPr>
      <w:rFonts w:ascii="Arial" w:hAnsi="Arial"/>
      <w:b/>
      <w:i/>
      <w:noProof/>
      <w:sz w:val="18"/>
      <w:lang w:val="en-GB" w:eastAsia="en-US"/>
    </w:rPr>
  </w:style>
  <w:style w:type="numbering" w:customStyle="1" w:styleId="NoList5">
    <w:name w:val="No List5"/>
    <w:next w:val="NoList"/>
    <w:uiPriority w:val="99"/>
    <w:semiHidden/>
    <w:unhideWhenUsed/>
    <w:rsid w:val="002F0E8A"/>
  </w:style>
  <w:style w:type="character" w:customStyle="1" w:styleId="Heading7Char">
    <w:name w:val="Heading 7 Char"/>
    <w:link w:val="Heading7"/>
    <w:qFormat/>
    <w:rsid w:val="002F0E8A"/>
    <w:rPr>
      <w:rFonts w:ascii="Arial" w:hAnsi="Arial"/>
      <w:lang w:val="en-GB" w:eastAsia="en-US"/>
    </w:rPr>
  </w:style>
  <w:style w:type="character" w:customStyle="1" w:styleId="Heading8Char">
    <w:name w:val="Heading 8 Char"/>
    <w:link w:val="Heading8"/>
    <w:qFormat/>
    <w:rsid w:val="002F0E8A"/>
    <w:rPr>
      <w:rFonts w:ascii="Arial" w:hAnsi="Arial"/>
      <w:sz w:val="36"/>
      <w:lang w:val="en-GB" w:eastAsia="en-US"/>
    </w:rPr>
  </w:style>
  <w:style w:type="character" w:customStyle="1" w:styleId="Heading9Char">
    <w:name w:val="Heading 9 Char"/>
    <w:link w:val="Heading9"/>
    <w:qFormat/>
    <w:rsid w:val="002F0E8A"/>
    <w:rPr>
      <w:rFonts w:ascii="Arial" w:hAnsi="Arial"/>
      <w:sz w:val="36"/>
      <w:lang w:val="en-GB" w:eastAsia="en-US"/>
    </w:rPr>
  </w:style>
  <w:style w:type="table" w:customStyle="1" w:styleId="TableGrid2">
    <w:name w:val="Table Grid2"/>
    <w:basedOn w:val="TableNormal"/>
    <w:next w:val="TableGrid"/>
    <w:qFormat/>
    <w:rsid w:val="002F0E8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F0E8A"/>
  </w:style>
  <w:style w:type="numbering" w:customStyle="1" w:styleId="NoList21">
    <w:name w:val="No List21"/>
    <w:next w:val="NoList"/>
    <w:uiPriority w:val="99"/>
    <w:semiHidden/>
    <w:unhideWhenUsed/>
    <w:rsid w:val="002F0E8A"/>
  </w:style>
  <w:style w:type="numbering" w:customStyle="1" w:styleId="NoList31">
    <w:name w:val="No List31"/>
    <w:next w:val="NoList"/>
    <w:uiPriority w:val="99"/>
    <w:semiHidden/>
    <w:unhideWhenUsed/>
    <w:rsid w:val="002F0E8A"/>
  </w:style>
  <w:style w:type="numbering" w:customStyle="1" w:styleId="NoList41">
    <w:name w:val="No List41"/>
    <w:next w:val="NoList"/>
    <w:uiPriority w:val="99"/>
    <w:semiHidden/>
    <w:unhideWhenUsed/>
    <w:rsid w:val="002F0E8A"/>
  </w:style>
  <w:style w:type="table" w:customStyle="1" w:styleId="TableGrid11">
    <w:name w:val="Table Grid11"/>
    <w:basedOn w:val="TableNormal"/>
    <w:next w:val="TableGrid"/>
    <w:qFormat/>
    <w:rsid w:val="002F0E8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F0E8A"/>
  </w:style>
  <w:style w:type="table" w:customStyle="1" w:styleId="TableGrid3">
    <w:name w:val="Table Grid3"/>
    <w:basedOn w:val="TableNormal"/>
    <w:next w:val="TableGrid"/>
    <w:qFormat/>
    <w:rsid w:val="002F0E8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F0E8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2F0E8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0E8A"/>
    <w:rPr>
      <w:rFonts w:ascii="Arial" w:hAnsi="Arial"/>
      <w:sz w:val="32"/>
      <w:lang w:val="en-GB" w:eastAsia="en-US" w:bidi="ar-SA"/>
    </w:rPr>
  </w:style>
  <w:style w:type="paragraph" w:customStyle="1" w:styleId="References">
    <w:name w:val="References"/>
    <w:basedOn w:val="Normal"/>
    <w:qFormat/>
    <w:rsid w:val="002F0E8A"/>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2F0E8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F0E8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F0E8A"/>
    <w:rPr>
      <w:rFonts w:eastAsia="MS Mincho"/>
      <w:lang w:val="en-GB" w:eastAsia="en-US"/>
    </w:rPr>
  </w:style>
  <w:style w:type="character" w:customStyle="1" w:styleId="font4">
    <w:name w:val="font4"/>
    <w:qFormat/>
    <w:rsid w:val="002F0E8A"/>
  </w:style>
  <w:style w:type="character" w:customStyle="1" w:styleId="UnresolvedMention2">
    <w:name w:val="Unresolved Mention2"/>
    <w:uiPriority w:val="99"/>
    <w:unhideWhenUsed/>
    <w:qFormat/>
    <w:rsid w:val="002F0E8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F0E8A"/>
    <w:rPr>
      <w:rFonts w:ascii="Arial" w:hAnsi="Arial"/>
      <w:sz w:val="36"/>
      <w:lang w:val="en-GB" w:eastAsia="en-US"/>
    </w:rPr>
  </w:style>
  <w:style w:type="paragraph" w:styleId="IndexHeading">
    <w:name w:val="index heading"/>
    <w:basedOn w:val="Normal"/>
    <w:next w:val="Normal"/>
    <w:qFormat/>
    <w:rsid w:val="002F0E8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F0E8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F0E8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F0E8A"/>
    <w:rPr>
      <w:rFonts w:ascii="Times New Roman" w:eastAsia="Malgun Gothic" w:hAnsi="Times New Roman"/>
      <w:lang w:val="en-GB" w:eastAsia="ja-JP"/>
    </w:rPr>
  </w:style>
  <w:style w:type="paragraph" w:styleId="BodyText2">
    <w:name w:val="Body Text 2"/>
    <w:basedOn w:val="Normal"/>
    <w:link w:val="BodyText2Char"/>
    <w:qFormat/>
    <w:rsid w:val="002F0E8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2F0E8A"/>
    <w:rPr>
      <w:rFonts w:ascii="Times New Roman" w:eastAsia="Malgun Gothic" w:hAnsi="Times New Roman"/>
      <w:i/>
      <w:lang w:val="en-GB" w:eastAsia="x-none"/>
    </w:rPr>
  </w:style>
  <w:style w:type="paragraph" w:styleId="BodyText3">
    <w:name w:val="Body Text 3"/>
    <w:basedOn w:val="Normal"/>
    <w:link w:val="BodyText3Char"/>
    <w:qFormat/>
    <w:rsid w:val="002F0E8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F0E8A"/>
    <w:rPr>
      <w:rFonts w:ascii="Times New Roman" w:eastAsia="Osaka" w:hAnsi="Times New Roman"/>
      <w:color w:val="000000"/>
      <w:lang w:val="en-GB" w:eastAsia="x-none"/>
    </w:rPr>
  </w:style>
  <w:style w:type="character" w:styleId="PageNumber">
    <w:name w:val="page number"/>
    <w:qFormat/>
    <w:rsid w:val="002F0E8A"/>
  </w:style>
  <w:style w:type="paragraph" w:customStyle="1" w:styleId="CharCharCharCharChar">
    <w:name w:val="Char Char Char Char Char"/>
    <w:semiHidden/>
    <w:qFormat/>
    <w:rsid w:val="002F0E8A"/>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2F0E8A"/>
  </w:style>
  <w:style w:type="paragraph" w:customStyle="1" w:styleId="CharCharChar">
    <w:name w:val="Char Char Char"/>
    <w:semiHidden/>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2F0E8A"/>
    <w:rPr>
      <w:lang w:val="en-GB" w:eastAsia="ja-JP" w:bidi="ar-SA"/>
    </w:rPr>
  </w:style>
  <w:style w:type="paragraph" w:customStyle="1" w:styleId="1Char">
    <w:name w:val="(文字) (文字)1 Char (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F0E8A"/>
    <w:rPr>
      <w:rFonts w:eastAsia="MS Mincho"/>
      <w:lang w:val="en-GB" w:eastAsia="en-US" w:bidi="ar-SA"/>
    </w:rPr>
  </w:style>
  <w:style w:type="paragraph" w:customStyle="1" w:styleId="1CharChar">
    <w:name w:val="(文字) (文字)1 Char (文字) (文字)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0E8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F0E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0E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0E8A"/>
    <w:rPr>
      <w:rFonts w:ascii="Arial" w:hAnsi="Arial"/>
      <w:sz w:val="32"/>
      <w:lang w:val="en-GB" w:eastAsia="ja-JP" w:bidi="ar-SA"/>
    </w:rPr>
  </w:style>
  <w:style w:type="character" w:customStyle="1" w:styleId="CharChar4">
    <w:name w:val="Char Char4"/>
    <w:qFormat/>
    <w:rsid w:val="002F0E8A"/>
    <w:rPr>
      <w:rFonts w:ascii="Courier New" w:hAnsi="Courier New"/>
      <w:lang w:val="nb-NO" w:eastAsia="ja-JP" w:bidi="ar-SA"/>
    </w:rPr>
  </w:style>
  <w:style w:type="character" w:customStyle="1" w:styleId="AndreaLeonardi">
    <w:name w:val="Andrea Leonardi"/>
    <w:semiHidden/>
    <w:qFormat/>
    <w:rsid w:val="002F0E8A"/>
    <w:rPr>
      <w:rFonts w:ascii="Arial" w:hAnsi="Arial" w:cs="Arial"/>
      <w:color w:val="auto"/>
      <w:sz w:val="20"/>
      <w:szCs w:val="20"/>
    </w:rPr>
  </w:style>
  <w:style w:type="character" w:customStyle="1" w:styleId="NOCharChar">
    <w:name w:val="NO Char Char"/>
    <w:qFormat/>
    <w:rsid w:val="002F0E8A"/>
    <w:rPr>
      <w:lang w:val="en-GB" w:eastAsia="en-US" w:bidi="ar-SA"/>
    </w:rPr>
  </w:style>
  <w:style w:type="character" w:customStyle="1" w:styleId="NOZchn">
    <w:name w:val="NO Zchn"/>
    <w:qFormat/>
    <w:rsid w:val="002F0E8A"/>
    <w:rPr>
      <w:lang w:val="en-GB" w:eastAsia="en-US" w:bidi="ar-SA"/>
    </w:rPr>
  </w:style>
  <w:style w:type="character" w:customStyle="1" w:styleId="TACCar">
    <w:name w:val="TAC Car"/>
    <w:qFormat/>
    <w:rsid w:val="002F0E8A"/>
    <w:rPr>
      <w:rFonts w:ascii="Arial" w:hAnsi="Arial"/>
      <w:sz w:val="18"/>
      <w:lang w:val="en-GB" w:eastAsia="ja-JP" w:bidi="ar-SA"/>
    </w:rPr>
  </w:style>
  <w:style w:type="character" w:customStyle="1" w:styleId="TAL0">
    <w:name w:val="TAL (文字)"/>
    <w:qFormat/>
    <w:rsid w:val="002F0E8A"/>
    <w:rPr>
      <w:rFonts w:ascii="Arial" w:hAnsi="Arial"/>
      <w:sz w:val="18"/>
      <w:lang w:val="en-GB" w:eastAsia="ja-JP" w:bidi="ar-SA"/>
    </w:rPr>
  </w:style>
  <w:style w:type="paragraph" w:customStyle="1" w:styleId="CharCharCharCharCharChar">
    <w:name w:val="Char Char Char Char Char Char"/>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F0E8A"/>
  </w:style>
  <w:style w:type="paragraph" w:customStyle="1" w:styleId="CarCar">
    <w:name w:val="Car C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0E8A"/>
    <w:rPr>
      <w:rFonts w:ascii="Arial" w:hAnsi="Arial"/>
      <w:sz w:val="32"/>
      <w:lang w:val="en-GB" w:eastAsia="en-US" w:bidi="ar-SA"/>
    </w:rPr>
  </w:style>
  <w:style w:type="paragraph" w:customStyle="1" w:styleId="ZchnZchn1">
    <w:name w:val="Zchn Zchn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F0E8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0E8A"/>
    <w:rPr>
      <w:rFonts w:ascii="Arial" w:hAnsi="Arial"/>
      <w:sz w:val="32"/>
      <w:lang w:val="en-GB" w:eastAsia="en-US" w:bidi="ar-SA"/>
    </w:rPr>
  </w:style>
  <w:style w:type="paragraph" w:customStyle="1" w:styleId="2">
    <w:name w:val="(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0E8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F0E8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F0E8A"/>
    <w:rPr>
      <w:rFonts w:ascii="Arial" w:eastAsia="Batang" w:hAnsi="Arial" w:cs="Times New Roman"/>
      <w:b/>
      <w:bCs/>
      <w:i/>
      <w:iCs/>
      <w:sz w:val="28"/>
      <w:szCs w:val="28"/>
      <w:lang w:val="en-GB" w:eastAsia="en-US" w:bidi="ar-SA"/>
    </w:rPr>
  </w:style>
  <w:style w:type="paragraph" w:customStyle="1" w:styleId="3">
    <w:name w:val="(文字) (文字)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0E8A"/>
  </w:style>
  <w:style w:type="paragraph" w:customStyle="1" w:styleId="10">
    <w:name w:val="(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F0E8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F0E8A"/>
    <w:rPr>
      <w:rFonts w:ascii="Times New Roman" w:eastAsia="MS Mincho" w:hAnsi="Times New Roman"/>
      <w:lang w:val="en-GB" w:eastAsia="en-GB"/>
    </w:rPr>
  </w:style>
  <w:style w:type="paragraph" w:styleId="NormalIndent">
    <w:name w:val="Normal Indent"/>
    <w:basedOn w:val="Normal"/>
    <w:qFormat/>
    <w:rsid w:val="002F0E8A"/>
    <w:pPr>
      <w:spacing w:after="0"/>
      <w:ind w:left="851"/>
    </w:pPr>
    <w:rPr>
      <w:rFonts w:eastAsia="MS Mincho"/>
      <w:lang w:val="it-IT" w:eastAsia="en-GB"/>
    </w:rPr>
  </w:style>
  <w:style w:type="paragraph" w:styleId="ListNumber5">
    <w:name w:val="List Number 5"/>
    <w:basedOn w:val="Normal"/>
    <w:qFormat/>
    <w:rsid w:val="002F0E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F0E8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F0E8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0E8A"/>
    <w:rPr>
      <w:b/>
      <w:bCs/>
    </w:rPr>
  </w:style>
  <w:style w:type="character" w:customStyle="1" w:styleId="CharChar7">
    <w:name w:val="Char Char7"/>
    <w:semiHidden/>
    <w:qFormat/>
    <w:rsid w:val="002F0E8A"/>
    <w:rPr>
      <w:rFonts w:ascii="Tahoma" w:hAnsi="Tahoma" w:cs="Tahoma"/>
      <w:shd w:val="clear" w:color="auto" w:fill="000080"/>
      <w:lang w:val="en-GB" w:eastAsia="en-US"/>
    </w:rPr>
  </w:style>
  <w:style w:type="character" w:customStyle="1" w:styleId="ZchnZchn5">
    <w:name w:val="Zchn Zchn5"/>
    <w:qFormat/>
    <w:rsid w:val="002F0E8A"/>
    <w:rPr>
      <w:rFonts w:ascii="Courier New" w:eastAsia="Batang" w:hAnsi="Courier New"/>
      <w:lang w:val="nb-NO" w:eastAsia="en-US" w:bidi="ar-SA"/>
    </w:rPr>
  </w:style>
  <w:style w:type="character" w:customStyle="1" w:styleId="CharChar10">
    <w:name w:val="Char Char10"/>
    <w:semiHidden/>
    <w:qFormat/>
    <w:rsid w:val="002F0E8A"/>
    <w:rPr>
      <w:rFonts w:ascii="Times New Roman" w:hAnsi="Times New Roman"/>
      <w:lang w:val="en-GB" w:eastAsia="en-US"/>
    </w:rPr>
  </w:style>
  <w:style w:type="character" w:customStyle="1" w:styleId="CharChar9">
    <w:name w:val="Char Char9"/>
    <w:semiHidden/>
    <w:qFormat/>
    <w:rsid w:val="002F0E8A"/>
    <w:rPr>
      <w:rFonts w:ascii="Tahoma" w:hAnsi="Tahoma" w:cs="Tahoma"/>
      <w:sz w:val="16"/>
      <w:szCs w:val="16"/>
      <w:lang w:val="en-GB" w:eastAsia="en-US"/>
    </w:rPr>
  </w:style>
  <w:style w:type="character" w:customStyle="1" w:styleId="CharChar8">
    <w:name w:val="Char Char8"/>
    <w:semiHidden/>
    <w:qFormat/>
    <w:rsid w:val="002F0E8A"/>
    <w:rPr>
      <w:rFonts w:ascii="Times New Roman" w:hAnsi="Times New Roman"/>
      <w:b/>
      <w:bCs/>
      <w:lang w:val="en-GB" w:eastAsia="en-US"/>
    </w:rPr>
  </w:style>
  <w:style w:type="paragraph" w:customStyle="1" w:styleId="a2">
    <w:name w:val="修订"/>
    <w:hidden/>
    <w:semiHidden/>
    <w:rsid w:val="002F0E8A"/>
    <w:rPr>
      <w:rFonts w:ascii="Times New Roman" w:eastAsia="Batang" w:hAnsi="Times New Roman"/>
      <w:lang w:val="en-GB" w:eastAsia="en-US"/>
    </w:rPr>
  </w:style>
  <w:style w:type="paragraph" w:styleId="EndnoteText">
    <w:name w:val="endnote text"/>
    <w:basedOn w:val="Normal"/>
    <w:link w:val="EndnoteTextChar"/>
    <w:qFormat/>
    <w:rsid w:val="002F0E8A"/>
    <w:pPr>
      <w:snapToGrid w:val="0"/>
    </w:pPr>
    <w:rPr>
      <w:rFonts w:eastAsia="SimSun"/>
      <w:lang w:eastAsia="x-none"/>
    </w:rPr>
  </w:style>
  <w:style w:type="character" w:customStyle="1" w:styleId="EndnoteTextChar">
    <w:name w:val="Endnote Text Char"/>
    <w:basedOn w:val="DefaultParagraphFont"/>
    <w:link w:val="EndnoteText"/>
    <w:qFormat/>
    <w:rsid w:val="002F0E8A"/>
    <w:rPr>
      <w:rFonts w:ascii="Times New Roman" w:eastAsia="SimSun" w:hAnsi="Times New Roman"/>
      <w:lang w:val="en-GB" w:eastAsia="x-none"/>
    </w:rPr>
  </w:style>
  <w:style w:type="character" w:styleId="EndnoteReference">
    <w:name w:val="endnote reference"/>
    <w:qFormat/>
    <w:rsid w:val="002F0E8A"/>
    <w:rPr>
      <w:vertAlign w:val="superscript"/>
    </w:rPr>
  </w:style>
  <w:style w:type="character" w:customStyle="1" w:styleId="btChar3">
    <w:name w:val="bt Char3"/>
    <w:aliases w:val="bt Car Char Char3"/>
    <w:qFormat/>
    <w:rsid w:val="002F0E8A"/>
    <w:rPr>
      <w:lang w:val="en-GB" w:eastAsia="ja-JP" w:bidi="ar-SA"/>
    </w:rPr>
  </w:style>
  <w:style w:type="paragraph" w:styleId="Title">
    <w:name w:val="Title"/>
    <w:basedOn w:val="Normal"/>
    <w:next w:val="Normal"/>
    <w:link w:val="TitleChar"/>
    <w:qFormat/>
    <w:rsid w:val="002F0E8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2F0E8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F0E8A"/>
    <w:rPr>
      <w:rFonts w:ascii="Arial" w:hAnsi="Arial"/>
      <w:sz w:val="22"/>
      <w:lang w:val="en-GB" w:eastAsia="ja-JP" w:bidi="ar-SA"/>
    </w:rPr>
  </w:style>
  <w:style w:type="paragraph" w:styleId="Date">
    <w:name w:val="Date"/>
    <w:basedOn w:val="Normal"/>
    <w:next w:val="Normal"/>
    <w:link w:val="DateChar"/>
    <w:qFormat/>
    <w:rsid w:val="002F0E8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2F0E8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0E8A"/>
    <w:rPr>
      <w:rFonts w:ascii="Arial" w:hAnsi="Arial"/>
      <w:sz w:val="24"/>
      <w:lang w:val="en-GB"/>
    </w:rPr>
  </w:style>
  <w:style w:type="paragraph" w:customStyle="1" w:styleId="AutoCorrect">
    <w:name w:val="AutoCorrect"/>
    <w:qFormat/>
    <w:rsid w:val="002F0E8A"/>
    <w:rPr>
      <w:rFonts w:ascii="Times New Roman" w:eastAsia="Malgun Gothic" w:hAnsi="Times New Roman"/>
      <w:sz w:val="24"/>
      <w:szCs w:val="24"/>
      <w:lang w:val="en-GB" w:eastAsia="ko-KR"/>
    </w:rPr>
  </w:style>
  <w:style w:type="paragraph" w:customStyle="1" w:styleId="-PAGE-">
    <w:name w:val="- PAGE -"/>
    <w:qFormat/>
    <w:rsid w:val="002F0E8A"/>
    <w:rPr>
      <w:rFonts w:ascii="Times New Roman" w:eastAsia="Malgun Gothic" w:hAnsi="Times New Roman"/>
      <w:sz w:val="24"/>
      <w:szCs w:val="24"/>
      <w:lang w:val="en-GB" w:eastAsia="ko-KR"/>
    </w:rPr>
  </w:style>
  <w:style w:type="paragraph" w:customStyle="1" w:styleId="PageXofY">
    <w:name w:val="Page X of Y"/>
    <w:qFormat/>
    <w:rsid w:val="002F0E8A"/>
    <w:rPr>
      <w:rFonts w:ascii="Times New Roman" w:eastAsia="Malgun Gothic" w:hAnsi="Times New Roman"/>
      <w:sz w:val="24"/>
      <w:szCs w:val="24"/>
      <w:lang w:val="en-GB" w:eastAsia="ko-KR"/>
    </w:rPr>
  </w:style>
  <w:style w:type="paragraph" w:customStyle="1" w:styleId="Createdby">
    <w:name w:val="Created by"/>
    <w:qFormat/>
    <w:rsid w:val="002F0E8A"/>
    <w:rPr>
      <w:rFonts w:ascii="Times New Roman" w:eastAsia="Malgun Gothic" w:hAnsi="Times New Roman"/>
      <w:sz w:val="24"/>
      <w:szCs w:val="24"/>
      <w:lang w:val="en-GB" w:eastAsia="ko-KR"/>
    </w:rPr>
  </w:style>
  <w:style w:type="paragraph" w:customStyle="1" w:styleId="Createdon">
    <w:name w:val="Created on"/>
    <w:qFormat/>
    <w:rsid w:val="002F0E8A"/>
    <w:rPr>
      <w:rFonts w:ascii="Times New Roman" w:eastAsia="Malgun Gothic" w:hAnsi="Times New Roman"/>
      <w:sz w:val="24"/>
      <w:szCs w:val="24"/>
      <w:lang w:val="en-GB" w:eastAsia="ko-KR"/>
    </w:rPr>
  </w:style>
  <w:style w:type="paragraph" w:customStyle="1" w:styleId="Lastprinted">
    <w:name w:val="Last printed"/>
    <w:qFormat/>
    <w:rsid w:val="002F0E8A"/>
    <w:rPr>
      <w:rFonts w:ascii="Times New Roman" w:eastAsia="Malgun Gothic" w:hAnsi="Times New Roman"/>
      <w:sz w:val="24"/>
      <w:szCs w:val="24"/>
      <w:lang w:val="en-GB" w:eastAsia="ko-KR"/>
    </w:rPr>
  </w:style>
  <w:style w:type="paragraph" w:customStyle="1" w:styleId="Lastsavedby">
    <w:name w:val="Last saved by"/>
    <w:qFormat/>
    <w:rsid w:val="002F0E8A"/>
    <w:rPr>
      <w:rFonts w:ascii="Times New Roman" w:eastAsia="Malgun Gothic" w:hAnsi="Times New Roman"/>
      <w:sz w:val="24"/>
      <w:szCs w:val="24"/>
      <w:lang w:val="en-GB" w:eastAsia="ko-KR"/>
    </w:rPr>
  </w:style>
  <w:style w:type="paragraph" w:customStyle="1" w:styleId="Filename">
    <w:name w:val="Filename"/>
    <w:qFormat/>
    <w:rsid w:val="002F0E8A"/>
    <w:rPr>
      <w:rFonts w:ascii="Times New Roman" w:eastAsia="Malgun Gothic" w:hAnsi="Times New Roman"/>
      <w:sz w:val="24"/>
      <w:szCs w:val="24"/>
      <w:lang w:val="en-GB" w:eastAsia="ko-KR"/>
    </w:rPr>
  </w:style>
  <w:style w:type="paragraph" w:customStyle="1" w:styleId="Filenameandpath">
    <w:name w:val="Filename and path"/>
    <w:qFormat/>
    <w:rsid w:val="002F0E8A"/>
    <w:rPr>
      <w:rFonts w:ascii="Times New Roman" w:eastAsia="Malgun Gothic" w:hAnsi="Times New Roman"/>
      <w:sz w:val="24"/>
      <w:szCs w:val="24"/>
      <w:lang w:val="en-GB" w:eastAsia="ko-KR"/>
    </w:rPr>
  </w:style>
  <w:style w:type="paragraph" w:customStyle="1" w:styleId="AuthorPageDate">
    <w:name w:val="Author  Page #  Date"/>
    <w:qFormat/>
    <w:rsid w:val="002F0E8A"/>
    <w:rPr>
      <w:rFonts w:ascii="Times New Roman" w:eastAsia="Malgun Gothic" w:hAnsi="Times New Roman"/>
      <w:sz w:val="24"/>
      <w:szCs w:val="24"/>
      <w:lang w:val="en-GB" w:eastAsia="ko-KR"/>
    </w:rPr>
  </w:style>
  <w:style w:type="paragraph" w:customStyle="1" w:styleId="ConfidentialPageDate">
    <w:name w:val="Confidential  Page #  Date"/>
    <w:qFormat/>
    <w:rsid w:val="002F0E8A"/>
    <w:rPr>
      <w:rFonts w:ascii="Times New Roman" w:eastAsia="Malgun Gothic" w:hAnsi="Times New Roman"/>
      <w:sz w:val="24"/>
      <w:szCs w:val="24"/>
      <w:lang w:val="en-GB" w:eastAsia="ko-KR"/>
    </w:rPr>
  </w:style>
  <w:style w:type="paragraph" w:customStyle="1" w:styleId="INDENT1">
    <w:name w:val="INDENT1"/>
    <w:basedOn w:val="Normal"/>
    <w:qFormat/>
    <w:rsid w:val="002F0E8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F0E8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F0E8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F0E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F0E8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F0E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F0E8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2F0E8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2F0E8A"/>
    <w:pPr>
      <w:tabs>
        <w:tab w:val="center" w:pos="4820"/>
        <w:tab w:val="right" w:pos="9640"/>
      </w:tabs>
    </w:pPr>
    <w:rPr>
      <w:lang w:eastAsia="ja-JP"/>
    </w:rPr>
  </w:style>
  <w:style w:type="paragraph" w:customStyle="1" w:styleId="Data">
    <w:name w:val="Data"/>
    <w:basedOn w:val="Normal"/>
    <w:qFormat/>
    <w:rsid w:val="002F0E8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0E8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F0E8A"/>
    <w:pPr>
      <w:overflowPunct w:val="0"/>
      <w:autoSpaceDE w:val="0"/>
      <w:autoSpaceDN w:val="0"/>
      <w:adjustRightInd w:val="0"/>
      <w:textAlignment w:val="baseline"/>
    </w:pPr>
    <w:rPr>
      <w:lang w:eastAsia="ja-JP"/>
    </w:rPr>
  </w:style>
  <w:style w:type="paragraph" w:customStyle="1" w:styleId="TaOC">
    <w:name w:val="TaOC"/>
    <w:basedOn w:val="TAC"/>
    <w:qFormat/>
    <w:rsid w:val="002F0E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F0E8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2F0E8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0E8A"/>
    <w:rPr>
      <w:rFonts w:ascii="Arial" w:hAnsi="Arial"/>
      <w:sz w:val="28"/>
      <w:lang w:val="en-GB" w:eastAsia="en-US" w:bidi="ar-SA"/>
    </w:rPr>
  </w:style>
  <w:style w:type="character" w:customStyle="1" w:styleId="T1Char3">
    <w:name w:val="T1 Char3"/>
    <w:aliases w:val="Header 6 Char Char3"/>
    <w:qFormat/>
    <w:rsid w:val="002F0E8A"/>
    <w:rPr>
      <w:rFonts w:ascii="Arial" w:hAnsi="Arial"/>
      <w:lang w:val="en-GB" w:eastAsia="en-US" w:bidi="ar-SA"/>
    </w:rPr>
  </w:style>
  <w:style w:type="table" w:customStyle="1" w:styleId="Tabellengitternetz1">
    <w:name w:val="Tabellengitternetz1"/>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F0E8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2F0E8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F0E8A"/>
    <w:pPr>
      <w:keepNext w:val="0"/>
      <w:keepLines w:val="0"/>
      <w:spacing w:before="240"/>
      <w:ind w:left="0" w:firstLine="0"/>
    </w:pPr>
    <w:rPr>
      <w:rFonts w:eastAsia="MS Mincho"/>
      <w:bCs/>
      <w:lang w:eastAsia="x-none"/>
    </w:rPr>
  </w:style>
  <w:style w:type="paragraph" w:customStyle="1" w:styleId="a3">
    <w:name w:val="吹き出し"/>
    <w:basedOn w:val="Normal"/>
    <w:semiHidden/>
    <w:rsid w:val="002F0E8A"/>
    <w:rPr>
      <w:rFonts w:ascii="Tahoma" w:eastAsia="MS Mincho" w:hAnsi="Tahoma" w:cs="Tahoma"/>
      <w:sz w:val="16"/>
      <w:szCs w:val="16"/>
      <w:lang w:eastAsia="ko-KR"/>
    </w:rPr>
  </w:style>
  <w:style w:type="paragraph" w:customStyle="1" w:styleId="JK-text-simpledoc">
    <w:name w:val="JK - text - simple doc"/>
    <w:basedOn w:val="BodyText"/>
    <w:autoRedefine/>
    <w:qFormat/>
    <w:rsid w:val="002F0E8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2F0E8A"/>
    <w:pPr>
      <w:spacing w:before="100" w:beforeAutospacing="1" w:after="100" w:afterAutospacing="1"/>
    </w:pPr>
    <w:rPr>
      <w:sz w:val="24"/>
      <w:szCs w:val="24"/>
      <w:lang w:val="en-US" w:eastAsia="ko-KR"/>
    </w:rPr>
  </w:style>
  <w:style w:type="paragraph" w:customStyle="1" w:styleId="11">
    <w:name w:val="吹き出し1"/>
    <w:basedOn w:val="Normal"/>
    <w:semiHidden/>
    <w:qFormat/>
    <w:rsid w:val="002F0E8A"/>
    <w:rPr>
      <w:rFonts w:ascii="Tahoma" w:eastAsia="MS Mincho" w:hAnsi="Tahoma" w:cs="Tahoma"/>
      <w:sz w:val="16"/>
      <w:szCs w:val="16"/>
      <w:lang w:eastAsia="ko-KR"/>
    </w:rPr>
  </w:style>
  <w:style w:type="paragraph" w:customStyle="1" w:styleId="ZchnZchn">
    <w:name w:val="Zchn Zchn"/>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2F0E8A"/>
    <w:rPr>
      <w:rFonts w:ascii="Tahoma" w:eastAsia="MS Mincho" w:hAnsi="Tahoma" w:cs="Tahoma"/>
      <w:sz w:val="16"/>
      <w:szCs w:val="16"/>
      <w:lang w:eastAsia="ko-KR"/>
    </w:rPr>
  </w:style>
  <w:style w:type="paragraph" w:customStyle="1" w:styleId="Note">
    <w:name w:val="Note"/>
    <w:basedOn w:val="B10"/>
    <w:qFormat/>
    <w:rsid w:val="002F0E8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F0E8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F0E8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F0E8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F0E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F0E8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F0E8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F0E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F0E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2F0E8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F0E8A"/>
    <w:pPr>
      <w:tabs>
        <w:tab w:val="left" w:pos="360"/>
      </w:tabs>
      <w:ind w:left="360" w:hanging="360"/>
    </w:pPr>
  </w:style>
  <w:style w:type="paragraph" w:customStyle="1" w:styleId="Para1">
    <w:name w:val="Para1"/>
    <w:basedOn w:val="Normal"/>
    <w:qFormat/>
    <w:rsid w:val="002F0E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F0E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F0E8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F0E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F0E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F0E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F0E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F0E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F0E8A"/>
    <w:pPr>
      <w:spacing w:before="120"/>
      <w:outlineLvl w:val="2"/>
    </w:pPr>
    <w:rPr>
      <w:sz w:val="28"/>
    </w:rPr>
  </w:style>
  <w:style w:type="paragraph" w:customStyle="1" w:styleId="Heading2Head2A2">
    <w:name w:val="Heading 2.Head2A.2"/>
    <w:basedOn w:val="Heading1"/>
    <w:next w:val="Normal"/>
    <w:qFormat/>
    <w:rsid w:val="002F0E8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2F0E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F0E8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F0E8A"/>
    <w:pPr>
      <w:spacing w:before="120"/>
      <w:outlineLvl w:val="2"/>
    </w:pPr>
    <w:rPr>
      <w:rFonts w:eastAsia="MS Mincho"/>
      <w:sz w:val="28"/>
      <w:lang w:eastAsia="de-DE"/>
    </w:rPr>
  </w:style>
  <w:style w:type="paragraph" w:customStyle="1" w:styleId="Reference">
    <w:name w:val="Reference"/>
    <w:basedOn w:val="Normal"/>
    <w:qFormat/>
    <w:rsid w:val="002F0E8A"/>
    <w:pPr>
      <w:spacing w:after="0"/>
      <w:ind w:left="567" w:hanging="283"/>
    </w:pPr>
    <w:rPr>
      <w:rFonts w:eastAsia="MS Mincho"/>
      <w:lang w:eastAsia="en-GB"/>
    </w:rPr>
  </w:style>
  <w:style w:type="paragraph" w:customStyle="1" w:styleId="Bullets">
    <w:name w:val="Bullets"/>
    <w:basedOn w:val="BodyText"/>
    <w:qFormat/>
    <w:rsid w:val="002F0E8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2F0E8A"/>
    <w:pPr>
      <w:spacing w:after="220"/>
      <w:ind w:left="1298"/>
    </w:pPr>
    <w:rPr>
      <w:rFonts w:ascii="Arial" w:eastAsia="SimSun" w:hAnsi="Arial"/>
      <w:lang w:val="en-US" w:eastAsia="en-GB"/>
    </w:rPr>
  </w:style>
  <w:style w:type="numbering" w:customStyle="1" w:styleId="12">
    <w:name w:val="无列表1"/>
    <w:next w:val="NoList"/>
    <w:semiHidden/>
    <w:rsid w:val="002F0E8A"/>
  </w:style>
  <w:style w:type="paragraph" w:customStyle="1" w:styleId="1030302">
    <w:name w:val="样式 样式 标题 1 + 两端对齐 段前: 0.3 行 段后: 0.3 行 行距: 单倍行距 + 段前: 0.2 行 段后: ..."/>
    <w:basedOn w:val="Normal"/>
    <w:autoRedefine/>
    <w:qFormat/>
    <w:rsid w:val="002F0E8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2F0E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F0E8A"/>
    <w:rPr>
      <w:rFonts w:eastAsia="Malgun Gothic"/>
      <w:kern w:val="2"/>
    </w:rPr>
  </w:style>
  <w:style w:type="character" w:customStyle="1" w:styleId="StyleTACChar">
    <w:name w:val="Style TAC + Char"/>
    <w:link w:val="StyleTAC"/>
    <w:qFormat/>
    <w:rsid w:val="002F0E8A"/>
    <w:rPr>
      <w:rFonts w:ascii="Arial" w:eastAsia="Malgun Gothic" w:hAnsi="Arial"/>
      <w:kern w:val="2"/>
      <w:sz w:val="18"/>
      <w:lang w:val="en-GB" w:eastAsia="en-US"/>
    </w:rPr>
  </w:style>
  <w:style w:type="character" w:customStyle="1" w:styleId="CharChar29">
    <w:name w:val="Char Char29"/>
    <w:qFormat/>
    <w:rsid w:val="002F0E8A"/>
    <w:rPr>
      <w:rFonts w:ascii="Arial" w:hAnsi="Arial"/>
      <w:sz w:val="36"/>
      <w:lang w:val="en-GB" w:eastAsia="en-US" w:bidi="ar-SA"/>
    </w:rPr>
  </w:style>
  <w:style w:type="character" w:customStyle="1" w:styleId="CharChar28">
    <w:name w:val="Char Char28"/>
    <w:qFormat/>
    <w:rsid w:val="002F0E8A"/>
    <w:rPr>
      <w:rFonts w:ascii="Arial" w:hAnsi="Arial"/>
      <w:sz w:val="32"/>
      <w:lang w:val="en-GB"/>
    </w:rPr>
  </w:style>
  <w:style w:type="character" w:customStyle="1" w:styleId="msoins00">
    <w:name w:val="msoins0"/>
    <w:qFormat/>
    <w:rsid w:val="002F0E8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0E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F0E8A"/>
    <w:rPr>
      <w:rFonts w:ascii="Arial" w:hAnsi="Arial"/>
      <w:sz w:val="22"/>
      <w:lang w:val="en-GB" w:eastAsia="en-GB" w:bidi="ar-SA"/>
    </w:rPr>
  </w:style>
  <w:style w:type="character" w:customStyle="1" w:styleId="B1Zchn">
    <w:name w:val="B1 Zchn"/>
    <w:qFormat/>
    <w:rsid w:val="002F0E8A"/>
    <w:rPr>
      <w:rFonts w:ascii="Times New Roman" w:hAnsi="Times New Roman"/>
      <w:lang w:val="en-GB"/>
    </w:rPr>
  </w:style>
  <w:style w:type="character" w:customStyle="1" w:styleId="GuidanceChar">
    <w:name w:val="Guidance Char"/>
    <w:link w:val="Guidance"/>
    <w:qFormat/>
    <w:rsid w:val="002F0E8A"/>
    <w:rPr>
      <w:rFonts w:ascii="Times New Roman" w:hAnsi="Times New Roman"/>
      <w:i/>
      <w:color w:val="0000FF"/>
      <w:lang w:val="en-GB" w:eastAsia="en-US"/>
    </w:rPr>
  </w:style>
  <w:style w:type="paragraph" w:customStyle="1" w:styleId="msonormal0">
    <w:name w:val="msonormal"/>
    <w:basedOn w:val="Normal"/>
    <w:qFormat/>
    <w:rsid w:val="002F0E8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F0E8A"/>
    <w:rPr>
      <w:rFonts w:ascii="Times New Roman" w:hAnsi="Times New Roman"/>
      <w:lang w:val="en-GB" w:eastAsia="ko-KR"/>
    </w:rPr>
  </w:style>
  <w:style w:type="paragraph" w:customStyle="1" w:styleId="a4">
    <w:name w:val="样式 页眉"/>
    <w:basedOn w:val="Header"/>
    <w:link w:val="Char"/>
    <w:qFormat/>
    <w:rsid w:val="002F0E8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2F0E8A"/>
    <w:rPr>
      <w:rFonts w:ascii="Times New Roman" w:eastAsia="MS Mincho" w:hAnsi="Times New Roman"/>
      <w:lang w:val="en-GB" w:eastAsia="en-GB"/>
    </w:rPr>
  </w:style>
  <w:style w:type="character" w:customStyle="1" w:styleId="Char">
    <w:name w:val="样式 页眉 Char"/>
    <w:link w:val="a4"/>
    <w:qFormat/>
    <w:rsid w:val="002F0E8A"/>
    <w:rPr>
      <w:rFonts w:ascii="Arial" w:eastAsia="Arial" w:hAnsi="Arial"/>
      <w:b/>
      <w:bCs/>
      <w:noProof/>
      <w:sz w:val="22"/>
      <w:lang w:val="en-GB" w:eastAsia="en-US"/>
    </w:rPr>
  </w:style>
  <w:style w:type="character" w:customStyle="1" w:styleId="B1Char1">
    <w:name w:val="B1 Char1"/>
    <w:qFormat/>
    <w:rsid w:val="002F0E8A"/>
    <w:rPr>
      <w:lang w:val="en-GB"/>
    </w:rPr>
  </w:style>
  <w:style w:type="paragraph" w:customStyle="1" w:styleId="13">
    <w:name w:val="修订1"/>
    <w:hidden/>
    <w:semiHidden/>
    <w:qFormat/>
    <w:rsid w:val="002F0E8A"/>
    <w:rPr>
      <w:rFonts w:ascii="Times New Roman" w:eastAsia="Batang" w:hAnsi="Times New Roman"/>
      <w:lang w:val="en-GB" w:eastAsia="en-US"/>
    </w:rPr>
  </w:style>
  <w:style w:type="paragraph" w:customStyle="1" w:styleId="31">
    <w:name w:val="吹き出し3"/>
    <w:basedOn w:val="Normal"/>
    <w:semiHidden/>
    <w:qFormat/>
    <w:rsid w:val="002F0E8A"/>
    <w:rPr>
      <w:rFonts w:ascii="Tahoma" w:eastAsia="MS Mincho" w:hAnsi="Tahoma" w:cs="Tahoma"/>
      <w:sz w:val="16"/>
      <w:szCs w:val="16"/>
    </w:rPr>
  </w:style>
  <w:style w:type="paragraph" w:customStyle="1" w:styleId="5">
    <w:name w:val="吹き出し5"/>
    <w:basedOn w:val="Normal"/>
    <w:semiHidden/>
    <w:qFormat/>
    <w:rsid w:val="002F0E8A"/>
    <w:rPr>
      <w:rFonts w:ascii="Tahoma" w:eastAsia="MS Mincho" w:hAnsi="Tahoma" w:cs="Tahoma"/>
      <w:sz w:val="16"/>
      <w:szCs w:val="16"/>
    </w:rPr>
  </w:style>
  <w:style w:type="character" w:customStyle="1" w:styleId="B3Char">
    <w:name w:val="B3 Char"/>
    <w:link w:val="B30"/>
    <w:qFormat/>
    <w:rsid w:val="002F0E8A"/>
    <w:rPr>
      <w:rFonts w:ascii="Times New Roman" w:hAnsi="Times New Roman"/>
      <w:lang w:val="en-GB" w:eastAsia="en-US"/>
    </w:rPr>
  </w:style>
  <w:style w:type="paragraph" w:customStyle="1" w:styleId="CharChar24">
    <w:name w:val="Char Char24"/>
    <w:basedOn w:val="Normal"/>
    <w:semiHidden/>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0E8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0E8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0E8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0E8A"/>
    <w:rPr>
      <w:rFonts w:ascii="Times New Roman" w:eastAsia="Yu Mincho" w:hAnsi="Times New Roman"/>
      <w:lang w:val="en-GB" w:eastAsia="en-US"/>
    </w:rPr>
  </w:style>
  <w:style w:type="paragraph" w:customStyle="1" w:styleId="MotorolaResponse1">
    <w:name w:val="Motorola Response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0E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0E8A"/>
    <w:rPr>
      <w:rFonts w:ascii="Times New Roman" w:eastAsia="Batang" w:hAnsi="Times New Roman"/>
      <w:sz w:val="24"/>
      <w:lang w:eastAsia="en-US"/>
    </w:rPr>
  </w:style>
  <w:style w:type="paragraph" w:customStyle="1" w:styleId="FBCharCharCharChar1">
    <w:name w:val="FB Char Char Char Char1"/>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0E8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0E8A"/>
    <w:rPr>
      <w:rFonts w:ascii="Arial" w:eastAsia="Arial" w:hAnsi="Arial"/>
      <w:sz w:val="28"/>
      <w:lang w:val="en-GB" w:eastAsia="en-US"/>
    </w:rPr>
  </w:style>
  <w:style w:type="paragraph" w:customStyle="1" w:styleId="a">
    <w:name w:val="表格题注"/>
    <w:next w:val="Normal"/>
    <w:qFormat/>
    <w:rsid w:val="002F0E8A"/>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2F0E8A"/>
    <w:pPr>
      <w:numPr>
        <w:numId w:val="13"/>
      </w:numPr>
      <w:jc w:val="center"/>
    </w:pPr>
    <w:rPr>
      <w:rFonts w:ascii="Times New Roman" w:eastAsia="Yu Mincho" w:hAnsi="Times New Roman"/>
      <w:b/>
      <w:lang w:val="en-GB" w:eastAsia="zh-CN"/>
    </w:rPr>
  </w:style>
  <w:style w:type="character" w:customStyle="1" w:styleId="textbodybold1">
    <w:name w:val="textbodybold1"/>
    <w:qFormat/>
    <w:rsid w:val="002F0E8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0E8A"/>
    <w:rPr>
      <w:vanish w:val="0"/>
      <w:color w:val="FF0000"/>
      <w:lang w:eastAsia="en-US"/>
    </w:rPr>
  </w:style>
  <w:style w:type="character" w:customStyle="1" w:styleId="ListChar">
    <w:name w:val="List Char"/>
    <w:link w:val="List"/>
    <w:qFormat/>
    <w:rsid w:val="002F0E8A"/>
    <w:rPr>
      <w:rFonts w:ascii="Times New Roman" w:hAnsi="Times New Roman"/>
      <w:lang w:val="en-GB" w:eastAsia="en-US"/>
    </w:rPr>
  </w:style>
  <w:style w:type="character" w:customStyle="1" w:styleId="List2Char">
    <w:name w:val="List 2 Char"/>
    <w:link w:val="List2"/>
    <w:qFormat/>
    <w:rsid w:val="002F0E8A"/>
    <w:rPr>
      <w:rFonts w:ascii="Times New Roman" w:hAnsi="Times New Roman"/>
      <w:lang w:val="en-GB" w:eastAsia="en-US"/>
    </w:rPr>
  </w:style>
  <w:style w:type="character" w:customStyle="1" w:styleId="ListBullet3Char">
    <w:name w:val="List Bullet 3 Char"/>
    <w:link w:val="ListBullet3"/>
    <w:qFormat/>
    <w:rsid w:val="002F0E8A"/>
    <w:rPr>
      <w:rFonts w:ascii="Times New Roman" w:hAnsi="Times New Roman"/>
      <w:lang w:val="en-GB" w:eastAsia="en-US"/>
    </w:rPr>
  </w:style>
  <w:style w:type="character" w:customStyle="1" w:styleId="ListBullet2Char">
    <w:name w:val="List Bullet 2 Char"/>
    <w:link w:val="ListBullet2"/>
    <w:qFormat/>
    <w:rsid w:val="002F0E8A"/>
    <w:rPr>
      <w:rFonts w:ascii="Times New Roman" w:hAnsi="Times New Roman"/>
      <w:lang w:val="en-GB" w:eastAsia="en-US"/>
    </w:rPr>
  </w:style>
  <w:style w:type="character" w:customStyle="1" w:styleId="ListBulletChar">
    <w:name w:val="List Bullet Char"/>
    <w:link w:val="ListBullet"/>
    <w:qFormat/>
    <w:rsid w:val="002F0E8A"/>
    <w:rPr>
      <w:rFonts w:ascii="Times New Roman" w:hAnsi="Times New Roman"/>
      <w:lang w:val="en-GB" w:eastAsia="en-US"/>
    </w:rPr>
  </w:style>
  <w:style w:type="character" w:customStyle="1" w:styleId="1Char0">
    <w:name w:val="样式1 Char"/>
    <w:link w:val="1"/>
    <w:qFormat/>
    <w:rsid w:val="002F0E8A"/>
    <w:rPr>
      <w:rFonts w:ascii="Arial" w:hAnsi="Arial"/>
      <w:sz w:val="18"/>
      <w:lang w:eastAsia="ja-JP"/>
    </w:rPr>
  </w:style>
  <w:style w:type="character" w:customStyle="1" w:styleId="superscript">
    <w:name w:val="superscript"/>
    <w:qFormat/>
    <w:rsid w:val="002F0E8A"/>
    <w:rPr>
      <w:rFonts w:ascii="Bookman" w:hAnsi="Bookman"/>
      <w:position w:val="6"/>
      <w:sz w:val="18"/>
    </w:rPr>
  </w:style>
  <w:style w:type="character" w:customStyle="1" w:styleId="NOChar1">
    <w:name w:val="NO Char1"/>
    <w:qFormat/>
    <w:rsid w:val="002F0E8A"/>
    <w:rPr>
      <w:rFonts w:eastAsia="MS Mincho"/>
      <w:lang w:val="en-GB" w:eastAsia="en-US" w:bidi="ar-SA"/>
    </w:rPr>
  </w:style>
  <w:style w:type="paragraph" w:customStyle="1" w:styleId="textintend1">
    <w:name w:val="text intend 1"/>
    <w:basedOn w:val="text"/>
    <w:qFormat/>
    <w:rsid w:val="002F0E8A"/>
    <w:pPr>
      <w:widowControl/>
      <w:tabs>
        <w:tab w:val="left" w:pos="992"/>
      </w:tabs>
      <w:spacing w:after="120"/>
      <w:ind w:left="992" w:hanging="425"/>
    </w:pPr>
    <w:rPr>
      <w:rFonts w:eastAsia="MS Mincho"/>
      <w:lang w:val="en-US"/>
    </w:rPr>
  </w:style>
  <w:style w:type="paragraph" w:customStyle="1" w:styleId="TabList">
    <w:name w:val="TabList"/>
    <w:basedOn w:val="Normal"/>
    <w:qFormat/>
    <w:rsid w:val="002F0E8A"/>
    <w:pPr>
      <w:tabs>
        <w:tab w:val="left" w:pos="1134"/>
      </w:tabs>
      <w:spacing w:after="0"/>
    </w:pPr>
    <w:rPr>
      <w:rFonts w:eastAsia="MS Mincho"/>
    </w:rPr>
  </w:style>
  <w:style w:type="character" w:customStyle="1" w:styleId="BodyText2Char1">
    <w:name w:val="Body Text 2 Char1"/>
    <w:qFormat/>
    <w:rsid w:val="002F0E8A"/>
    <w:rPr>
      <w:lang w:val="en-GB"/>
    </w:rPr>
  </w:style>
  <w:style w:type="character" w:customStyle="1" w:styleId="EndnoteTextChar1">
    <w:name w:val="Endnote Text Char1"/>
    <w:qFormat/>
    <w:rsid w:val="002F0E8A"/>
    <w:rPr>
      <w:lang w:val="en-GB"/>
    </w:rPr>
  </w:style>
  <w:style w:type="character" w:customStyle="1" w:styleId="TitleChar1">
    <w:name w:val="Title Char1"/>
    <w:qFormat/>
    <w:rsid w:val="002F0E8A"/>
    <w:rPr>
      <w:rFonts w:ascii="Cambria" w:eastAsia="Times New Roman" w:hAnsi="Cambria" w:cs="Times New Roman"/>
      <w:b/>
      <w:bCs/>
      <w:kern w:val="28"/>
      <w:sz w:val="32"/>
      <w:szCs w:val="32"/>
      <w:lang w:val="en-GB"/>
    </w:rPr>
  </w:style>
  <w:style w:type="paragraph" w:customStyle="1" w:styleId="textintend2">
    <w:name w:val="text intend 2"/>
    <w:basedOn w:val="text"/>
    <w:qFormat/>
    <w:rsid w:val="002F0E8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0E8A"/>
    <w:rPr>
      <w:lang w:val="en-GB"/>
    </w:rPr>
  </w:style>
  <w:style w:type="character" w:customStyle="1" w:styleId="BodyTextIndentChar1">
    <w:name w:val="Body Text Indent Char1"/>
    <w:qFormat/>
    <w:rsid w:val="002F0E8A"/>
    <w:rPr>
      <w:lang w:val="en-GB"/>
    </w:rPr>
  </w:style>
  <w:style w:type="character" w:customStyle="1" w:styleId="BodyText3Char1">
    <w:name w:val="Body Text 3 Char1"/>
    <w:qFormat/>
    <w:rsid w:val="002F0E8A"/>
    <w:rPr>
      <w:sz w:val="16"/>
      <w:szCs w:val="16"/>
      <w:lang w:val="en-GB"/>
    </w:rPr>
  </w:style>
  <w:style w:type="paragraph" w:customStyle="1" w:styleId="text">
    <w:name w:val="text"/>
    <w:basedOn w:val="Normal"/>
    <w:qFormat/>
    <w:rsid w:val="002F0E8A"/>
    <w:pPr>
      <w:widowControl w:val="0"/>
      <w:spacing w:after="240"/>
      <w:jc w:val="both"/>
    </w:pPr>
    <w:rPr>
      <w:rFonts w:eastAsia="SimSun"/>
      <w:sz w:val="24"/>
      <w:lang w:val="en-AU"/>
    </w:rPr>
  </w:style>
  <w:style w:type="paragraph" w:customStyle="1" w:styleId="berschrift1H1">
    <w:name w:val="Überschrift 1.H1"/>
    <w:basedOn w:val="Normal"/>
    <w:next w:val="Normal"/>
    <w:qFormat/>
    <w:rsid w:val="002F0E8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F0E8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F0E8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F0E8A"/>
    <w:pPr>
      <w:spacing w:after="240"/>
      <w:jc w:val="both"/>
    </w:pPr>
    <w:rPr>
      <w:rFonts w:ascii="Helvetica" w:eastAsia="SimSun" w:hAnsi="Helvetica"/>
    </w:rPr>
  </w:style>
  <w:style w:type="paragraph" w:customStyle="1" w:styleId="List1">
    <w:name w:val="List1"/>
    <w:basedOn w:val="Normal"/>
    <w:qFormat/>
    <w:rsid w:val="002F0E8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F0E8A"/>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2F0E8A"/>
    <w:pPr>
      <w:spacing w:before="120" w:after="0"/>
      <w:jc w:val="both"/>
    </w:pPr>
    <w:rPr>
      <w:rFonts w:eastAsia="SimSun"/>
      <w:lang w:val="en-US"/>
    </w:rPr>
  </w:style>
  <w:style w:type="paragraph" w:customStyle="1" w:styleId="centered">
    <w:name w:val="centered"/>
    <w:basedOn w:val="Normal"/>
    <w:qFormat/>
    <w:rsid w:val="002F0E8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2F0E8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0E8A"/>
    <w:rPr>
      <w:rFonts w:ascii="Times New Roman" w:eastAsia="Batang" w:hAnsi="Times New Roman"/>
      <w:lang w:val="en-GB" w:eastAsia="en-US"/>
    </w:rPr>
  </w:style>
  <w:style w:type="numbering" w:customStyle="1" w:styleId="14">
    <w:name w:val="リストなし1"/>
    <w:next w:val="NoList"/>
    <w:uiPriority w:val="99"/>
    <w:semiHidden/>
    <w:unhideWhenUsed/>
    <w:rsid w:val="002F0E8A"/>
  </w:style>
  <w:style w:type="paragraph" w:customStyle="1" w:styleId="81">
    <w:name w:val="表 (赤)  81"/>
    <w:basedOn w:val="Normal"/>
    <w:uiPriority w:val="34"/>
    <w:qFormat/>
    <w:rsid w:val="002F0E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0E8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0E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0E8A"/>
    <w:rPr>
      <w:rFonts w:ascii="Times New Roman" w:eastAsia="SimSun" w:hAnsi="Times New Roman"/>
      <w:lang w:val="en-GB" w:eastAsia="en-US"/>
    </w:rPr>
  </w:style>
  <w:style w:type="character" w:styleId="PlaceholderText">
    <w:name w:val="Placeholder Text"/>
    <w:uiPriority w:val="99"/>
    <w:unhideWhenUsed/>
    <w:qFormat/>
    <w:rsid w:val="002F0E8A"/>
    <w:rPr>
      <w:color w:val="808080"/>
    </w:rPr>
  </w:style>
  <w:style w:type="paragraph" w:customStyle="1" w:styleId="LGTdoc">
    <w:name w:val="LGTdoc_본문"/>
    <w:basedOn w:val="Normal"/>
    <w:qFormat/>
    <w:rsid w:val="002F0E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0E8A"/>
    <w:pPr>
      <w:spacing w:after="240"/>
      <w:jc w:val="both"/>
    </w:pPr>
    <w:rPr>
      <w:rFonts w:ascii="Arial" w:eastAsia="SimSun" w:hAnsi="Arial"/>
      <w:szCs w:val="24"/>
    </w:rPr>
  </w:style>
  <w:style w:type="paragraph" w:customStyle="1" w:styleId="ECCFootnote">
    <w:name w:val="ECC Footnote"/>
    <w:basedOn w:val="Normal"/>
    <w:autoRedefine/>
    <w:uiPriority w:val="99"/>
    <w:qFormat/>
    <w:rsid w:val="002F0E8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0E8A"/>
    <w:rPr>
      <w:rFonts w:ascii="Arial" w:eastAsia="SimSun" w:hAnsi="Arial"/>
      <w:szCs w:val="24"/>
      <w:lang w:val="en-GB" w:eastAsia="en-US"/>
    </w:rPr>
  </w:style>
  <w:style w:type="paragraph" w:customStyle="1" w:styleId="Text1">
    <w:name w:val="Text 1"/>
    <w:basedOn w:val="Normal"/>
    <w:qFormat/>
    <w:rsid w:val="002F0E8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0E8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0E8A"/>
  </w:style>
  <w:style w:type="paragraph" w:customStyle="1" w:styleId="cita">
    <w:name w:val="cita"/>
    <w:basedOn w:val="Normal"/>
    <w:qFormat/>
    <w:rsid w:val="002F0E8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0E8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0E8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0E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0E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F0E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0E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0E8A"/>
    <w:rPr>
      <w:vanish w:val="0"/>
      <w:webHidden w:val="0"/>
      <w:color w:val="000000"/>
      <w:specVanish w:val="0"/>
    </w:rPr>
  </w:style>
  <w:style w:type="paragraph" w:customStyle="1" w:styleId="Equation">
    <w:name w:val="Equation"/>
    <w:basedOn w:val="Normal"/>
    <w:next w:val="Normal"/>
    <w:link w:val="EquationChar"/>
    <w:qFormat/>
    <w:rsid w:val="002F0E8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0E8A"/>
    <w:rPr>
      <w:rFonts w:ascii="Times New Roman" w:eastAsia="SimSun" w:hAnsi="Times New Roman"/>
      <w:sz w:val="22"/>
      <w:szCs w:val="22"/>
      <w:lang w:val="en-GB" w:eastAsia="en-US"/>
    </w:rPr>
  </w:style>
  <w:style w:type="character" w:customStyle="1" w:styleId="apple-converted-space">
    <w:name w:val="apple-converted-space"/>
    <w:qFormat/>
    <w:rsid w:val="002F0E8A"/>
  </w:style>
  <w:style w:type="character" w:customStyle="1" w:styleId="shorttext">
    <w:name w:val="short_text"/>
    <w:qFormat/>
    <w:rsid w:val="002F0E8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0E8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0E8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0E8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0E8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0E8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0E8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0E8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0E8A"/>
    <w:rPr>
      <w:rFonts w:ascii="Times New Roman" w:eastAsia="Yu Mincho" w:hAnsi="Times New Roman"/>
      <w:lang w:val="en-GB" w:eastAsia="en-US"/>
    </w:rPr>
  </w:style>
  <w:style w:type="paragraph" w:customStyle="1" w:styleId="42">
    <w:name w:val="吹き出し4"/>
    <w:basedOn w:val="Normal"/>
    <w:semiHidden/>
    <w:qFormat/>
    <w:rsid w:val="002F0E8A"/>
    <w:rPr>
      <w:rFonts w:ascii="Tahoma" w:eastAsia="MS Mincho" w:hAnsi="Tahoma" w:cs="Tahoma"/>
      <w:sz w:val="16"/>
      <w:szCs w:val="16"/>
    </w:rPr>
  </w:style>
  <w:style w:type="paragraph" w:customStyle="1" w:styleId="tac0">
    <w:name w:val="tac"/>
    <w:basedOn w:val="Normal"/>
    <w:uiPriority w:val="99"/>
    <w:qFormat/>
    <w:rsid w:val="002F0E8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F0E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0E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0E8A"/>
  </w:style>
  <w:style w:type="table" w:customStyle="1" w:styleId="311">
    <w:name w:val="网格型3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0E8A"/>
  </w:style>
  <w:style w:type="table" w:customStyle="1" w:styleId="TableClassic21">
    <w:name w:val="Table Classic 21"/>
    <w:basedOn w:val="TableNormal"/>
    <w:next w:val="TableClassic2"/>
    <w:qFormat/>
    <w:rsid w:val="002F0E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2F0E8A"/>
    <w:rPr>
      <w:rFonts w:ascii="Times New Roman" w:eastAsia="Batang" w:hAnsi="Times New Roman"/>
      <w:lang w:val="en-GB" w:eastAsia="en-US"/>
    </w:rPr>
  </w:style>
  <w:style w:type="paragraph" w:customStyle="1" w:styleId="TOC92">
    <w:name w:val="TOC 92"/>
    <w:basedOn w:val="TOC8"/>
    <w:qFormat/>
    <w:rsid w:val="002F0E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0E8A"/>
    <w:rPr>
      <w:lang w:val="en-GB" w:eastAsia="ja-JP" w:bidi="ar-SA"/>
    </w:rPr>
  </w:style>
  <w:style w:type="character" w:customStyle="1" w:styleId="CharChar42">
    <w:name w:val="Char Char42"/>
    <w:qFormat/>
    <w:rsid w:val="002F0E8A"/>
    <w:rPr>
      <w:rFonts w:ascii="Courier New" w:hAnsi="Courier New" w:cs="Courier New" w:hint="default"/>
      <w:lang w:val="nb-NO" w:eastAsia="ja-JP" w:bidi="ar-SA"/>
    </w:rPr>
  </w:style>
  <w:style w:type="character" w:customStyle="1" w:styleId="CharChar72">
    <w:name w:val="Char Char72"/>
    <w:semiHidden/>
    <w:qFormat/>
    <w:rsid w:val="002F0E8A"/>
    <w:rPr>
      <w:rFonts w:ascii="Tahoma" w:hAnsi="Tahoma" w:cs="Tahoma" w:hint="default"/>
      <w:shd w:val="clear" w:color="auto" w:fill="000080"/>
      <w:lang w:val="en-GB" w:eastAsia="en-US"/>
    </w:rPr>
  </w:style>
  <w:style w:type="character" w:customStyle="1" w:styleId="CharChar102">
    <w:name w:val="Char Char102"/>
    <w:semiHidden/>
    <w:qFormat/>
    <w:rsid w:val="002F0E8A"/>
    <w:rPr>
      <w:rFonts w:ascii="Times New Roman" w:hAnsi="Times New Roman" w:cs="Times New Roman" w:hint="default"/>
      <w:lang w:val="en-GB" w:eastAsia="en-US"/>
    </w:rPr>
  </w:style>
  <w:style w:type="character" w:customStyle="1" w:styleId="CharChar92">
    <w:name w:val="Char Char92"/>
    <w:semiHidden/>
    <w:qFormat/>
    <w:rsid w:val="002F0E8A"/>
    <w:rPr>
      <w:rFonts w:ascii="Tahoma" w:hAnsi="Tahoma" w:cs="Tahoma" w:hint="default"/>
      <w:sz w:val="16"/>
      <w:szCs w:val="16"/>
      <w:lang w:val="en-GB" w:eastAsia="en-US"/>
    </w:rPr>
  </w:style>
  <w:style w:type="character" w:customStyle="1" w:styleId="CharChar82">
    <w:name w:val="Char Char82"/>
    <w:semiHidden/>
    <w:qFormat/>
    <w:rsid w:val="002F0E8A"/>
    <w:rPr>
      <w:rFonts w:ascii="Times New Roman" w:hAnsi="Times New Roman" w:cs="Times New Roman" w:hint="default"/>
      <w:b/>
      <w:bCs/>
      <w:lang w:val="en-GB" w:eastAsia="en-US"/>
    </w:rPr>
  </w:style>
  <w:style w:type="character" w:customStyle="1" w:styleId="CharChar292">
    <w:name w:val="Char Char292"/>
    <w:qFormat/>
    <w:rsid w:val="002F0E8A"/>
    <w:rPr>
      <w:rFonts w:ascii="Arial" w:hAnsi="Arial" w:cs="Arial" w:hint="default"/>
      <w:sz w:val="36"/>
      <w:lang w:val="en-GB" w:eastAsia="en-US" w:bidi="ar-SA"/>
    </w:rPr>
  </w:style>
  <w:style w:type="character" w:customStyle="1" w:styleId="CharChar282">
    <w:name w:val="Char Char282"/>
    <w:qFormat/>
    <w:rsid w:val="002F0E8A"/>
    <w:rPr>
      <w:rFonts w:ascii="Arial" w:hAnsi="Arial" w:cs="Arial" w:hint="default"/>
      <w:sz w:val="32"/>
      <w:lang w:val="en-GB"/>
    </w:rPr>
  </w:style>
  <w:style w:type="character" w:customStyle="1" w:styleId="ZchnZchn52">
    <w:name w:val="Zchn Zchn52"/>
    <w:qFormat/>
    <w:rsid w:val="002F0E8A"/>
    <w:rPr>
      <w:rFonts w:ascii="Courier New" w:eastAsia="Batang" w:hAnsi="Courier New"/>
      <w:lang w:val="nb-NO" w:eastAsia="en-US" w:bidi="ar-SA"/>
    </w:rPr>
  </w:style>
  <w:style w:type="paragraph" w:customStyle="1" w:styleId="TOC911">
    <w:name w:val="TOC 911"/>
    <w:basedOn w:val="TOC8"/>
    <w:qFormat/>
    <w:rsid w:val="002F0E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F0E8A"/>
    <w:rPr>
      <w:color w:val="808080"/>
      <w:shd w:val="clear" w:color="auto" w:fill="E6E6E6"/>
    </w:rPr>
  </w:style>
  <w:style w:type="paragraph" w:customStyle="1" w:styleId="CharCharCharCharChar1">
    <w:name w:val="Char 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2F0E8A"/>
    <w:rPr>
      <w:lang w:val="en-GB" w:eastAsia="ja-JP" w:bidi="ar-SA"/>
    </w:rPr>
  </w:style>
  <w:style w:type="paragraph" w:customStyle="1" w:styleId="1Char1">
    <w:name w:val="(文字) (文字)1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0E8A"/>
    <w:rPr>
      <w:rFonts w:ascii="Courier New" w:hAnsi="Courier New"/>
      <w:lang w:val="nb-NO" w:eastAsia="ja-JP" w:bidi="ar-SA"/>
    </w:rPr>
  </w:style>
  <w:style w:type="paragraph" w:customStyle="1" w:styleId="CharCharCharCharCharChar1">
    <w:name w:val="Char Char Char Char Char Char1"/>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0E8A"/>
    <w:rPr>
      <w:rFonts w:ascii="Tahoma" w:hAnsi="Tahoma" w:cs="Tahoma"/>
      <w:shd w:val="clear" w:color="auto" w:fill="000080"/>
      <w:lang w:val="en-GB" w:eastAsia="en-US"/>
    </w:rPr>
  </w:style>
  <w:style w:type="character" w:customStyle="1" w:styleId="ZchnZchn51">
    <w:name w:val="Zchn Zchn51"/>
    <w:qFormat/>
    <w:rsid w:val="002F0E8A"/>
    <w:rPr>
      <w:rFonts w:ascii="Courier New" w:eastAsia="Batang" w:hAnsi="Courier New"/>
      <w:lang w:val="nb-NO" w:eastAsia="en-US" w:bidi="ar-SA"/>
    </w:rPr>
  </w:style>
  <w:style w:type="character" w:customStyle="1" w:styleId="CharChar101">
    <w:name w:val="Char Char101"/>
    <w:semiHidden/>
    <w:qFormat/>
    <w:rsid w:val="002F0E8A"/>
    <w:rPr>
      <w:rFonts w:ascii="Times New Roman" w:hAnsi="Times New Roman"/>
      <w:lang w:val="en-GB" w:eastAsia="en-US"/>
    </w:rPr>
  </w:style>
  <w:style w:type="character" w:customStyle="1" w:styleId="CharChar91">
    <w:name w:val="Char Char91"/>
    <w:semiHidden/>
    <w:qFormat/>
    <w:rsid w:val="002F0E8A"/>
    <w:rPr>
      <w:rFonts w:ascii="Tahoma" w:hAnsi="Tahoma" w:cs="Tahoma"/>
      <w:sz w:val="16"/>
      <w:szCs w:val="16"/>
      <w:lang w:val="en-GB" w:eastAsia="en-US"/>
    </w:rPr>
  </w:style>
  <w:style w:type="character" w:customStyle="1" w:styleId="CharChar81">
    <w:name w:val="Char Char81"/>
    <w:semiHidden/>
    <w:qFormat/>
    <w:rsid w:val="002F0E8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F0E8A"/>
    <w:rPr>
      <w:rFonts w:ascii="Arial" w:hAnsi="Arial"/>
      <w:sz w:val="36"/>
      <w:lang w:val="en-GB" w:eastAsia="en-US" w:bidi="ar-SA"/>
    </w:rPr>
  </w:style>
  <w:style w:type="character" w:customStyle="1" w:styleId="CharChar281">
    <w:name w:val="Char Char281"/>
    <w:qFormat/>
    <w:rsid w:val="002F0E8A"/>
    <w:rPr>
      <w:rFonts w:ascii="Arial" w:hAnsi="Arial"/>
      <w:sz w:val="32"/>
      <w:lang w:val="en-GB"/>
    </w:rPr>
  </w:style>
  <w:style w:type="paragraph" w:customStyle="1" w:styleId="CharChar241">
    <w:name w:val="Char Char241"/>
    <w:basedOn w:val="Normal"/>
    <w:semiHidden/>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F0E8A"/>
  </w:style>
  <w:style w:type="numbering" w:customStyle="1" w:styleId="NoList7">
    <w:name w:val="No List7"/>
    <w:next w:val="NoList"/>
    <w:uiPriority w:val="99"/>
    <w:semiHidden/>
    <w:unhideWhenUsed/>
    <w:rsid w:val="002F0E8A"/>
  </w:style>
  <w:style w:type="table" w:customStyle="1" w:styleId="TableGrid12">
    <w:name w:val="Table Grid12"/>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0E8A"/>
  </w:style>
  <w:style w:type="table" w:customStyle="1" w:styleId="TableGrid111">
    <w:name w:val="Table Grid11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F0E8A"/>
  </w:style>
  <w:style w:type="numbering" w:customStyle="1" w:styleId="NoList32">
    <w:name w:val="No List32"/>
    <w:next w:val="NoList"/>
    <w:uiPriority w:val="99"/>
    <w:semiHidden/>
    <w:unhideWhenUsed/>
    <w:rsid w:val="002F0E8A"/>
  </w:style>
  <w:style w:type="character" w:customStyle="1" w:styleId="FooterChar1">
    <w:name w:val="Footer Char1"/>
    <w:aliases w:val="footer odd Char1,footer Char1,fo Char1,pie de página Char1"/>
    <w:semiHidden/>
    <w:rsid w:val="002F0E8A"/>
    <w:rPr>
      <w:rFonts w:ascii="Times New Roman" w:hAnsi="Times New Roman"/>
      <w:lang w:val="en-GB"/>
    </w:rPr>
  </w:style>
  <w:style w:type="paragraph" w:customStyle="1" w:styleId="CharChar5">
    <w:name w:val="Char Char5"/>
    <w:semiHidden/>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F0E8A"/>
    <w:pPr>
      <w:keepNext/>
      <w:keepLines/>
      <w:spacing w:after="0"/>
      <w:jc w:val="both"/>
    </w:pPr>
    <w:rPr>
      <w:rFonts w:ascii="Arial" w:eastAsia="SimSun" w:hAnsi="Arial"/>
      <w:sz w:val="18"/>
      <w:szCs w:val="18"/>
    </w:rPr>
  </w:style>
  <w:style w:type="character" w:styleId="HTMLSample">
    <w:name w:val="HTML Sample"/>
    <w:rsid w:val="002F0E8A"/>
    <w:rPr>
      <w:rFonts w:ascii="Courier New" w:eastAsia="SimSun" w:hAnsi="Courier New" w:cs="Courier New"/>
      <w:color w:val="0000FF"/>
      <w:kern w:val="2"/>
      <w:lang w:val="en-US" w:eastAsia="zh-CN" w:bidi="ar-SA"/>
    </w:rPr>
  </w:style>
  <w:style w:type="character" w:styleId="LineNumber">
    <w:name w:val="line number"/>
    <w:rsid w:val="002F0E8A"/>
    <w:rPr>
      <w:rFonts w:ascii="Arial" w:eastAsia="SimSun" w:hAnsi="Arial" w:cs="Arial"/>
      <w:color w:val="0000FF"/>
      <w:kern w:val="2"/>
      <w:lang w:val="en-US" w:eastAsia="zh-CN" w:bidi="ar-SA"/>
    </w:rPr>
  </w:style>
  <w:style w:type="paragraph" w:styleId="BlockText">
    <w:name w:val="Block Text"/>
    <w:basedOn w:val="Normal"/>
    <w:rsid w:val="002F0E8A"/>
    <w:pPr>
      <w:spacing w:after="120"/>
      <w:ind w:left="1440" w:right="1440"/>
    </w:pPr>
    <w:rPr>
      <w:rFonts w:eastAsia="MS Mincho"/>
    </w:rPr>
  </w:style>
  <w:style w:type="table" w:customStyle="1" w:styleId="TableGrid5">
    <w:name w:val="Table Grid5"/>
    <w:basedOn w:val="TableNormal"/>
    <w:next w:val="TableGrid"/>
    <w:uiPriority w:val="39"/>
    <w:qFormat/>
    <w:rsid w:val="002F0E8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F0E8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F0E8A"/>
    <w:rPr>
      <w:rFonts w:ascii="Tahoma" w:eastAsia="MS Mincho" w:hAnsi="Tahoma" w:cs="Tahoma"/>
      <w:sz w:val="16"/>
      <w:szCs w:val="16"/>
      <w:lang w:eastAsia="ko-KR"/>
    </w:rPr>
  </w:style>
  <w:style w:type="paragraph" w:customStyle="1" w:styleId="Table0">
    <w:name w:val="Table"/>
    <w:basedOn w:val="Normal"/>
    <w:link w:val="Table1"/>
    <w:qFormat/>
    <w:rsid w:val="002F0E8A"/>
    <w:pPr>
      <w:jc w:val="center"/>
    </w:pPr>
    <w:rPr>
      <w:rFonts w:ascii="Arial" w:eastAsia="SimSun" w:hAnsi="Arial" w:cs="Arial"/>
      <w:b/>
    </w:rPr>
  </w:style>
  <w:style w:type="character" w:customStyle="1" w:styleId="Table1">
    <w:name w:val="Table (文字)"/>
    <w:link w:val="Table0"/>
    <w:rsid w:val="002F0E8A"/>
    <w:rPr>
      <w:rFonts w:ascii="Arial" w:eastAsia="SimSun" w:hAnsi="Arial" w:cs="Arial"/>
      <w:b/>
      <w:lang w:val="en-GB" w:eastAsia="en-US"/>
    </w:rPr>
  </w:style>
  <w:style w:type="character" w:customStyle="1" w:styleId="PLChar">
    <w:name w:val="PL Char"/>
    <w:link w:val="PL"/>
    <w:qFormat/>
    <w:rsid w:val="002F0E8A"/>
    <w:rPr>
      <w:rFonts w:ascii="Courier New" w:hAnsi="Courier New"/>
      <w:noProof/>
      <w:sz w:val="16"/>
      <w:lang w:val="en-GB" w:eastAsia="en-US"/>
    </w:rPr>
  </w:style>
  <w:style w:type="paragraph" w:customStyle="1" w:styleId="ColorfulList-Accent11">
    <w:name w:val="Colorful List - Accent 11"/>
    <w:basedOn w:val="Normal"/>
    <w:uiPriority w:val="34"/>
    <w:qFormat/>
    <w:rsid w:val="002F0E8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F0E8A"/>
    <w:rPr>
      <w:rFonts w:ascii="Times New Roman" w:eastAsia="Batang" w:hAnsi="Times New Roman"/>
      <w:lang w:val="en-GB" w:eastAsia="en-US"/>
    </w:rPr>
  </w:style>
  <w:style w:type="numbering" w:customStyle="1" w:styleId="NoList42">
    <w:name w:val="No List42"/>
    <w:next w:val="NoList"/>
    <w:uiPriority w:val="99"/>
    <w:semiHidden/>
    <w:unhideWhenUsed/>
    <w:rsid w:val="002F0E8A"/>
  </w:style>
  <w:style w:type="numbering" w:customStyle="1" w:styleId="NoList51">
    <w:name w:val="No List51"/>
    <w:next w:val="NoList"/>
    <w:uiPriority w:val="99"/>
    <w:semiHidden/>
    <w:unhideWhenUsed/>
    <w:rsid w:val="002F0E8A"/>
  </w:style>
  <w:style w:type="numbering" w:customStyle="1" w:styleId="NoList211">
    <w:name w:val="No List211"/>
    <w:next w:val="NoList"/>
    <w:uiPriority w:val="99"/>
    <w:semiHidden/>
    <w:unhideWhenUsed/>
    <w:rsid w:val="002F0E8A"/>
  </w:style>
  <w:style w:type="numbering" w:customStyle="1" w:styleId="NoList311">
    <w:name w:val="No List311"/>
    <w:next w:val="NoList"/>
    <w:uiPriority w:val="99"/>
    <w:semiHidden/>
    <w:unhideWhenUsed/>
    <w:rsid w:val="002F0E8A"/>
  </w:style>
  <w:style w:type="numbering" w:customStyle="1" w:styleId="NoList411">
    <w:name w:val="No List411"/>
    <w:next w:val="NoList"/>
    <w:uiPriority w:val="99"/>
    <w:semiHidden/>
    <w:unhideWhenUsed/>
    <w:rsid w:val="002F0E8A"/>
  </w:style>
  <w:style w:type="numbering" w:customStyle="1" w:styleId="NoList61">
    <w:name w:val="No List61"/>
    <w:next w:val="NoList"/>
    <w:uiPriority w:val="99"/>
    <w:semiHidden/>
    <w:unhideWhenUsed/>
    <w:rsid w:val="002F0E8A"/>
  </w:style>
  <w:style w:type="table" w:customStyle="1" w:styleId="TableGrid41">
    <w:name w:val="Table Grid41"/>
    <w:basedOn w:val="TableNormal"/>
    <w:next w:val="TableGrid"/>
    <w:rsid w:val="002F0E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F0E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0E8A"/>
  </w:style>
  <w:style w:type="numbering" w:customStyle="1" w:styleId="NoList1111">
    <w:name w:val="No List1111"/>
    <w:next w:val="NoList"/>
    <w:uiPriority w:val="99"/>
    <w:semiHidden/>
    <w:unhideWhenUsed/>
    <w:rsid w:val="002F0E8A"/>
  </w:style>
  <w:style w:type="numbering" w:customStyle="1" w:styleId="NoList71">
    <w:name w:val="No List71"/>
    <w:next w:val="NoList"/>
    <w:uiPriority w:val="99"/>
    <w:semiHidden/>
    <w:unhideWhenUsed/>
    <w:rsid w:val="002F0E8A"/>
  </w:style>
  <w:style w:type="table" w:customStyle="1" w:styleId="TableGrid121">
    <w:name w:val="Table Grid12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0E8A"/>
  </w:style>
  <w:style w:type="table" w:customStyle="1" w:styleId="TableGrid1111">
    <w:name w:val="Table Grid11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0E8A"/>
  </w:style>
  <w:style w:type="numbering" w:customStyle="1" w:styleId="NoList321">
    <w:name w:val="No List321"/>
    <w:next w:val="NoList"/>
    <w:uiPriority w:val="99"/>
    <w:semiHidden/>
    <w:unhideWhenUsed/>
    <w:rsid w:val="002F0E8A"/>
  </w:style>
  <w:style w:type="paragraph" w:styleId="NoteHeading">
    <w:name w:val="Note Heading"/>
    <w:basedOn w:val="Normal"/>
    <w:next w:val="Normal"/>
    <w:link w:val="NoteHeadingChar"/>
    <w:qFormat/>
    <w:rsid w:val="002F0E8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0E8A"/>
    <w:rPr>
      <w:rFonts w:ascii="Times New Roman" w:eastAsia="MS Mincho" w:hAnsi="Times New Roman"/>
      <w:lang w:val="en-GB" w:eastAsia="zh-CN"/>
    </w:rPr>
  </w:style>
  <w:style w:type="character" w:customStyle="1" w:styleId="19">
    <w:name w:val="不明显参考1"/>
    <w:uiPriority w:val="31"/>
    <w:qFormat/>
    <w:rsid w:val="002F0E8A"/>
    <w:rPr>
      <w:smallCaps/>
      <w:color w:val="5A5A5A"/>
    </w:rPr>
  </w:style>
  <w:style w:type="paragraph" w:customStyle="1" w:styleId="114">
    <w:name w:val="修订11"/>
    <w:hidden/>
    <w:semiHidden/>
    <w:qFormat/>
    <w:rsid w:val="002F0E8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0E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0E8A"/>
    <w:rPr>
      <w:rFonts w:ascii="Times New Roman" w:hAnsi="Times New Roman"/>
      <w:lang w:val="en-GB"/>
    </w:rPr>
  </w:style>
  <w:style w:type="character" w:customStyle="1" w:styleId="EXCar">
    <w:name w:val="EX Car"/>
    <w:qFormat/>
    <w:rsid w:val="002F0E8A"/>
    <w:rPr>
      <w:lang w:val="en-GB" w:eastAsia="en-US"/>
    </w:rPr>
  </w:style>
  <w:style w:type="character" w:customStyle="1" w:styleId="B4Char">
    <w:name w:val="B4 Char"/>
    <w:link w:val="B4"/>
    <w:qFormat/>
    <w:rsid w:val="002F0E8A"/>
    <w:rPr>
      <w:rFonts w:ascii="Times New Roman" w:hAnsi="Times New Roman"/>
      <w:lang w:val="en-GB" w:eastAsia="en-US"/>
    </w:rPr>
  </w:style>
  <w:style w:type="character" w:customStyle="1" w:styleId="1a">
    <w:name w:val="明显强调1"/>
    <w:uiPriority w:val="21"/>
    <w:qFormat/>
    <w:rsid w:val="002F0E8A"/>
    <w:rPr>
      <w:b/>
      <w:bCs/>
      <w:i/>
      <w:iCs/>
      <w:color w:val="4F81BD"/>
    </w:rPr>
  </w:style>
  <w:style w:type="paragraph" w:customStyle="1" w:styleId="B6">
    <w:name w:val="B6"/>
    <w:basedOn w:val="B5"/>
    <w:link w:val="B6Char"/>
    <w:qFormat/>
    <w:rsid w:val="002F0E8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0E8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0E8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0E8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0E8A"/>
    <w:rPr>
      <w:rFonts w:ascii="Times New Roman" w:hAnsi="Times New Roman"/>
      <w:color w:val="FF0000"/>
      <w:lang w:val="en-GB" w:eastAsia="en-US"/>
    </w:rPr>
  </w:style>
  <w:style w:type="character" w:customStyle="1" w:styleId="B5Char">
    <w:name w:val="B5 Char"/>
    <w:link w:val="B5"/>
    <w:qFormat/>
    <w:rsid w:val="002F0E8A"/>
    <w:rPr>
      <w:rFonts w:ascii="Times New Roman" w:hAnsi="Times New Roman"/>
      <w:lang w:val="en-GB" w:eastAsia="en-US"/>
    </w:rPr>
  </w:style>
  <w:style w:type="character" w:customStyle="1" w:styleId="HeadingChar">
    <w:name w:val="Heading Char"/>
    <w:qFormat/>
    <w:rsid w:val="002F0E8A"/>
    <w:rPr>
      <w:rFonts w:ascii="Arial" w:eastAsia="SimSun" w:hAnsi="Arial"/>
      <w:b/>
      <w:sz w:val="22"/>
    </w:rPr>
  </w:style>
  <w:style w:type="character" w:customStyle="1" w:styleId="B6Char">
    <w:name w:val="B6 Char"/>
    <w:link w:val="B6"/>
    <w:qFormat/>
    <w:rsid w:val="002F0E8A"/>
    <w:rPr>
      <w:rFonts w:ascii="Times New Roman" w:hAnsi="Times New Roman"/>
      <w:lang w:val="en-GB" w:eastAsia="zh-CN"/>
    </w:rPr>
  </w:style>
  <w:style w:type="table" w:customStyle="1" w:styleId="TableStyle1">
    <w:name w:val="Table Style1"/>
    <w:basedOn w:val="TableNormal"/>
    <w:qFormat/>
    <w:rsid w:val="002F0E8A"/>
    <w:rPr>
      <w:rFonts w:ascii="Times New Roman" w:eastAsia="MS Mincho" w:hAnsi="Times New Roman"/>
      <w:lang w:val="en-US" w:eastAsia="en-US"/>
    </w:rPr>
    <w:tblPr/>
  </w:style>
  <w:style w:type="paragraph" w:customStyle="1" w:styleId="tal1">
    <w:name w:val="tal"/>
    <w:basedOn w:val="Normal"/>
    <w:qFormat/>
    <w:rsid w:val="002F0E8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F0E8A"/>
    <w:rPr>
      <w:rFonts w:ascii="Times New Roman" w:eastAsia="Batang" w:hAnsi="Times New Roman"/>
      <w:lang w:val="en-GB" w:eastAsia="en-US"/>
    </w:rPr>
  </w:style>
  <w:style w:type="paragraph" w:customStyle="1" w:styleId="a6">
    <w:name w:val="変更箇所"/>
    <w:hidden/>
    <w:semiHidden/>
    <w:qFormat/>
    <w:rsid w:val="002F0E8A"/>
    <w:rPr>
      <w:rFonts w:ascii="Times New Roman" w:eastAsia="MS Mincho" w:hAnsi="Times New Roman"/>
      <w:lang w:val="en-GB" w:eastAsia="en-US"/>
    </w:rPr>
  </w:style>
  <w:style w:type="paragraph" w:customStyle="1" w:styleId="NB2">
    <w:name w:val="NB2"/>
    <w:basedOn w:val="ZG"/>
    <w:qFormat/>
    <w:rsid w:val="002F0E8A"/>
    <w:pPr>
      <w:framePr w:wrap="notBeside"/>
    </w:pPr>
    <w:rPr>
      <w:noProof w:val="0"/>
      <w:lang w:val="en-US" w:eastAsia="ko-KR"/>
    </w:rPr>
  </w:style>
  <w:style w:type="paragraph" w:customStyle="1" w:styleId="tableentry">
    <w:name w:val="table entry"/>
    <w:basedOn w:val="Normal"/>
    <w:qFormat/>
    <w:rsid w:val="002F0E8A"/>
    <w:pPr>
      <w:keepNext/>
      <w:spacing w:before="60" w:after="60"/>
    </w:pPr>
    <w:rPr>
      <w:rFonts w:ascii="Bookman Old Style" w:eastAsia="SimSun" w:hAnsi="Bookman Old Style"/>
      <w:lang w:val="en-US" w:eastAsia="ko-KR"/>
    </w:rPr>
  </w:style>
  <w:style w:type="character" w:customStyle="1" w:styleId="EditorsNoteChar">
    <w:name w:val="Editor's Note Char"/>
    <w:qFormat/>
    <w:rsid w:val="002F0E8A"/>
    <w:rPr>
      <w:rFonts w:ascii="Times New Roman" w:hAnsi="Times New Roman"/>
      <w:color w:val="FF0000"/>
      <w:lang w:val="en-GB" w:eastAsia="en-US"/>
    </w:rPr>
  </w:style>
  <w:style w:type="table" w:customStyle="1" w:styleId="TableGrid6">
    <w:name w:val="Table Grid6"/>
    <w:basedOn w:val="TableNormal"/>
    <w:qFormat/>
    <w:rsid w:val="002F0E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0E8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0E8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0E8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0E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0E8A"/>
    <w:pPr>
      <w:jc w:val="both"/>
    </w:pPr>
    <w:rPr>
      <w:rFonts w:ascii="SimSun" w:eastAsia="SimSun" w:hAnsi="SimSun" w:cs="SimSun"/>
      <w:kern w:val="2"/>
      <w:sz w:val="21"/>
      <w:szCs w:val="21"/>
      <w:lang w:val="en-US" w:eastAsia="zh-CN"/>
    </w:rPr>
  </w:style>
  <w:style w:type="paragraph" w:customStyle="1" w:styleId="font5">
    <w:name w:val="font5"/>
    <w:basedOn w:val="Normal"/>
    <w:rsid w:val="002F0E8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0E8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0E8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0E8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0E8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0E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0E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0E8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0E8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0E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0E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0E8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0E8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0E8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semiHidden/>
    <w:unhideWhenUsed/>
    <w:rsid w:val="002071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207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65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14F56B13-8B32-46DC-8E66-0C753FF7DF57}">
  <ds:schemaRefs>
    <ds:schemaRef ds:uri="http://schemas.openxmlformats.org/officeDocument/2006/bibliography"/>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23</Pages>
  <Words>5258</Words>
  <Characters>42593</Characters>
  <Application>Microsoft Office Word</Application>
  <DocSecurity>0</DocSecurity>
  <Lines>354</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8</cp:revision>
  <cp:lastPrinted>1899-12-31T23:00:00Z</cp:lastPrinted>
  <dcterms:created xsi:type="dcterms:W3CDTF">2021-03-18T13:48:00Z</dcterms:created>
  <dcterms:modified xsi:type="dcterms:W3CDTF">2021-03-31T12:10:00Z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